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80fe" w14:paraId="00f80fe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Sp-</w:t>
      </w:r>
      <w:r w:rsidR="00BC60FD">
        <w:t>60/16-5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BC60FD">
        <w:t xml:space="preserve">Boška Šerbule </w:t>
      </w:r>
      <w:r w:rsidR="00950B02">
        <w:t>iz Zagreba,</w:t>
      </w:r>
      <w:r w:rsidR="00BC60FD">
        <w:t xml:space="preserve"> Vincenta iz Kastva 14, </w:t>
      </w:r>
      <w:r w:rsidR="00950B02">
        <w:t>OIB:</w:t>
      </w:r>
      <w:r w:rsidR="00BC60FD">
        <w:t>54978416132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950B02">
        <w:t>23</w:t>
      </w:r>
      <w:r w:rsidR="00B27C31">
        <w:t xml:space="preserve">. </w:t>
      </w:r>
      <w:r w:rsidR="00150669">
        <w:t>ožujka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950B02" w:rsidR="00485A06">
      <w:pPr>
        <w:pStyle w:val="Bezproreda"/>
        <w:jc w:val="both"/>
      </w:pPr>
      <w:r>
        <w:tab/>
        <w:t xml:space="preserve">Odbacuje se prijedlog </w:t>
      </w:r>
      <w:r w:rsidR="00BC60FD">
        <w:t>Boška Šerbule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BC60FD">
        <w:t>Boško Šerbula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BC60FD">
        <w:t>3</w:t>
      </w:r>
      <w:r w:rsidR="00950B02">
        <w:t>. studenog</w:t>
      </w:r>
      <w:r w:rsidR="00B27C31">
        <w:t xml:space="preserve"> </w:t>
      </w:r>
      <w:r>
        <w:t>2016. prijedlog za otvaranje postupka stečaja potrošača.</w:t>
      </w:r>
    </w:p>
    <w:p w:rsidRDefault="00950B02" w:rsidP="00485A06" w:rsidR="00150669">
      <w:pPr>
        <w:pStyle w:val="Bezproreda"/>
        <w:jc w:val="both"/>
      </w:pPr>
      <w:r>
        <w:tab/>
        <w:t>Zaključkom od</w:t>
      </w:r>
      <w:r w:rsidR="00BC60FD">
        <w:t xml:space="preserve"> 14. studenog 2016. Boško Šerbula</w:t>
      </w:r>
      <w:r w:rsidR="00150669">
        <w:t xml:space="preserve"> pozvan je da predujmi troškove postupka u iznosu od 1.000,00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950B02">
        <w:t>23</w:t>
      </w:r>
      <w:r w:rsidR="00B27C31">
        <w:t xml:space="preserve">. </w:t>
      </w:r>
      <w:r w:rsidR="00D20E9C">
        <w:t>ožujka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>Protiv ovog rješenja je dopuštena žalba. Žalba se podnosi ovom sudu pisano u četiri (4) istovjetna primjerka u roku od petnaest (15) dana od dana primitka pisanog otpravka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BC60FD">
        <w:t>Boško Šerbula</w:t>
      </w:r>
      <w:r w:rsidR="00B27C31">
        <w:t>.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50669"/>
    <w:rsid w:val="00262CAC"/>
    <w:rsid w:val="00485A06"/>
    <w:rsid w:val="004B3529"/>
    <w:rsid w:val="00593166"/>
    <w:rsid w:val="005B3329"/>
    <w:rsid w:val="005F1484"/>
    <w:rsid w:val="00896E51"/>
    <w:rsid w:val="00950B02"/>
    <w:rsid w:val="00B27C31"/>
    <w:rsid w:val="00BC60FD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5B3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5B3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Sp-60/2016</izvorni_sadrzaj>
    <derivirana_varijabla naziv="DomainObject.Predmet.OznakaBroj_1">Sp-60/2016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Šerbula</izvorni_sadrzaj>
    <derivirana_varijabla naziv="DomainObject.Predmet.StrankaFormated_1">  Boško Šerbula</derivirana_varijabla>
  </DomainObject.Predmet.StrankaFormated>
  <DomainObject.Predmet.StrankaFormatedOIB>
    <izvorni_sadrzaj>  Boško Šerbula, OIB 54978416132</izvorni_sadrzaj>
    <derivirana_varijabla naziv="DomainObject.Predmet.StrankaFormatedOIB_1">  Boško Šerbula, OIB 54978416132</derivirana_varijabla>
  </DomainObject.Predmet.StrankaFormatedOIB>
  <DomainObject.Predmet.StrankaFormatedWithAdress>
    <izvorni_sadrzaj> Boško Šerbula, Ulica Vincenta Iz Kastva 14, 10000 Zagreb</izvorni_sadrzaj>
    <derivirana_varijabla naziv="DomainObject.Predmet.StrankaFormatedWithAdress_1"> Boško Šerbula, Ulica Vincenta Iz Kastva 14, 10000 Zagreb</derivirana_varijabla>
  </DomainObject.Predmet.StrankaFormatedWithAdress>
  <DomainObject.Predmet.StrankaFormatedWithAdressOIB>
    <izvorni_sadrzaj> Boško Šerbula, OIB 54978416132, Ulica Vincenta Iz Kastva 14, 10000 Zagreb</izvorni_sadrzaj>
    <derivirana_varijabla naziv="DomainObject.Predmet.StrankaFormatedWithAdressOIB_1"> Boško Šerbula, OIB 54978416132, Ulica Vincenta Iz Kastva 14, 10000 Zagreb</derivirana_varijabla>
  </DomainObject.Predmet.StrankaFormatedWithAdressOIB>
  <DomainObject.Predmet.StrankaWithAdress>
    <izvorni_sadrzaj>Boško Šerbula Ulica Vincenta Iz Kastva 14,10000 Zagreb</izvorni_sadrzaj>
    <derivirana_varijabla naziv="DomainObject.Predmet.StrankaWithAdress_1">Boško Šerbula Ulica Vincenta Iz Kastva 14,10000 Zagreb</derivirana_varijabla>
  </DomainObject.Predmet.StrankaWithAdress>
  <DomainObject.Predmet.StrankaWithAdressOIB>
    <izvorni_sadrzaj>Boško Šerbula, OIB 54978416132, Ulica Vincenta Iz Kastva 14,10000 Zagreb</izvorni_sadrzaj>
    <derivirana_varijabla naziv="DomainObject.Predmet.StrankaWithAdressOIB_1">Boško Šerbula, OIB 54978416132, Ulica Vincenta Iz Kastva 14,10000 Zagreb</derivirana_varijabla>
  </DomainObject.Predmet.StrankaWithAdressOIB>
  <DomainObject.Predmet.StrankaNazivFormated>
    <izvorni_sadrzaj>Boško Šerbula</izvorni_sadrzaj>
    <derivirana_varijabla naziv="DomainObject.Predmet.StrankaNazivFormated_1">Boško Šerbula</derivirana_varijabla>
  </DomainObject.Predmet.StrankaNazivFormated>
  <DomainObject.Predmet.StrankaNazivFormatedOIB>
    <izvorni_sadrzaj>Boško Šerbula, OIB 54978416132</izvorni_sadrzaj>
    <derivirana_varijabla naziv="DomainObject.Predmet.StrankaNazivFormatedOIB_1">Boško Šerbula, OIB 54978416132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Boško Šerbula</item>
    </izvorni_sadrzaj>
    <derivirana_varijabla naziv="DomainObject.Predmet.StrankaListFormated_1">
      <item>Boško Šerbula</item>
    </derivirana_varijabla>
  </DomainObject.Predmet.StrankaListFormated>
  <DomainObject.Predmet.StrankaListFormatedOIB>
    <izvorni_sadrzaj>
      <item>Boško Šerbula, OIB 54978416132</item>
    </izvorni_sadrzaj>
    <derivirana_varijabla naziv="DomainObject.Predmet.StrankaListFormatedOIB_1">
      <item>Boško Šerbula, OIB 54978416132</item>
    </derivirana_varijabla>
  </DomainObject.Predmet.StrankaListFormatedOIB>
  <DomainObject.Predmet.StrankaListFormatedWithAdress>
    <izvorni_sadrzaj>
      <item>Boško Šerbula, Ulica Vincenta Iz Kastva 14, 10000 Zagreb</item>
    </izvorni_sadrzaj>
    <derivirana_varijabla naziv="DomainObject.Predmet.StrankaListFormatedWithAdress_1">
      <item>Boško Šerbula, Ulica Vincenta Iz Kastva 14, 10000 Zagreb</item>
    </derivirana_varijabla>
  </DomainObject.Predmet.StrankaListFormatedWithAdress>
  <DomainObject.Predmet.StrankaListFormatedWithAdressOIB>
    <izvorni_sadrzaj>
      <item>Boško Šerbula, OIB 54978416132, Ulica Vincenta Iz Kastva 14, 10000 Zagreb</item>
    </izvorni_sadrzaj>
    <derivirana_varijabla naziv="DomainObject.Predmet.StrankaListFormatedWithAdressOIB_1">
      <item>Boško Šerbula, OIB 54978416132, Ulica Vincenta Iz Kastva 14, 10000 Zagreb</item>
    </derivirana_varijabla>
  </DomainObject.Predmet.StrankaListFormatedWithAdressOIB>
  <DomainObject.Predmet.StrankaListNazivFormated>
    <izvorni_sadrzaj>
      <item>Boško Šerbula</item>
    </izvorni_sadrzaj>
    <derivirana_varijabla naziv="DomainObject.Predmet.StrankaListNazivFormated_1">
      <item>Boško Šerbula</item>
    </derivirana_varijabla>
  </DomainObject.Predmet.StrankaListNazivFormated>
  <DomainObject.Predmet.StrankaListNazivFormatedOIB>
    <izvorni_sadrzaj>
      <item>Boško Šerbula, OIB 54978416132</item>
    </izvorni_sadrzaj>
    <derivirana_varijabla naziv="DomainObject.Predmet.StrankaListNazivFormatedOIB_1">
      <item>Boško Šerbula, OIB 54978416132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Šerbula</izvorni_sadrzaj>
    <derivirana_varijabla naziv="DomainObject.Predmet.StrankaIDrugi_1">Boško Šerbula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Boško Šerbula, OIB 54978416132, Ulica Vincenta Iz Kastva 14, 10000 Zagreb</izvorni_sadrzaj>
    <derivirana_varijabla naziv="DomainObject.Predmet.StrankaIDrugiAdressOIB_1">Boško Šerbula, OIB 54978416132, Ulica Vincenta Iz Kastva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Šerbula</item>
    </izvorni_sadrzaj>
    <derivirana_varijabla naziv="DomainObject.Predmet.SudioniciListNaziv_1">
      <item>Boško Šerbula</item>
    </derivirana_varijabla>
  </DomainObject.Predmet.SudioniciListNaziv>
  <DomainObject.Predmet.SudioniciListAdressOIB>
    <izvorni_sadrzaj>
      <item>Boško Šerbula, OIB 54978416132, Ulica Vincenta Iz Kastva 14,10000 Zagreb</item>
    </izvorni_sadrzaj>
    <derivirana_varijabla naziv="DomainObject.Predmet.SudioniciListAdressOIB_1">
      <item>Boško Šerbula, OIB 54978416132, Ulica Vincenta Iz Kastva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54978416132</item>
    </izvorni_sadrzaj>
    <derivirana_varijabla naziv="DomainObject.Predmet.SudioniciListNazivOIB_1">
      <item>, OIB 54978416132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1128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2017-03-23T08:53:00Z</dcterms:created>
  <dc:creator>Veronika Kolačko</dc:creator>
  <cp:lastModifiedBy>Jelena Pavić</cp:lastModifiedBy>
  <cp:lastPrinted>2017-03-20T11:21:00Z</cp:lastPrinted>
  <dcterms:modified xmlns:xsi="http://www.w3.org/2001/XMLSchema-instance" xsi:type="dcterms:W3CDTF">2017-03-24T11:55:00Z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