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e54a" w14:paraId="4c8e54a" w:rsidRDefault="00AB4602" w:rsidP="00DC2449" w:rsidR="00DC2449" w:rsidRPr="00DC2449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2449" w:rsidRPr="00DC2449">
        <w:rPr>
          <w:rFonts w:cs="Times New Roman"/>
        </w:rPr>
        <w:t xml:space="preserve">     REPUBLIKA HRVATSKA</w:t>
      </w:r>
    </w:p>
    <w:p w:rsidRDefault="00DC2449" w:rsidP="00DC2449" w:rsidR="00DC2449" w:rsidRPr="00DC2449">
      <w:pPr>
        <w:spacing w:after="0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>TRGOVAČKI SUD U ZAGREBU</w:t>
      </w:r>
    </w:p>
    <w:p w:rsidRDefault="00DC2449" w:rsidP="00DC2449" w:rsidR="00DC2449" w:rsidRPr="00DC2449">
      <w:pPr>
        <w:spacing w:after="0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 xml:space="preserve">         Stalna služba u Karlovcu </w:t>
      </w:r>
    </w:p>
    <w:p w:rsidRDefault="00DC2449" w:rsidP="00DC2449" w:rsidR="00DC2449" w:rsidRPr="00DC2449">
      <w:pPr>
        <w:spacing w:after="0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>Karlovac, Trg hrvatskih branitelja 1/II</w:t>
      </w:r>
    </w:p>
    <w:p w:rsidRDefault="00DC2449" w:rsidP="00DC2449" w:rsidR="00DC2449" w:rsidRPr="00DC2449">
      <w:pPr>
        <w:spacing w:after="0"/>
        <w:rPr>
          <w:rFonts w:cs="Times New Roman" w:eastAsia="Times New Roman"/>
          <w:lang w:eastAsia="hr-HR"/>
        </w:rPr>
      </w:pPr>
    </w:p>
    <w:p w:rsidRDefault="00DC2449" w:rsidP="00DC2449" w:rsidR="00DC2449" w:rsidRPr="00DC2449">
      <w:pPr>
        <w:spacing w:after="0"/>
        <w:jc w:val="center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>R E P U B  L I K A   H R V A T S K A</w:t>
      </w:r>
    </w:p>
    <w:p w:rsidRDefault="00DC2449" w:rsidP="00DC2449" w:rsidR="00DC2449" w:rsidRPr="00DC2449">
      <w:pPr>
        <w:spacing w:after="0"/>
        <w:rPr>
          <w:rFonts w:cs="Times New Roman" w:eastAsia="Times New Roman"/>
          <w:lang w:eastAsia="hr-HR"/>
        </w:rPr>
      </w:pPr>
    </w:p>
    <w:p w:rsidRDefault="00DC2449" w:rsidP="00DC2449" w:rsidR="00DC2449" w:rsidRPr="00DC2449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ab/>
        <w:t>R J E Š E N J E</w:t>
      </w:r>
    </w:p>
    <w:p w:rsidRDefault="00DC2449" w:rsidP="00DC2449" w:rsidR="00DC2449" w:rsidRPr="00DC2449">
      <w:pPr>
        <w:spacing w:after="0"/>
        <w:rPr>
          <w:rFonts w:cs="Times New Roman" w:eastAsia="Times New Roman"/>
          <w:lang w:eastAsia="hr-HR"/>
        </w:rPr>
      </w:pPr>
    </w:p>
    <w:p w:rsidRDefault="00DC2449" w:rsidP="00DC2449" w:rsidR="00DC2449" w:rsidRPr="00DC2449">
      <w:pPr>
        <w:spacing w:after="0"/>
        <w:jc w:val="both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GAJ d.o.o. u stečaju, Samobor, Lj. Gaja 15, OIB: 01484937655, 26. siječnja 2018.</w:t>
      </w:r>
    </w:p>
    <w:p w:rsidRDefault="00DC2449" w:rsidP="00DC2449" w:rsidR="00DC2449">
      <w:pPr>
        <w:spacing w:after="0"/>
        <w:rPr>
          <w:rFonts w:cs="Times New Roman" w:eastAsia="Times New Roman"/>
          <w:lang w:eastAsia="hr-HR"/>
        </w:rPr>
      </w:pPr>
    </w:p>
    <w:p w:rsidRDefault="00DC2449" w:rsidP="00DC2449" w:rsidR="00DC2449" w:rsidRPr="00DC2449">
      <w:pPr>
        <w:spacing w:after="0"/>
        <w:rPr>
          <w:rFonts w:cs="Times New Roman" w:eastAsia="Times New Roman"/>
          <w:lang w:eastAsia="hr-HR"/>
        </w:rPr>
      </w:pPr>
    </w:p>
    <w:p w:rsidRDefault="00DC2449" w:rsidP="00DC2449" w:rsidR="00DC2449">
      <w:pPr>
        <w:spacing w:after="0"/>
        <w:jc w:val="center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>r i j e š i o   j e</w:t>
      </w:r>
    </w:p>
    <w:p w:rsidRDefault="00DC2449" w:rsidP="00DC2449" w:rsidR="00DC2449" w:rsidRPr="00DC24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C2449" w:rsidP="00DC2449" w:rsidR="00DC2449" w:rsidRPr="00DC244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C2449" w:rsidP="00DC2449" w:rsidR="00DC2449" w:rsidRPr="00DC244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>U stečajnom postupku nad stečajnim dužnikom GAJ d.o.o. u stečaju, Samobor, Lj. Gaja 15, OIB: 01484937655, određuje se prodaja imovine stečajnog dužnika i to nekretnine upisane u z.k.ul. 8014 k.o. Vrapče Novo, k.č.br. 4607/2, u naravi stambeno-poslovna zgrada i dvorište u Zagrebu, dinarski put br. 1d, 49. suvlasnički dio: 219/10000 etažno vlasništvo (E-49), poslovni prostor u prizemlju ukupne površine 71,50 čm, u etažnom elaboratu označeno oznakom C.</w:t>
      </w:r>
    </w:p>
    <w:p w:rsidRDefault="00DC2449" w:rsidP="00DC2449" w:rsidR="00DC2449" w:rsidRPr="00DC2449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DC2449" w:rsidP="00DC2449" w:rsidR="00DC2449" w:rsidRPr="00DC244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>Zaključkom o prodaji utvrdit će se vrijednost nekretnine, način i uvjeti prodaje nekretnine iz točke I. ovog rješenja.</w:t>
      </w:r>
    </w:p>
    <w:p w:rsidRDefault="00DC2449" w:rsidP="00DC2449" w:rsidR="00DC2449" w:rsidRPr="00DC2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2449" w:rsidP="00DC2449" w:rsidR="00DC2449" w:rsidRPr="00DC244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nekretnini koja se prodaje u stečajnom postupku radi upisa iste u očevidnik nekretnina i pokretnina koja se prodaje u stečajnom postupku.</w:t>
      </w:r>
    </w:p>
    <w:p w:rsidRDefault="00DC2449" w:rsidP="00DC2449" w:rsidR="00DC2449" w:rsidRPr="00DC2449">
      <w:pPr>
        <w:spacing w:after="0"/>
        <w:ind w:left="708"/>
        <w:rPr>
          <w:rFonts w:cs="Times New Roman" w:eastAsia="Times New Roman"/>
          <w:lang w:eastAsia="hr-HR"/>
        </w:rPr>
      </w:pPr>
    </w:p>
    <w:p w:rsidRDefault="00DC2449" w:rsidP="00DC2449" w:rsidR="00DC2449" w:rsidRPr="00DC244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>Određuje se upis zabilježbe rješenja o prodaji u zemljišnoj knjizi Općinskog građanskog suda u Zagrebu, Zemljišnoknjižni odjel Zagreb.</w:t>
      </w:r>
    </w:p>
    <w:p w:rsidRDefault="00DC2449" w:rsidP="00DC2449" w:rsidR="00DC2449" w:rsidRPr="00DC2449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DC2449" w:rsidP="00DC2449" w:rsidR="00DC2449" w:rsidRPr="00DC2449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DC2449" w:rsidP="00DC2449" w:rsidR="00DC2449" w:rsidRPr="00DC2449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DC2449">
        <w:rPr>
          <w:rFonts w:cs="Times New Roman" w:eastAsia="Times New Roman"/>
          <w:lang w:eastAsia="hr-HR"/>
        </w:rPr>
        <w:t>Obrazloženje</w:t>
      </w:r>
    </w:p>
    <w:p w:rsidRDefault="00DC2449" w:rsidP="00DC2449" w:rsidR="00DC2449" w:rsidRPr="00DC2449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DC2449" w:rsidP="00DC2449" w:rsidR="00DC2449" w:rsidRPr="00DC2449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DC2449" w:rsidP="00DC2449" w:rsidR="00DC2449" w:rsidRPr="00DC24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 xml:space="preserve">Rješenjem ovog suda posl. br. St-5227/16 od 3. veljače 2017. otvoren je stečajni postupak nad stečajnim dužnikom GAJ d.o.o. u stečaju, Samobor, Lj. Gaja 15, OIB: 01484937655, a stečajnu masu čini nekretnina koje je predmet ove prodaje. </w:t>
      </w:r>
    </w:p>
    <w:p w:rsidRDefault="00DC2449" w:rsidP="00DC2449" w:rsidR="00DC2449" w:rsidRPr="00DC24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C2449" w:rsidP="00DC2449" w:rsidR="00DC2449" w:rsidRPr="00DC24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lastRenderedPageBreak/>
        <w:t>Na predmetnoj nekretnini postoji razlučno pravo, a razlučni vjerovnici nisu pokrenuli postupak ovrhe, pa je temeljem čl. 247. st. 2. Stečajnog zakona (Narodne novine broj 71/15, dalje:SZ), na prijedlog stečajnog upravitelja, odlučeno kao u točki I. izreke rješenja.</w:t>
      </w:r>
    </w:p>
    <w:p w:rsidRDefault="00DC2449" w:rsidP="00DC2449" w:rsidR="00DC2449" w:rsidRPr="00DC24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C2449" w:rsidP="00DC2449" w:rsidR="00DC2449" w:rsidRPr="00DC24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DC2449" w:rsidP="00DC2449" w:rsidR="00DC2449" w:rsidRPr="00DC24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C2449" w:rsidP="00DC2449" w:rsidR="00DC2449" w:rsidRPr="00DC24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DC2449" w:rsidP="00DC2449" w:rsidR="00DC2449" w:rsidRPr="00DC24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C2449" w:rsidP="00DC2449" w:rsidR="00DC2449" w:rsidRPr="00DC24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DC2449" w:rsidP="00DC2449" w:rsidR="00DC2449" w:rsidRPr="00DC2449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DC2449" w:rsidP="00DC2449" w:rsidR="00DC2449" w:rsidRPr="00DC2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2449" w:rsidP="00DC2449" w:rsidR="00DC2449" w:rsidRPr="00DC2449">
      <w:pPr>
        <w:spacing w:after="0"/>
        <w:jc w:val="center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>U Karlovcu 26. siječnja 2018.</w:t>
      </w:r>
    </w:p>
    <w:p w:rsidRDefault="00DC2449" w:rsidP="00DC2449" w:rsidR="00DC2449" w:rsidRPr="00DC2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2449" w:rsidP="00DC2449" w:rsidR="00DC2449" w:rsidRPr="00DC2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2449" w:rsidP="00DC2449" w:rsidR="00DC2449" w:rsidRPr="00DC2449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DC2449" w:rsidP="00DC2449" w:rsidR="00DC2449" w:rsidRPr="00DC2449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DC2449">
        <w:rPr>
          <w:rFonts w:cs="Times New Roman" w:eastAsia="Times New Roman"/>
          <w:lang w:eastAsia="hr-HR"/>
        </w:rPr>
        <w:tab/>
        <w:t>Jadranka Mađeruh,v.r.</w:t>
      </w:r>
    </w:p>
    <w:p w:rsidRDefault="00DC2449" w:rsidP="00DC2449" w:rsidR="00DC2449" w:rsidRPr="00DC2449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DC2449" w:rsidP="00DC2449" w:rsidR="00DC2449" w:rsidRPr="00DC2449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>Za točnost otpravka-</w:t>
      </w:r>
    </w:p>
    <w:p w:rsidRDefault="00DC2449" w:rsidP="00DC2449" w:rsidR="00DC2449" w:rsidRPr="00DC2449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>ovlašteni službenik:</w:t>
      </w:r>
    </w:p>
    <w:p w:rsidRDefault="00DC2449" w:rsidP="00DC2449" w:rsidR="00DC2449" w:rsidRPr="00DC2449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DC2449">
        <w:rPr>
          <w:rFonts w:cs="Times New Roman" w:eastAsia="Times New Roman"/>
          <w:lang w:eastAsia="hr-HR"/>
        </w:rPr>
        <w:tab/>
      </w:r>
      <w:r w:rsidRPr="00DC2449">
        <w:rPr>
          <w:rFonts w:cs="Times New Roman" w:eastAsia="Times New Roman"/>
          <w:lang w:eastAsia="hr-HR"/>
        </w:rPr>
        <w:tab/>
        <w:t xml:space="preserve"> Draženka Prpić</w:t>
      </w:r>
    </w:p>
    <w:p w:rsidRDefault="00DC2449" w:rsidP="00DC2449" w:rsidR="00DC2449" w:rsidRPr="00DC2449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 xml:space="preserve">      </w:t>
      </w:r>
    </w:p>
    <w:p w:rsidRDefault="00DC2449" w:rsidP="00DC2449" w:rsidR="00DC2449" w:rsidRPr="00DC2449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>UPUTA O PRAVNOM LIJEKU:</w:t>
      </w:r>
    </w:p>
    <w:p w:rsidRDefault="00DC2449" w:rsidP="00DC2449" w:rsidR="00DC2449" w:rsidRPr="00DC2449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C2449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DC2449" w:rsidP="00DC2449" w:rsidR="00DC2449" w:rsidRPr="00DC2449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sectPr w:rsidSect="0032366B" w:rsidR="00DC2449" w:rsidRPr="00DC244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0274209"/>
      <w:docPartObj>
        <w:docPartGallery w:val="Page Numbers (Top of Page)"/>
        <w:docPartUnique/>
      </w:docPartObj>
    </w:sdtPr>
    <w:sdtContent>
      <w:p w:rsidRDefault="00DC2449" w:rsidR="00DC2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C2449" w:rsidR="008333A9">
    <w:pPr>
      <w:pStyle w:val="Zaglavlje"/>
    </w:pPr>
    <w:r>
      <w:t>1 St-5227/16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449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23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St-5227/2016-52</izvorni_sadrzaj>
    <derivirana_varijabla naziv="DomainObject.Oznaka_1">St-5227/2016-52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5227</izvorni_sadrzaj>
    <derivirana_varijabla naziv="DomainObject.Predmet.Broj_1">5227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St-5227/2016</izvorni_sadrzaj>
    <derivirana_varijabla naziv="DomainObject.Predmet.OznakaBroj_1">St-5227/2016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d.o.o. zastupanog po punomoćniku Želimir Novosel</izvorni_sadrzaj>
    <derivirana_varijabla naziv="DomainObject.Predmet.ProtustrankaFormated_1">  GAJ d.o.o. zastupanog po punomoćniku Želimir Novosel</derivirana_varijabla>
  </DomainObject.Predmet.ProtustrankaFormated>
  <DomainObject.Predmet.ProtustrankaFormatedOIB>
    <izvorni_sadrzaj>  GAJ d.o.o., OIB 01484937655 zastupanog po punomoćniku Želimir Novosel</izvorni_sadrzaj>
    <derivirana_varijabla naziv="DomainObject.Predmet.ProtustrankaFormatedOIB_1">  GAJ d.o.o., OIB 01484937655 zastupanog po punomoćniku Želimir Novosel</derivirana_varijabla>
  </DomainObject.Predmet.ProtustrankaFormatedOIB>
  <DomainObject.Predmet.ProtustrankaFormatedWithAdress>
    <izvorni_sadrzaj> GAJ d.o.o., Lj. Gaja 15, 10430 Samobor zastupanog po punomoćniku Želimir Novosel</izvorni_sadrzaj>
    <derivirana_varijabla naziv="DomainObject.Predmet.ProtustrankaFormatedWithAdress_1"> GAJ d.o.o., Lj. Gaja 15, 10430 Samobor zastupanog po punomoćniku Želimir Novosel</derivirana_varijabla>
  </DomainObject.Predmet.ProtustrankaFormatedWithAdress>
  <DomainObject.Predmet.ProtustrankaFormatedWithAdressOIB>
    <izvorni_sadrzaj> GAJ d.o.o., OIB 01484937655, Lj. Gaja 15, 10430 Samobor zastupanog po punomoćniku Želimir Novosel</izvorni_sadrzaj>
    <derivirana_varijabla naziv="DomainObject.Predmet.ProtustrankaFormatedWithAdressOIB_1"> GAJ d.o.o., OIB 01484937655, Lj. Gaja 15, 10430 Samobor zastupanog po punomoćniku Želimir Novosel</derivirana_varijabla>
  </DomainObject.Predmet.ProtustrankaFormatedWithAdressOIB>
  <DomainObject.Predmet.ProtustrankaWithAdress>
    <izvorni_sadrzaj>GAJ d.o.o. Lj. Gaja 15, 10430 Samobor</izvorni_sadrzaj>
    <derivirana_varijabla naziv="DomainObject.Predmet.ProtustrankaWithAdress_1">GAJ d.o.o. Lj. Gaja 15, 10430 Samobor</derivirana_varijabla>
  </DomainObject.Predmet.ProtustrankaWithAdress>
  <DomainObject.Predmet.ProtustrankaWithAdressOIB>
    <izvorni_sadrzaj>GAJ d.o.o., OIB 01484937655, Lj. Gaja 15, 10430 Samobor</izvorni_sadrzaj>
    <derivirana_varijabla naziv="DomainObject.Predmet.ProtustrankaWithAdressOIB_1">GAJ d.o.o., OIB 01484937655, Lj. Gaja 15, 10430 Samobor</derivirana_varijabla>
  </DomainObject.Predmet.ProtustrankaWithAdressOIB>
  <DomainObject.Predmet.ProtustrankaNazivFormated>
    <izvorni_sadrzaj>GAJ d.o.o.</izvorni_sadrzaj>
    <derivirana_varijabla naziv="DomainObject.Predmet.ProtustrankaNazivFormated_1">GAJ d.o.o.</derivirana_varijabla>
  </DomainObject.Predmet.ProtustrankaNazivFormated>
  <DomainObject.Predmet.ProtustrankaNazivFormatedOIB>
    <izvorni_sadrzaj>GAJ d.o.o., OIB 01484937655</izvorni_sadrzaj>
    <derivirana_varijabla naziv="DomainObject.Predmet.ProtustrankaNazivFormatedOIB_1">GAJ d.o.o., OIB 01484937655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Porezna uprava, Ispostava Samobor zastupanog po punomoćniku Županijsko državno odvjetništvo u Velikoj Gorici</izvorni_sadrzaj>
    <derivirana_varijabla naziv="DomainObject.Predmet.StrankaFormated_1">  FINA Regionalni centar Zagreb; H-ABDUCO društvo s ograničenom odgovornošću za usluge; Porezna uprava, Ispostava Samobor zastupanog po punomoćniku Županijsko državno odvjetništvo u Velikoj Gorici</derivirana_varijabla>
  </DomainObject.Predmet.StrankaFormated>
  <DomainObject.Predmet.StrankaFormatedOIB>
    <izvorni_sadrzaj>  FINA Regionalni centar Zagreb, OIB 85821130368; H-ABDUCO društvo s ograničenom odgovornošću za usluge, OIB 13667298928; Porezna uprava, Ispostava Samobor, OIB 18683136487 zastupanog po punomoćniku Županijsko državno odvjetništvo u Velikoj Gorici</izvorni_sadrzaj>
    <derivirana_varijabla naziv="DomainObject.Predmet.StrankaFormatedOIB_1">  FINA Regionalni centar Zagreb, OIB 85821130368; H-ABDUCO društvo s ograničenom odgovornošću za usluge, OIB 13667298928; Porezna uprava, Ispostava Samobor,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Zagreb; Porezna uprava, Ispostava Samobor, Trg kralja Tomislava 5, 10430 Samobor zastupanog po punomoćniku Županijsko državno odvjetništvo u Velikoj Gorici</izvorni_sadrzaj>
    <derivirana_varijabla naziv="DomainObject.Predmet.StrankaFormatedWithAdress_1"> FINA Regionalni centar Zagreb, Trg svibanjskih žrtava 1995. 1, 10000 Zagreb; H-ABDUCO društvo s ograničenom odgovornošću za usluge, Slavonska avenija 6A , 10000 Zagreb; Porezna uprava, Ispostava Samobor, Trg kralja Tomislava 5, 10430 Samobor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Zagreb; Porezna uprava, Ispostava Samobor, OIB 18683136487, Trg kralja Tomislava 5, 10430 Samobor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Zagreb; Porezna uprava, Ispostava Samobor, OIB 18683136487, Trg kralja Tomislava 5, 10430 Samobor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Zagreb,Porezna uprava, Ispostava Samobor Trg kralja Tomislava 5,10430 Samobor</izvorni_sadrzaj>
    <derivirana_varijabla naziv="DomainObject.Predmet.StrankaWithAdress_1">FINA Regionalni centar Zagreb Trg svibanjskih žrtava 1995. 1,10000 Zagreb,H-ABDUCO društvo s ograničenom odgovornošću za usluge Slavonska avenija 6A ,10000 Zagreb,Porezna uprava, Ispostava Samobor Trg kralja Tomislava 5,10430 Samobor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Zagreb,Porezna uprava, Ispostava Samobor, OIB 18683136487, Trg kralja Tomislava 5,10430 Samobor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Zagreb,Porezna uprava, Ispostava Samobor, OIB 18683136487, Trg kralja Tomislava 5,10430 Samobor</derivirana_varijabla>
  </DomainObject.Predmet.StrankaWithAdressOIB>
  <DomainObject.Predmet.StrankaNazivFormated>
    <izvorni_sadrzaj>FINA Regionalni centar Zagreb,H-ABDUCO društvo s ograničenom odgovornošću za usluge,Porezna uprava, Ispostava Samobor</izvorni_sadrzaj>
    <derivirana_varijabla naziv="DomainObject.Predmet.StrankaNazivFormated_1">FINA Regionalni centar Zagreb,H-ABDUCO društvo s ograničenom odgovornošću za usluge,Porezna uprava, Ispostava Samobor</derivirana_varijabla>
  </DomainObject.Predmet.StrankaNazivFormated>
  <DomainObject.Predmet.StrankaNazivFormatedOIB>
    <izvorni_sadrzaj>FINA Regionalni centar Zagreb, OIB 85821130368,H-ABDUCO društvo s ograničenom odgovornošću za usluge, OIB 13667298928,Porezna uprava, Ispostava Samobor, OIB 18683136487</izvorni_sadrzaj>
    <derivirana_varijabla naziv="DomainObject.Predmet.StrankaNazivFormatedOIB_1">FINA Regionalni centar Zagreb, OIB 85821130368,H-ABDUCO društvo s ograničenom odgovornošću za usluge, OIB 13667298928,Porezna uprava, Ispostava Samobor,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Porezna uprava, Ispostava Samobor zastupanog po punomoćniku Županijsko državno odvjetništvo u Velikoj Gorici</item>
    </izvorni_sadrzaj>
    <derivirana_varijabla naziv="DomainObject.Predmet.StrankaListFormated_1">
      <item>FINA Regionalni centar Zagreb</item>
      <item>H-ABDUCO društvo s ograničenom odgovornošću za usluge</item>
      <item>Porezna uprava, Ispostava Samobor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Porezna uprava, Ispostava Samobor,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Porezna uprava, Ispostava Samobor,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  <item>Porezna uprava, Ispostava Samobor, Trg kralja Tomislava 5, 10430 Samobor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  <item>Porezna uprava, Ispostava Samobor, Trg kralja Tomislava 5, 10430 Samobor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  <item>Porezna uprava, Ispostava Samobor, OIB 18683136487, Trg kralja Tomislava 5, 10430 Samobor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  <item>Porezna uprava, Ispostava Samobor, OIB 18683136487, Trg kralja Tomislava 5, 10430 Samobor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Porezna uprava, Ispostava Samobor</item>
    </izvorni_sadrzaj>
    <derivirana_varijabla naziv="DomainObject.Predmet.StrankaListNazivFormated_1">
      <item>FINA Regionalni centar Zagreb</item>
      <item>H-ABDUCO društvo s ograničenom odgovornošću za usluge</item>
      <item>Porezna uprava, Ispostava Samobor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Porezna uprava, Ispostava Samobor,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Porezna uprava, Ispostava Samobor, OIB 18683136487</item>
    </derivirana_varijabla>
  </DomainObject.Predmet.StrankaListNazivFormatedOIB>
  <DomainObject.Predmet.ProtuStrankaListFormated>
    <izvorni_sadrzaj>
      <item>GAJ d.o.o. zastupanog po punomoćniku Želimir Novosel</item>
    </izvorni_sadrzaj>
    <derivirana_varijabla naziv="DomainObject.Predmet.ProtuStrankaListFormated_1">
      <item>GAJ d.o.o. zastupanog po punomoćniku Želimir Novosel</item>
    </derivirana_varijabla>
  </DomainObject.Predmet.ProtuStrankaListFormated>
  <DomainObject.Predmet.ProtuStrankaListFormatedOIB>
    <izvorni_sadrzaj>
      <item>GAJ d.o.o., OIB 01484937655 zastupanog po punomoćniku Želimir Novosel</item>
    </izvorni_sadrzaj>
    <derivirana_varijabla naziv="DomainObject.Predmet.ProtuStrankaListFormatedOIB_1">
      <item>GAJ d.o.o., OIB 01484937655 zastupanog po punomoćniku Želimir Novosel</item>
    </derivirana_varijabla>
  </DomainObject.Predmet.ProtuStrankaListFormatedOIB>
  <DomainObject.Predmet.ProtuStrankaListFormatedWithAdress>
    <izvorni_sadrzaj>
      <item>GAJ d.o.o., Lj. Gaja 15, 10430 Samobor zastupanog po punomoćniku Želimir Novosel</item>
    </izvorni_sadrzaj>
    <derivirana_varijabla naziv="DomainObject.Predmet.ProtuStrankaListFormatedWithAdress_1">
      <item>GAJ d.o.o., Lj. Gaja 15, 10430 Samobor zastupanog po punomoćniku Želimir Novosel</item>
    </derivirana_varijabla>
  </DomainObject.Predmet.ProtuStrankaListFormatedWithAdress>
  <DomainObject.Predmet.ProtuStrankaListFormatedWithAdressOIB>
    <izvorni_sadrzaj>
      <item>GAJ d.o.o., OIB 01484937655, Lj. Gaja 15, 10430 Samobor zastupanog po punomoćniku Želimir Novosel</item>
    </izvorni_sadrzaj>
    <derivirana_varijabla naziv="DomainObject.Predmet.ProtuStrankaListFormatedWithAdressOIB_1">
      <item>GAJ d.o.o., OIB 01484937655, Lj. Gaja 15, 10430 Samobor zastupanog po punomoćniku Želimir Novosel</item>
    </derivirana_varijabla>
  </DomainObject.Predmet.ProtuStrankaListFormatedWithAdressOIB>
  <DomainObject.Predmet.ProtuStrankaListNazivFormated>
    <izvorni_sadrzaj>
      <item>GAJ d.o.o.</item>
    </izvorni_sadrzaj>
    <derivirana_varijabla naziv="DomainObject.Predmet.ProtuStrankaListNazivFormated_1">
      <item>GAJ d.o.o.</item>
    </derivirana_varijabla>
  </DomainObject.Predmet.ProtuStrankaListNazivFormated>
  <DomainObject.Predmet.ProtuStrankaListNazivFormatedOIB>
    <izvorni_sadrzaj>
      <item>GAJ d.o.o., OIB 01484937655</item>
    </izvorni_sadrzaj>
    <derivirana_varijabla naziv="DomainObject.Predmet.ProtuStrankaListNazivFormatedOIB_1">
      <item>GAJ d.o.o., OIB 01484937655</item>
    </derivirana_varijabla>
  </DomainObject.Predmet.ProtuStrankaListNazivFormatedOIB>
  <DomainObject.Predmet.OstaliListFormated>
    <izvorni_sadrzaj>
      <item>Želimir Novosel punomoćnik sudionika u postupku GAJ d.o.o.</item>
      <item>Županijsko državno odvjetništvo u Velikoj Gorici punomoćnik sudionika u postupku Porezna uprava, Ispostava Samobor</item>
    </izvorni_sadrzaj>
    <derivirana_varijabla naziv="DomainObject.Predmet.OstaliListFormated_1">
      <item>Želimir Novosel punomoćnik sudionika u postupku GAJ d.o.o.</item>
      <item>Županijsko državno odvjetništvo u Velikoj Gorici punomoćnik sudionika u postupku Porezna uprava, Ispostava Samobor</item>
    </derivirana_varijabla>
  </DomainObject.Predmet.OstaliListFormated>
  <DomainObject.Predmet.OstaliListFormatedOIB>
    <izvorni_sadrzaj>
      <item>Želimir Novosel, OIB 11318378435 punomoćnik sudionika u postupku GAJ d.o.o.</item>
      <item>Županijsko državno odvjetništvo u Velikoj Gorici, OIB 96292040276 punomoćnik sudionika u postupku Porezna uprava, Ispostava Samobor</item>
    </izvorni_sadrzaj>
    <derivirana_varijabla naziv="DomainObject.Predmet.OstaliListFormatedOIB_1">
      <item>Želimir Novosel, OIB 11318378435 punomoćnik sudionika u postupku GAJ d.o.o.</item>
      <item>Županijsko državno odvjetništvo u Velikoj Gorici, OIB 96292040276 punomoćnik sudionika u postupku Porezna uprava, Ispostava Samobor</item>
    </derivirana_varijabla>
  </DomainObject.Predmet.OstaliListFormatedOIB>
  <DomainObject.Predmet.OstaliListFormatedWithAdress>
    <izvorni_sadrzaj>
      <item>Želimir Novosel, Haendelova 4, 10000 Zagreb punomoćnik sudionika u postupku GAJ d.o.o.</item>
      <item>Županijsko državno odvjetništvo u Velikoj Gorici, Trg kralja Tomislava 36, 10410 Velika Gorica punomoćnik sudionika u postupku Porezna uprava, Ispostava Samobor</item>
    </izvorni_sadrzaj>
    <derivirana_varijabla naziv="DomainObject.Predmet.OstaliListFormatedWithAdress_1">
      <item>Želimir Novosel, Haendelova 4, 10000 Zagreb punomoćnik sudionika u postupku GAJ d.o.o.</item>
      <item>Županijsko državno odvjetništvo u Velikoj Gorici, Trg kralja Tomislava 36, 10410 Velika Gorica punomoćnik sudionika u postupku Porezna uprava, Ispostava Samobor</item>
    </derivirana_varijabla>
  </DomainObject.Predmet.OstaliListFormatedWithAdress>
  <DomainObject.Predmet.OstaliListFormatedWithAdressOIB>
    <izvorni_sadrzaj>
      <item>Želimir Novosel, OIB 11318378435, Haendelova 4, 10000 Zagreb punomoćnik sudionika u postupku GAJ d.o.o.</item>
      <item>Županijsko državno odvjetništvo u Velikoj Gorici, OIB 96292040276, Trg kralja Tomislava 36, 10410 Velika Gorica punomoćnik sudionika u postupku Porezna uprava, Ispostava Samobor</item>
    </izvorni_sadrzaj>
    <derivirana_varijabla naziv="DomainObject.Predmet.OstaliListFormatedWithAdressOIB_1">
      <item>Želimir Novosel, OIB 11318378435, Haendelova 4, 10000 Zagreb punomoćnik sudionika u postupku GAJ d.o.o.</item>
      <item>Županijsko državno odvjetništvo u Velikoj Gorici, OIB 96292040276, Trg kralja Tomislava 36, 10410 Velika Gorica punomoćnik sudionika u postupku Porezna uprava, Ispostava Samobor</item>
    </derivirana_varijabla>
  </DomainObject.Predmet.OstaliListFormatedWithAdressOIB>
  <DomainObject.Predmet.OstaliListNazivFormated>
    <izvorni_sadrzaj>
      <item>Želimir Novosel</item>
      <item>Županijsko državno odvjetništvo u Velikoj Gorici</item>
    </izvorni_sadrzaj>
    <derivirana_varijabla naziv="DomainObject.Predmet.OstaliListNazivFormated_1">
      <item>Želimir Novosel</item>
      <item>Županijsko državno odvjetništvo u Velikoj Gorici</item>
    </derivirana_varijabla>
  </DomainObject.Predmet.OstaliListNazivFormated>
  <DomainObject.Predmet.OstaliListNazivFormatedOIB>
    <izvorni_sadrzaj>
      <item>Želimir Novosel, OIB 11318378435</item>
      <item>Županijsko državno odvjetništvo u Velikoj Gorici, OIB 96292040276</item>
    </izvorni_sadrzaj>
    <derivirana_varijabla naziv="DomainObject.Predmet.OstaliListNazivFormatedOIB_1">
      <item>Želimir Novosel, OIB 11318378435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>St-5227/2016-52</izvorni_sadrzaj>
    <derivirana_varijabla naziv="DomainObject.PoslovniBrojDokumenta_1">St-5227/2016-52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GAJ d.o.o.</izvorni_sadrzaj>
    <derivirana_varijabla naziv="DomainObject.Predmet.ProtustrankaIDrugi_1">GAJ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GAJ d.o.o., OIB 01484937655, Lj. Gaja 15, 10430 Samobor</izvorni_sadrzaj>
    <derivirana_varijabla naziv="DomainObject.Predmet.ProtustrankaIDrugiAdressOIB_1">GAJ d.o.o., OIB 01484937655, Lj. Gaja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GAJ d.o.o.</item>
      <item>Želimir Novosel</item>
      <item>H-ABDUCO društvo s ograničenom odgovornošću za usluge</item>
      <item>Porezna uprava, Ispostava Samobor</item>
      <item>Županijsko državno odvjetništvo u Velikoj Gorici</item>
    </izvorni_sadrzaj>
    <derivirana_varijabla naziv="DomainObject.Predmet.SudioniciListNaziv_1">
      <item>FINA Regionalni centar Zagreb</item>
      <item>GAJ d.o.o.</item>
      <item>Želimir Novosel</item>
      <item>H-ABDUCO društvo s ograničenom odgovornošću za usluge</item>
      <item>Porezna uprava, Ispostava Samobor</item>
      <item>Županijsko državno odvjetništvo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GAJ d.o.o., OIB 01484937655, Lj. Gaja 15,10430 Samobor</item>
      <item>Želimir Novosel, OIB 11318378435, Haendelova 4,10000 Zagreb</item>
      <item>H-ABDUCO društvo s ograničenom odgovornošću za usluge, OIB 13667298928, Slavonska avenija 6A ,10000 Zagreb</item>
      <item>Porezna uprava, Ispostava Samobor, OIB 18683136487, Trg kralja Tomislava 5,10430 Samobor</item>
      <item>Županijsko državno odvjetništvo u Velikoj Gorici, OIB 96292040276,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GAJ d.o.o., OIB 01484937655, Lj. Gaja 15,10430 Samobor</item>
      <item>Želimir Novosel, OIB 11318378435, Haendelova 4,10000 Zagreb</item>
      <item>H-ABDUCO društvo s ograničenom odgovornošću za usluge, OIB 13667298928, Slavonska avenija 6A ,10000 Zagreb</item>
      <item>Porezna uprava, Ispostava Samobor, OIB 18683136487, Trg kralja Tomislava 5,10430 Samobor</item>
      <item>Županijsko državno odvjetništvo u Velikoj Gorici,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FB50E-2053-4A76-8D3B-BE3E14033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2041</properties:Characters>
  <properties:Lines>68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2018-01-26T12:57:00Z</cp:lastPrinted>
  <dcterms:modified xmlns:xsi="http://www.w3.org/2001/XMLSchema-instance" xsi:type="dcterms:W3CDTF">2018-01-26T12:57:00Z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St-5227/2016-52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