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9e1c" w14:paraId="1cf9e1c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46677C" w:rsidP="0046677C" w:rsidR="0046677C" w:rsidRPr="00E2259C">
      <w:pPr>
        <w:spacing w:lineRule="auto" w:line="240"/>
        <w:ind w:firstLine="720"/>
        <w:jc w:val="both"/>
      </w:pPr>
      <w:r w:rsidRPr="00E2259C">
        <w:t xml:space="preserve">Trgovački sud u Varaždinu, po sucu toga suda Iris Hatvalić Nemec, kao stečajnom sucu, u stečajnom predmetu povodom prijedloga podnositelja RH Ministarstvo financija, Porezna uprava, Područni ured </w:t>
      </w:r>
      <w:r w:rsidR="00A31575">
        <w:t>Varaždin,</w:t>
      </w:r>
      <w:r w:rsidRPr="00E2259C">
        <w:t xml:space="preserve"> zastupanog po Županijskom državnom odvjetništvu u Varaždinu, za pokretanje stečajnog postupka nad dužnikom </w:t>
      </w:r>
      <w:r w:rsidRPr="00B90C42">
        <w:t>FENIKS GRUPA j.d.o.o.</w:t>
      </w:r>
      <w:r>
        <w:t xml:space="preserve">, </w:t>
      </w:r>
      <w:r w:rsidRPr="00B90C42">
        <w:t>Koprivnička 19a</w:t>
      </w:r>
      <w:r>
        <w:t xml:space="preserve">, Ludbreg, OIB: </w:t>
      </w:r>
      <w:r w:rsidRPr="00B90C42">
        <w:t>72981643153</w:t>
      </w:r>
      <w:r w:rsidRPr="00E2259C">
        <w:t xml:space="preserve">, </w:t>
      </w:r>
      <w:r>
        <w:t>5. srpnja</w:t>
      </w:r>
      <w:r w:rsidRPr="00E2259C">
        <w:t xml:space="preserve"> 2018.               </w:t>
      </w:r>
    </w:p>
    <w:p w:rsidRDefault="00B17678" w:rsidP="00B17678" w:rsidR="00B17678" w:rsidRPr="0014784E">
      <w:pPr>
        <w:spacing w:lineRule="auto" w:line="240"/>
        <w:ind w:firstLine="720"/>
        <w:jc w:val="both"/>
      </w:pPr>
      <w:r w:rsidRPr="00096C2B">
        <w:t xml:space="preserve">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296C23" w:rsidP="0046677C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direktoru</w:t>
      </w:r>
      <w:r w:rsidR="00CB7629" w:rsidRPr="007D43FE">
        <w:t xml:space="preserve"> dužnika </w:t>
      </w:r>
      <w:r w:rsidR="0046677C" w:rsidRPr="00B90C42">
        <w:t>FENIKS GRUPA j.d.o.o.</w:t>
      </w:r>
      <w:r w:rsidR="0046677C">
        <w:t xml:space="preserve">, </w:t>
      </w:r>
      <w:r w:rsidR="0046677C" w:rsidRPr="00B90C42">
        <w:t>Koprivnička 19a</w:t>
      </w:r>
      <w:r w:rsidR="0046677C">
        <w:t>, Ludbreg</w:t>
      </w:r>
      <w:r w:rsidR="0046677C">
        <w:rPr>
          <w:color w:themeColor="text1" w:val="000000"/>
        </w:rPr>
        <w:t xml:space="preserve">, </w:t>
      </w:r>
      <w:r w:rsidR="0046677C" w:rsidRPr="0046677C">
        <w:rPr>
          <w:u w:val="single"/>
        </w:rPr>
        <w:t>Marku Herega, Koprivnička 19a, Ludbreg</w:t>
      </w:r>
      <w:r w:rsidR="0046677C" w:rsidRPr="0046677C">
        <w:rPr>
          <w:color w:themeColor="text1" w:val="000000"/>
          <w:u w:val="single"/>
        </w:rPr>
        <w:t>, OIB: 39672642892</w:t>
      </w:r>
      <w:r w:rsidR="0046677C" w:rsidRPr="0046677C">
        <w:rPr>
          <w:color w:themeColor="text1" w:val="000000"/>
        </w:rPr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 w:rsidR="00CB7629">
        <w:t>primitka ovog zaključka, dostave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46677C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Direktor d</w:t>
      </w:r>
      <w:r w:rsidR="007705CF">
        <w:t>užnik</w:t>
      </w:r>
      <w:r>
        <w:t>a</w:t>
      </w:r>
      <w:r w:rsidR="007705CF">
        <w:t xml:space="preserve">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7368E0" w:rsidP="007368E0" w:rsidR="007368E0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368E0" w:rsidP="007368E0" w:rsidR="007368E0" w:rsidRPr="002F739D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 xml:space="preserve">Predlagatelj </w:t>
      </w:r>
      <w:r>
        <w:t xml:space="preserve">RH Ministarstvo financija, Porezna uprava, </w:t>
      </w:r>
      <w:r w:rsidR="00A31575" w:rsidRPr="00E2259C">
        <w:t xml:space="preserve">Područni ured </w:t>
      </w:r>
      <w:r w:rsidR="00A31575">
        <w:t>Varaždin</w:t>
      </w:r>
      <w:r w:rsidR="00A31575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podnio je prijedlog za otvaranje stečajnog postupka nad dužnikom u kojem navodi da mu dužnik duguje iznos od </w:t>
      </w:r>
      <w:r>
        <w:t>200.406,88</w:t>
      </w:r>
      <w:r w:rsidRPr="00E2259C">
        <w:t xml:space="preserve"> </w:t>
      </w:r>
      <w:r>
        <w:t xml:space="preserve">kn. </w:t>
      </w:r>
      <w:r w:rsidR="002B24C1" w:rsidRPr="00E2259C">
        <w:t xml:space="preserve">Uvidom u stanje računa poreznog obveznika na </w:t>
      </w:r>
      <w:r w:rsidR="002B24C1" w:rsidRPr="007874BA">
        <w:t>dan 19. veljače 2018. proizlazi da dug dužnika prema RH Ministarstvu financija iznosi 200.406,88 kn, a kod dužnika postoji stečajni razlog obzirom je FINA podnijela zahtjev za provedbu skraćenog stecajnog postupka.</w:t>
      </w:r>
      <w:r w:rsidRPr="007874BA">
        <w:t xml:space="preserve"> </w:t>
      </w:r>
      <w:r>
        <w:t>Iz</w:t>
      </w:r>
      <w:r>
        <w:rPr>
          <w:rFonts w:eastAsia="Times New Roman"/>
          <w:lang w:eastAsia="hr-HR"/>
        </w:rPr>
        <w:t xml:space="preserve"> zahtjeva za provedbu skraćenog stečajnog postupka proizlazi da je dužnik na dan 1. veljače 2018. u Očevidniku redoslijeda osnova za plaćanje ima evidentirane neizvršene osnove za plaćanje u ukupnom iznosu od 59.511,75 kn te dužnik ima nema zaposlenih.</w:t>
      </w:r>
    </w:p>
    <w:p w:rsidRDefault="007368E0" w:rsidP="007368E0" w:rsidR="007368E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368E0" w:rsidP="007368E0" w:rsidR="007368E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368E0" w:rsidP="007368E0" w:rsidR="007368E0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5. srpnja 2018</w:t>
      </w:r>
      <w:r w:rsidRPr="009B3960">
        <w:rPr>
          <w:rFonts w:eastAsia="Times New Roman"/>
          <w:lang w:eastAsia="hr-HR"/>
        </w:rPr>
        <w:t>.</w:t>
      </w: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096D6A" w:rsidR="007368E0" w:rsidRPr="00410548">
        <w:trPr>
          <w:trHeight w:val="2009"/>
        </w:trPr>
        <w:tc>
          <w:tcPr>
            <w:tcW w:type="dxa" w:w="4928"/>
          </w:tcPr>
          <w:p w:rsidRDefault="007368E0" w:rsidP="00096D6A" w:rsidR="007368E0" w:rsidRPr="00410548"/>
        </w:tc>
        <w:tc>
          <w:tcPr>
            <w:tcW w:type="dxa" w:w="4819"/>
          </w:tcPr>
          <w:p w:rsidRDefault="007368E0" w:rsidP="00096D6A" w:rsidR="007368E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368E0" w:rsidP="00096D6A" w:rsidR="007368E0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368E0" w:rsidP="00CD5A2E" w:rsidR="007368E0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Iris Hatvalić Nemec </w:t>
            </w:r>
          </w:p>
        </w:tc>
      </w:tr>
    </w:tbl>
    <w:p w:rsidRDefault="007368E0" w:rsidP="007368E0" w:rsidR="007368E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368E0" w:rsidP="007368E0" w:rsidR="007368E0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368E0" w:rsidP="007368E0" w:rsidR="007368E0" w:rsidRPr="00190844">
      <w:pPr>
        <w:spacing w:lineRule="auto" w:line="240" w:after="0"/>
        <w:jc w:val="both"/>
      </w:pPr>
      <w:r w:rsidRPr="00190844">
        <w:t>UPUTA O PRAVNOM LIJEKU :</w:t>
      </w:r>
    </w:p>
    <w:p w:rsidRDefault="007368E0" w:rsidP="007368E0" w:rsidR="007368E0" w:rsidRPr="00190844">
      <w:pPr>
        <w:spacing w:lineRule="auto" w:line="240" w:after="0"/>
        <w:jc w:val="both"/>
      </w:pPr>
      <w:r w:rsidRPr="00190844">
        <w:t>Protiv ovoga zaključka žalba nije dopuštena.</w:t>
      </w:r>
    </w:p>
    <w:p w:rsidRDefault="007368E0" w:rsidP="007368E0" w:rsidR="007368E0" w:rsidRPr="00190844">
      <w:pPr>
        <w:spacing w:lineRule="auto" w:line="240" w:after="0"/>
        <w:jc w:val="both"/>
      </w:pPr>
    </w:p>
    <w:p w:rsidRDefault="007368E0" w:rsidP="007368E0" w:rsidR="007368E0" w:rsidRPr="002F739D">
      <w:pPr>
        <w:spacing w:lineRule="auto" w:line="240" w:after="0"/>
        <w:jc w:val="both"/>
      </w:pPr>
      <w:r w:rsidRPr="002F739D">
        <w:t>DNA:</w:t>
      </w:r>
    </w:p>
    <w:p w:rsidRDefault="007368E0" w:rsidP="007368E0" w:rsidR="007368E0" w:rsidRPr="002F739D">
      <w:pPr>
        <w:spacing w:lineRule="auto" w:line="240" w:after="0"/>
        <w:jc w:val="both"/>
      </w:pPr>
      <w:r w:rsidRPr="002F739D">
        <w:t>1.</w:t>
      </w:r>
      <w:r w:rsidRPr="002F739D">
        <w:rPr>
          <w:color w:themeColor="text1" w:val="000000"/>
        </w:rPr>
        <w:t xml:space="preserve"> </w:t>
      </w:r>
      <w:r w:rsidRPr="00E2259C">
        <w:t xml:space="preserve">Marko </w:t>
      </w:r>
      <w:r>
        <w:t>Herega, Koprivnička 19a, Ludbreg</w:t>
      </w:r>
    </w:p>
    <w:p w:rsidRDefault="007368E0" w:rsidP="007368E0" w:rsidR="007368E0" w:rsidRPr="002F739D">
      <w:pPr>
        <w:spacing w:lineRule="auto" w:line="240" w:after="0"/>
        <w:jc w:val="both"/>
      </w:pPr>
      <w:r w:rsidRPr="002F739D">
        <w:t>2. e-Oglasna ploča suda</w:t>
      </w:r>
    </w:p>
    <w:p w:rsidRDefault="007368E0" w:rsidP="007368E0" w:rsidR="007368E0" w:rsidRPr="00190844">
      <w:pPr>
        <w:spacing w:lineRule="auto" w:line="240" w:after="0"/>
        <w:jc w:val="both"/>
      </w:pPr>
    </w:p>
    <w:p w:rsidRDefault="00190844" w:rsidP="007368E0" w:rsidR="00190844" w:rsidRPr="00281AFC">
      <w:pPr>
        <w:spacing w:lineRule="auto" w:line="240" w:after="0"/>
        <w:jc w:val="center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A2E">
          <w:rPr>
            <w:noProof/>
          </w:rPr>
          <w:t>2</w:t>
        </w:r>
        <w:r>
          <w:fldChar w:fldCharType="end"/>
        </w:r>
      </w:p>
    </w:sdtContent>
  </w:sdt>
  <w:p w:rsidRDefault="0046677C" w:rsidP="0046677C" w:rsidR="004047D2" w:rsidRPr="009B3960">
    <w:pPr>
      <w:pStyle w:val="Zaglavlje"/>
      <w:jc w:val="right"/>
    </w:pPr>
    <w:r>
      <w:t>Poslovni broj: 4</w:t>
    </w:r>
    <w:r w:rsidRPr="009B3960">
      <w:t xml:space="preserve"> St-</w:t>
    </w:r>
    <w:r>
      <w:t>119/18-3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A2E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46677C">
      <w:t>119/18-3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6C2B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96C23"/>
    <w:rsid w:val="002B24C1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047D2"/>
    <w:rsid w:val="00410548"/>
    <w:rsid w:val="00464850"/>
    <w:rsid w:val="0046677C"/>
    <w:rsid w:val="004D2BBB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700EFD"/>
    <w:rsid w:val="00727175"/>
    <w:rsid w:val="007368E0"/>
    <w:rsid w:val="007572C4"/>
    <w:rsid w:val="007705CF"/>
    <w:rsid w:val="00783054"/>
    <w:rsid w:val="007874BA"/>
    <w:rsid w:val="007C54C3"/>
    <w:rsid w:val="007D5935"/>
    <w:rsid w:val="007D78F5"/>
    <w:rsid w:val="007E06E7"/>
    <w:rsid w:val="007E2466"/>
    <w:rsid w:val="007F6649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31575"/>
    <w:rsid w:val="00A630E6"/>
    <w:rsid w:val="00AC7A58"/>
    <w:rsid w:val="00B07676"/>
    <w:rsid w:val="00B1767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CD5A2E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28.2.2018</izvorni_sadrzaj>
    <derivirana_varijabla naziv="DomainObject.Predmet.Opis_1">Prijedlog vjerovnika za otvaranje st. postupka 28.2.2018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GRUPA jednostavno društvo s ograničenom odgovornošću za posredovanje i trgovinu zastupanog po punomoćniku Marko Herega, direktor</izvorni_sadrzaj>
    <derivirana_varijabla naziv="DomainObject.Predmet.ProtustrankaFormated_1">  FENIKS GRUPA jednostavno društvo s ograničenom odgovornošću za posredovanje i trgovinu zastupanog po punomoćniku Marko Herega, direktor</derivirana_varijabla>
  </DomainObject.Predmet.ProtustrankaFormated>
  <DomainObject.Predmet.ProtustrankaFormatedOIB>
    <izvorni_sadrzaj>  FENIKS GRUPA jednostavno društvo s ograničenom odgovornošću za posredovanje i trgovinu, OIB 72981643153 zastupanog po punomoćniku Marko Herega, direktor</izvorni_sadrzaj>
    <derivirana_varijabla naziv="DomainObject.Predmet.ProtustrankaFormatedOIB_1">  FENIKS GRUPA jednostavno društvo s ograničenom odgovornošću za posredovanje i trgovinu, OIB 72981643153 zastupanog po punomoćniku Marko Herega, direktor</derivirana_varijabla>
  </DomainObject.Predmet.ProtustrankaFormatedOIB>
  <DomainObject.Predmet.ProtustrankaFormatedWithAdress>
    <izvorni_sadrzaj> FENIKS GRUPA jednostavno društvo s ograničenom odgovornošću za posredovanje i trgovinu, Koprivnička 19a, 42230 Ludbreg zastupanog po punomoćniku Marko Herega, direktor</izvorni_sadrzaj>
    <derivirana_varijabla naziv="DomainObject.Predmet.ProtustrankaFormatedWithAdress_1"> FENIKS GRUPA jednostavno društvo s ograničenom odgovornošću za posredovanje i trgovinu, Koprivnička 19a, 42230 Ludbreg zastupanog po punomoćniku Marko Herega, direktor</derivirana_varijabla>
  </DomainObject.Predmet.ProtustrankaFormatedWithAdress>
  <DomainObject.Predmet.ProtustrankaFormatedWithAdressOIB>
    <izvorni_sadrzaj> FENIKS GRUPA jednostavno društvo s ograničenom odgovornošću za posredovanje i trgovinu, OIB 72981643153, Koprivnička 19a, 42230 Ludbreg zastupanog po punomoćniku Marko Herega, direktor</izvorni_sadrzaj>
    <derivirana_varijabla naziv="DomainObject.Predmet.ProtustrankaFormatedWithAdressOIB_1"> FENIKS GRUPA jednostavno društvo s ograničenom odgovornošću za posredovanje i trgovinu, OIB 72981643153, Koprivnička 19a, 42230 Ludbreg zastupanog po punomoćniku Marko Herega, direktor</derivirana_varijabla>
  </DomainObject.Predmet.ProtustrankaFormatedWithAdressOIB>
  <DomainObject.Predmet.ProtustrankaWithAdress>
    <izvorni_sadrzaj>FENIKS GRUPA jednostavno društvo s ograničenom odgovornošću za posredovanje i trgovinu Koprivnička 19a, 42230 Ludbreg</izvorni_sadrzaj>
    <derivirana_varijabla naziv="DomainObject.Predmet.ProtustrankaWithAdress_1">FENIKS GRUPA jednostavno društvo s ograničenom odgovornošću za posredovanje i trgovinu Koprivnička 19a, 42230 Ludbreg</derivirana_varijabla>
  </DomainObject.Predmet.ProtustrankaWithAdress>
  <DomainObject.Predmet.ProtustrankaWithAdressOIB>
    <izvorni_sadrzaj>FENIKS GRUPA jednostavno društvo s ograničenom odgovornošću za posredovanje i trgovinu, OIB 72981643153, Koprivnička 19a, 42230 Ludbreg</izvorni_sadrzaj>
    <derivirana_varijabla naziv="DomainObject.Predmet.ProtustrankaWithAdressOIB_1">FENIKS GRUPA jednostavno društvo s ograničenom odgovornošću za posredovanje i trgovinu, OIB 72981643153, Koprivnička 19a, 42230 Ludbreg</derivirana_varijabla>
  </DomainObject.Predmet.ProtustrankaWithAdressOIB>
  <DomainObject.Predmet.ProtustrankaNazivFormated>
    <izvorni_sadrzaj>FENIKS GRUPA jednostavno društvo s ograničenom odgovornošću za posredovanje i trgovinu</izvorni_sadrzaj>
    <derivirana_varijabla naziv="DomainObject.Predmet.ProtustrankaNazivFormated_1">FENIKS GRUPA jednostavno društvo s ograničenom odgovornošću za posredovanje i trgovinu</derivirana_varijabla>
  </DomainObject.Predmet.ProtustrankaNazivFormated>
  <DomainObject.Predmet.ProtustrankaNazivFormatedOIB>
    <izvorni_sadrzaj>FENIKS GRUPA jednostavno društvo s ograničenom odgovornošću za posredovanje i trgovinu, OIB 72981643153</izvorni_sadrzaj>
    <derivirana_varijabla naziv="DomainObject.Predmet.ProtustrankaNazivFormatedOIB_1">FENIKS GRUPA jednostavno društvo s ograničenom odgovornošću za posredovanje i trgovinu, OIB 72981643153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 Porezna uprava Područni ured Varaždin</izvorni_sadrzaj>
    <derivirana_varijabla naziv="DomainObject.Predmet.StrankaFormated_1">  RH MINISTARSTVO FINANCIJA -  Porezna uprava Područni ured Varaždin</derivirana_varijabla>
  </DomainObject.Predmet.StrankaFormated>
  <DomainObject.Predmet.StrankaFormatedOIB>
    <izvorni_sadrzaj>  RH MINISTARSTVO FINANCIJA -  Porezna uprava Područni ured Varaždin, OIB 18683136487</izvorni_sadrzaj>
    <derivirana_varijabla naziv="DomainObject.Predmet.StrankaFormatedOIB_1">  RH MINISTARSTVO FINANCIJA -  Porezna uprava Područni ured Varaždin, OIB 18683136487</derivirana_varijabla>
  </DomainObject.Predmet.StrankaFormatedOIB>
  <DomainObject.Predmet.StrankaFormatedWithAdress>
    <izvorni_sadrzaj> RH MINISTARSTVO FINANCIJA -  Porezna uprava Područni ured Varaždin, Graberje 1, 42000 Varaždin</izvorni_sadrzaj>
    <derivirana_varijabla naziv="DomainObject.Predmet.StrankaFormatedWithAdress_1"> RH MINISTARSTVO FINANCIJA -  Porezna uprava Područni ured Varaždin, Graberje 1, 42000 Varaždin</derivirana_varijabla>
  </DomainObject.Predmet.StrankaFormatedWithAdress>
  <DomainObject.Predmet.StrankaFormatedWithAdressOIB>
    <izvorni_sadrzaj> RH MINISTARSTVO FINANCIJA -  Porezna uprava Područni ured Varaždin, OIB 18683136487, Graberje 1, 42000 Varaždin</izvorni_sadrzaj>
    <derivirana_varijabla naziv="DomainObject.Predmet.StrankaFormatedWithAdressOIB_1"> RH MINISTARSTVO FINANCIJA -  Porezna uprava Područni ured Varaždin, OIB 18683136487, Graberje 1, 42000 Varaždin</derivirana_varijabla>
  </DomainObject.Predmet.StrankaFormatedWithAdressOIB>
  <DomainObject.Predmet.StrankaWithAdress>
    <izvorni_sadrzaj>RH MINISTARSTVO FINANCIJA -  Porezna uprava Područni ured Varaždin Graberje 1,42000 Varaždin</izvorni_sadrzaj>
    <derivirana_varijabla naziv="DomainObject.Predmet.StrankaWithAdress_1">RH MINISTARSTVO FINANCIJA -  Porezna uprava Područni ured Varaždin Graberje 1,42000 Varaždin</derivirana_varijabla>
  </DomainObject.Predmet.StrankaWithAdress>
  <DomainObject.Predmet.StrankaWithAdressOIB>
    <izvorni_sadrzaj>RH MINISTARSTVO FINANCIJA -  Porezna uprava Područni ured Varaždin, OIB 18683136487, Graberje 1,42000 Varaždin</izvorni_sadrzaj>
    <derivirana_varijabla naziv="DomainObject.Predmet.StrankaWithAdressOIB_1">RH MINISTARSTVO FINANCIJA -  Porezna uprava Područni ured Varaždin, OIB 18683136487, Graberje 1,42000 Varaždin</derivirana_varijabla>
  </DomainObject.Predmet.StrankaWithAdressOIB>
  <DomainObject.Predmet.StrankaNazivFormated>
    <izvorni_sadrzaj>RH MINISTARSTVO FINANCIJA -  Porezna uprava Područni ured Varaždin</izvorni_sadrzaj>
    <derivirana_varijabla naziv="DomainObject.Predmet.StrankaNazivFormated_1">RH MINISTARSTVO FINANCIJA -  Porezna uprava Područni ured Varaždin</derivirana_varijabla>
  </DomainObject.Predmet.StrankaNazivFormated>
  <DomainObject.Predmet.StrankaNazivFormatedOIB>
    <izvorni_sadrzaj>RH MINISTARSTVO FINANCIJA -  Porezna uprava Područni ured Varaždin, OIB 18683136487</izvorni_sadrzaj>
    <derivirana_varijabla naziv="DomainObject.Predmet.StrankaNazivFormatedOIB_1">RH MINISTARSTVO FINANCIJA -  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200406.88</izvorni_sadrzaj>
    <derivirana_varijabla naziv="DomainObject.Predmet.TrenutnaVrijednost_1">200406.88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 Porezna uprava Područni ured Varaždin</item>
    </izvorni_sadrzaj>
    <derivirana_varijabla naziv="DomainObject.Predmet.StrankaListFormated_1">
      <item>RH MINISTARSTVO FINANCIJA -  Porezna uprava Područni ured Varaždin</item>
    </derivirana_varijabla>
  </DomainObject.Predmet.StrankaListFormated>
  <DomainObject.Predmet.StrankaListFormatedOIB>
    <izvorni_sadrzaj>
      <item>RH MINISTARSTVO FINANCIJA -  Porezna uprava Područni ured Varaždin, OIB 18683136487</item>
    </izvorni_sadrzaj>
    <derivirana_varijabla naziv="DomainObject.Predmet.StrankaListFormatedOIB_1">
      <item>RH MINISTARSTVO FINANCIJA -  Porezna uprava Područni ured Varaždin, OIB 18683136487</item>
    </derivirana_varijabla>
  </DomainObject.Predmet.StrankaListFormatedOIB>
  <DomainObject.Predmet.StrankaListFormatedWithAdress>
    <izvorni_sadrzaj>
      <item>RH MINISTARSTVO FINANCIJA -  Porezna uprava Područni ured Varaždin, Graberje 1, 42000 Varaždin</item>
    </izvorni_sadrzaj>
    <derivirana_varijabla naziv="DomainObject.Predmet.StrankaListFormatedWithAdress_1">
      <item>RH MINISTARSTVO FINANCIJA -  Porezna uprava Područni ured Varaždin, Graberje 1, 42000 Varaždin</item>
    </derivirana_varijabla>
  </DomainObject.Predmet.StrankaListFormatedWithAdress>
  <DomainObject.Predmet.StrankaListFormatedWithAdressOIB>
    <izvorni_sadrzaj>
      <item>RH MINISTARSTVO FINANCIJA -  Porezna uprava Područni ured Varaždin, OIB 18683136487, Graberje 1, 42000 Varaždin</item>
    </izvorni_sadrzaj>
    <derivirana_varijabla naziv="DomainObject.Predmet.StrankaListFormatedWithAdressOIB_1">
      <item>RH MINISTARSTVO FINANCIJA -  Porezna uprava Područni ured Varaždin, OIB 18683136487, Graberje 1, 42000 Varaždin</item>
    </derivirana_varijabla>
  </DomainObject.Predmet.StrankaListFormatedWithAdressOIB>
  <DomainObject.Predmet.StrankaListNazivFormated>
    <izvorni_sadrzaj>
      <item>RH MINISTARSTVO FINANCIJA -  Porezna uprava Područni ured Varaždin</item>
    </izvorni_sadrzaj>
    <derivirana_varijabla naziv="DomainObject.Predmet.StrankaListNazivFormated_1">
      <item>RH MINISTARSTVO FINANCIJA -  Porezna uprava Područni ured Varaždin</item>
    </derivirana_varijabla>
  </DomainObject.Predmet.StrankaListNazivFormated>
  <DomainObject.Predmet.StrankaListNazivFormatedOIB>
    <izvorni_sadrzaj>
      <item>RH MINISTARSTVO FINANCIJA -  Porezna uprava Područni ured Varaždin, OIB 18683136487</item>
    </izvorni_sadrzaj>
    <derivirana_varijabla naziv="DomainObject.Predmet.StrankaListNazivFormatedOIB_1">
      <item>RH MINISTARSTVO FINANCIJA -  Porezna uprava Područni ured Varaždin, OIB 18683136487</item>
    </derivirana_varijabla>
  </DomainObject.Predmet.StrankaListNazivFormatedOIB>
  <DomainObject.Predmet.ProtuStrankaListFormated>
    <izvorni_sadrzaj>
      <item>FENIKS GRUPA jednostavno društvo s ograničenom odgovornošću za posredovanje i trgovinu zastupanog po punomoćniku Marko Herega, direktor</item>
    </izvorni_sadrzaj>
    <derivirana_varijabla naziv="DomainObject.Predmet.ProtuStrankaListFormated_1">
      <item>FENIKS GRUPA jednostavno društvo s ograničenom odgovornošću za posredovanje i trgovinu zastupanog po punomoćniku Marko Herega, direktor</item>
    </derivirana_varijabla>
  </DomainObject.Predmet.ProtuStrankaListFormated>
  <DomainObject.Predmet.ProtuStrankaListFormatedOIB>
    <izvorni_sadrzaj>
      <item>FENIKS GRUPA jednostavno društvo s ograničenom odgovornošću za posredovanje i trgovinu, OIB 72981643153 zastupanog po punomoćniku Marko Herega, direktor</item>
    </izvorni_sadrzaj>
    <derivirana_varijabla naziv="DomainObject.Predmet.ProtuStrankaListFormatedOIB_1">
      <item>FENIKS GRUPA jednostavno društvo s ograničenom odgovornošću za posredovanje i trgovinu, OIB 72981643153 zastupanog po punomoćniku Marko Herega, direktor</item>
    </derivirana_varijabla>
  </DomainObject.Predmet.ProtuStrankaListFormatedOIB>
  <DomainObject.Predmet.ProtuStrankaListFormatedWithAdress>
    <izvorni_sadrzaj>
      <item>FENIKS GRUPA jednostavno društvo s ograničenom odgovornošću za posredovanje i trgovinu, Koprivnička 19a, 42230 Ludbreg zastupanog po punomoćniku Marko Herega, direktor</item>
    </izvorni_sadrzaj>
    <derivirana_varijabla naziv="DomainObject.Predmet.ProtuStrankaListFormatedWithAdress_1">
      <item>FENIKS GRUPA jednostavno društvo s ograničenom odgovornošću za posredovanje i trgovinu, Koprivnička 19a, 42230 Ludbreg zastupanog po punomoćniku Marko Herega, direktor</item>
    </derivirana_varijabla>
  </DomainObject.Predmet.ProtuStrankaListFormatedWithAdress>
  <DomainObject.Predmet.ProtuStrankaListFormatedWithAdressOIB>
    <izvorni_sadrzaj>
      <item>FENIKS GRUPA jednostavno društvo s ograničenom odgovornošću za posredovanje i trgovinu, OIB 72981643153, Koprivnička 19a, 42230 Ludbreg zastupanog po punomoćniku Marko Herega, direktor</item>
    </izvorni_sadrzaj>
    <derivirana_varijabla naziv="DomainObject.Predmet.ProtuStrankaListFormatedWithAdressOIB_1">
      <item>FENIKS GRUPA jednostavno društvo s ograničenom odgovornošću za posredovanje i trgovinu, OIB 72981643153, Koprivnička 19a, 42230 Ludbreg zastupanog po punomoćniku Marko Herega, direktor</item>
    </derivirana_varijabla>
  </DomainObject.Predmet.ProtuStrankaListFormatedWithAdressOIB>
  <DomainObject.Predmet.ProtuStrankaListNazivFormated>
    <izvorni_sadrzaj>
      <item>FENIKS GRUPA jednostavno društvo s ograničenom odgovornošću za posredovanje i trgovinu</item>
    </izvorni_sadrzaj>
    <derivirana_varijabla naziv="DomainObject.Predmet.ProtuStrankaListNazivFormated_1">
      <item>FENIKS GRUPA jednostavno društvo s ograničenom odgovornošću za posredovanje i trgovinu</item>
    </derivirana_varijabla>
  </DomainObject.Predmet.ProtuStrankaListNazivFormated>
  <DomainObject.Predmet.ProtuStrankaListNazivFormatedOIB>
    <izvorni_sadrzaj>
      <item>FENIKS GRUPA jednostavno društvo s ograničenom odgovornošću za posredovanje i trgovinu, OIB 72981643153</item>
    </izvorni_sadrzaj>
    <derivirana_varijabla naziv="DomainObject.Predmet.ProtuStrankaListNazivFormatedOIB_1">
      <item>FENIKS GRUPA jednostavno društvo s ograničenom odgovornošću za posredovanje i trgovinu, OIB 72981643153</item>
    </derivirana_varijabla>
  </DomainObject.Predmet.ProtuStrankaListNazivFormatedOIB>
  <DomainObject.Predmet.OstaliListFormated>
    <izvorni_sadrzaj>
      <item>Marko Herega, direktor punomoćnik sudionika u postupku FENIKS GRUPA jednostavno društvo s ograničenom odgovornošću za posredovanje i trgovinu</item>
      <item>e-Oglasna</item>
      <item>Sudski registar Trgovačkog suda u Varaždinu</item>
    </izvorni_sadrzaj>
    <derivirana_varijabla naziv="DomainObject.Predmet.OstaliListFormated_1">
      <item>Marko Herega, direktor punomoćnik sudionika u postupku FENIKS GRUPA jednostavno društvo s ograničenom odgovornošću za posredovanje i trgovinu</item>
      <item>e-Oglasna</item>
      <item>Sudski registar Trgovačkog suda u Varaždinu</item>
    </derivirana_varijabla>
  </DomainObject.Predmet.OstaliListFormated>
  <DomainObject.Predmet.OstaliListFormatedOIB>
    <izvorni_sadrzaj>
      <item>Marko Herega, direktor, OIB 39672642892 punomoćnik sudionika u postupku FENIKS GRUPA jednostavno društvo s ograničenom odgovornošću za posredovanje i trgovinu</item>
      <item>e-Oglasna</item>
      <item>Sudski registar Trgovačkog suda u Varaždinu</item>
    </izvorni_sadrzaj>
    <derivirana_varijabla naziv="DomainObject.Predmet.OstaliListFormatedOIB_1">
      <item>Marko Herega, direktor, OIB 39672642892 punomoćnik sudionika u postupku FENIKS GRUPA jednostavno društvo s ograničenom odgovornošću za posredovanje i trgovinu</item>
      <item>e-Oglasna</item>
      <item>Sudski registar Trgovačkog suda u Varaždinu</item>
    </derivirana_varijabla>
  </DomainObject.Predmet.OstaliListFormatedOIB>
  <DomainObject.Predmet.OstaliListFormatedWithAdress>
    <izvorni_sadrzaj>
      <item>Marko Herega, direktor, Koprivnička 19a, 42230 Ludbreg punomoćnik sudionika u postupku FENIKS GRUPA jednostavno društvo s ograničenom odgovornošću za posredovanje i trgovinu</item>
      <item>e-Oglasna</item>
      <item>Sudski registar Trgovačkog suda u Varaždinu, B.Radića 2, 42000 Varaždin</item>
    </izvorni_sadrzaj>
    <derivirana_varijabla naziv="DomainObject.Predmet.OstaliListFormatedWithAdress_1">
      <item>Marko Herega, direktor, Koprivnička 19a, 42230 Ludbreg punomoćnik sudionika u postupku FENIKS GRUPA jednostavno društvo s ograničenom odgovornošću za posredovanje i trgovinu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Marko Herega, direktor, OIB 39672642892, Koprivnička 19a, 42230 Ludbreg punomoćnik sudionika u postupku FENIKS GRUPA jednostavno društvo s ograničenom odgovornošću za posredovanje i trgovinu</item>
      <item>e-Oglasna</item>
      <item>Sudski registar Trgovačkog suda u Varaždinu, B.Radića 2, 42000 Varaždin</item>
    </izvorni_sadrzaj>
    <derivirana_varijabla naziv="DomainObject.Predmet.OstaliListFormatedWithAdressOIB_1">
      <item>Marko Herega, direktor, OIB 39672642892, Koprivnička 19a, 42230 Ludbreg punomoćnik sudionika u postupku FENIKS GRUPA jednostavno društvo s ograničenom odgovornošću za posredovanje i trgovinu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Marko Herega, direktor</item>
      <item>e-Oglasna</item>
      <item>Sudski registar Trgovačkog suda u Varaždinu</item>
    </izvorni_sadrzaj>
    <derivirana_varijabla naziv="DomainObject.Predmet.OstaliListNazivFormated_1">
      <item>Marko Herega, direktor</item>
      <item>e-Oglasna</item>
      <item>Sudski registar Trgovačkog suda u Varaždinu</item>
    </derivirana_varijabla>
  </DomainObject.Predmet.OstaliListNazivFormated>
  <DomainObject.Predmet.OstaliListNazivFormatedOIB>
    <izvorni_sadrzaj>
      <item>Marko Herega, direktor, OIB 39672642892</item>
      <item>e-Oglasna</item>
      <item>Sudski registar Trgovačkog suda u Varaždinu</item>
    </izvorni_sadrzaj>
    <derivirana_varijabla naziv="DomainObject.Predmet.OstaliListNazivFormatedOIB_1">
      <item>Marko Herega, direktor, OIB 39672642892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 Porezna uprava Područni ured Varaždin</izvorni_sadrzaj>
    <derivirana_varijabla naziv="DomainObject.Predmet.StrankaIDrugi_1">RH MINISTARSTVO FINANCIJA -  Porezna uprava Područni ured Varaždin</derivirana_varijabla>
  </DomainObject.Predmet.StrankaIDrugi>
  <DomainObject.Predmet.ProtustrankaIDrugi>
    <izvorni_sadrzaj>FENIKS GRUPA jednostavno društvo s ograničenom odgovornošću za posredovanje i trgovinu</izvorni_sadrzaj>
    <derivirana_varijabla naziv="DomainObject.Predmet.ProtustrankaIDrugi_1">FENIKS GRUPA jednostavno društvo s ograničenom odgovornošću za posredovanje i trgovinu</derivirana_varijabla>
  </DomainObject.Predmet.ProtustrankaIDrugi>
  <DomainObject.Predmet.StrankaIDrugiAdressOIB>
    <izvorni_sadrzaj>RH MINISTARSTVO FINANCIJA -  Porezna uprava Područni ured Varaždin, OIB 18683136487, Graberje 1, 42000 Varaždin</izvorni_sadrzaj>
    <derivirana_varijabla naziv="DomainObject.Predmet.StrankaIDrugiAdressOIB_1">RH MINISTARSTVO FINANCIJA -  Porezna uprava Područni ured Varaždin, OIB 18683136487, Graberje 1, 42000 Varaždin</derivirana_varijabla>
  </DomainObject.Predmet.StrankaIDrugiAdressOIB>
  <DomainObject.Predmet.ProtustrankaIDrugiAdressOIB>
    <izvorni_sadrzaj>FENIKS GRUPA jednostavno društvo s ograničenom odgovornošću za posredovanje i trgovinu, OIB 72981643153, Koprivnička 19a, 42230 Ludbreg</izvorni_sadrzaj>
    <derivirana_varijabla naziv="DomainObject.Predmet.ProtustrankaIDrugiAdressOIB_1">FENIKS GRUPA jednostavno društvo s ograničenom odgovornošću za posredovanje i trgovinu, OIB 72981643153, Koprivnička 19a,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Herega, direktor</item>
      <item>FENIKS GRUPA jednostavno društvo s ograničenom odgovornošću za posredovanje i trgovinu</item>
      <item>RH MINISTARSTVO FINANCIJA -  Porezna uprava Područni ured Varaždin</item>
      <item>e-Oglasna</item>
      <item>Sudski registar Trgovačkog suda u Varaždinu</item>
    </izvorni_sadrzaj>
    <derivirana_varijabla naziv="DomainObject.Predmet.SudioniciListNaziv_1">
      <item>Marko Herega, direktor</item>
      <item>FENIKS GRUPA jednostavno društvo s ograničenom odgovornošću za posredovanje i trgovinu</item>
      <item>RH MINISTARSTVO FINANCIJA -  Porezna uprava Područni ured Varaždin</item>
      <item>e-Oglasna</item>
      <item>Sudski registar Trgovačkog suda u Varaždinu</item>
    </derivirana_varijabla>
  </DomainObject.Predmet.SudioniciListNaziv>
  <DomainObject.Predmet.SudioniciListAdressOIB>
    <izvorni_sadrzaj>
      <item>Marko Herega, direktor, OIB 39672642892, Koprivnička 19a,42230 Ludbreg</item>
      <item>FENIKS GRUPA jednostavno društvo s ograničenom odgovornošću za posredovanje i trgovinu, OIB 72981643153, Koprivnička 19a,42230 Ludbreg</item>
      <item>RH MINISTARSTVO FINANCIJA -  Porezna uprava Područni ured Varaždin, OIB 18683136487, Graberje 1,42000 Varaždin</item>
      <item>e-Oglasna</item>
      <item>Sudski registar Trgovačkog suda u Varaždinu, B.Radića 2,42000 Varaždin</item>
    </izvorni_sadrzaj>
    <derivirana_varijabla naziv="DomainObject.Predmet.SudioniciListAdressOIB_1">
      <item>Marko Herega, direktor, OIB 39672642892, Koprivnička 19a,42230 Ludbreg</item>
      <item>FENIKS GRUPA jednostavno društvo s ograničenom odgovornošću za posredovanje i trgovinu, OIB 72981643153, Koprivnička 19a,42230 Ludbreg</item>
      <item>RH MINISTARSTVO FINANCIJA -  Porezna uprava Područni ured Varaždin, OIB 18683136487, Graberje 1,42000 Varaždin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39672642892</item>
      <item>, OIB 72981643153</item>
      <item>, OIB 18683136487</item>
      <item>, OIB null</item>
      <item>, OIB null</item>
    </izvorni_sadrzaj>
    <derivirana_varijabla naziv="DomainObject.Predmet.SudioniciListNazivOIB_1">
      <item>, OIB 39672642892</item>
      <item>, OIB 72981643153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2510</properties:Characters>
  <properties:Lines>82</properties:Lines>
  <properties:Paragraphs>32</properties:Paragraphs>
  <properties:TotalTime>371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2018-07-03T08:10:00Z</cp:lastPrinted>
  <dcterms:modified xmlns:xsi="http://www.w3.org/2001/XMLSchema-instance" xsi:type="dcterms:W3CDTF">2018-07-06T08:13:00Z</dcterms:modified>
  <cp:revision>59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(St-119-18-3- Zaključak - nalog direktoru da dostavi popis imovine i obveza- 5.7.18..docx)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