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159D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316782">
                    <w:rPr>
                      <w:sz w:val="22"/>
                      <w:szCs w:val="22"/>
                    </w:rPr>
                    <w:t>38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16782">
                    <w:rPr>
                      <w:sz w:val="22"/>
                      <w:szCs w:val="22"/>
                    </w:rPr>
                    <w:t>22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ea7b61f" w14:paraId="ea7b61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F6606B">
        <w:t xml:space="preserve">Trgovački sud u Osijeku, po sucu mr. sc. Mirjani Baran u stečajnom predmetu predlagatelja </w:t>
      </w:r>
      <w:r w:rsidR="009159DF">
        <w:t xml:space="preserve">Financijske agencije, RC Zagreb, Podružnica Zagreb, Svibanjskih žrtava 1995. broj 1, nad dužnikom </w:t>
      </w:r>
      <w:r w:rsidR="00316782">
        <w:t>RITA PALMA j.d.o.o., OIB: 38281467656, MBS: 080930568, Zagreb,  Ljubijska 75</w:t>
      </w:r>
      <w:r w:rsidR="00F6606B">
        <w:t xml:space="preserve"> </w:t>
      </w:r>
      <w:r w:rsidR="009159DF">
        <w:t>10. svibnja</w:t>
      </w:r>
      <w:r w:rsidR="0054589B">
        <w:t xml:space="preserve"> 2018.</w:t>
      </w:r>
    </w:p>
    <w:p w:rsidRDefault="00F6606B" w:rsidP="0054589B" w:rsidR="00F6606B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316782">
        <w:t>RITA PALMA j.d.o.o., OIB: 38281467656, MBS: 080930568, Zagreb,  Ljubijska 75</w:t>
      </w:r>
      <w:r w:rsidR="0054589B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D831BE">
        <w:t>38</w:t>
      </w:r>
      <w:r w:rsidRPr="00BB04F8">
        <w:t xml:space="preserve">17 kod Hrvatske poštanske banke iznos od </w:t>
      </w:r>
      <w:r w:rsidR="00316782" w:rsidRPr="00EE0531">
        <w:t xml:space="preserve">30.783,00 </w:t>
      </w:r>
      <w:r w:rsidRPr="00BB04F8">
        <w:t xml:space="preserve">kn </w:t>
      </w:r>
      <w:r w:rsidR="00316782">
        <w:t>(tridesettisućasedamstoosamdesettrikune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9159DF">
        <w:t>5. listopada 2016</w:t>
      </w:r>
      <w:r w:rsidR="00F6606B">
        <w:t>.</w:t>
      </w:r>
      <w:r w:rsidRPr="00995FB2">
        <w:t xml:space="preserve"> ima u Očevidniku redoslijeda osnova za plaćanje evidentirane neizvršene osnove za plaćanje u neprekinutom razdoblju od 120 dana u ukupnom iznosu od </w:t>
      </w:r>
      <w:r w:rsidR="00316782" w:rsidRPr="00EE0531">
        <w:t xml:space="preserve">12.429,30 </w:t>
      </w:r>
      <w:r w:rsidR="00C85CF4">
        <w:t>kn, te da ima jednog zaposlenog</w:t>
      </w:r>
      <w:r w:rsidRPr="00995FB2">
        <w:t xml:space="preserve"> radnika.</w:t>
      </w:r>
    </w:p>
    <w:p w:rsidRDefault="00BB04F8" w:rsidP="00BB04F8" w:rsidR="00BB04F8">
      <w:pPr>
        <w:ind w:firstLine="720"/>
        <w:jc w:val="both"/>
      </w:pPr>
    </w:p>
    <w:p w:rsidRDefault="00333FBC" w:rsidP="00BB04F8" w:rsidR="00333FBC">
      <w:pPr>
        <w:ind w:firstLine="720"/>
        <w:jc w:val="both"/>
      </w:pPr>
    </w:p>
    <w:p w:rsidRDefault="00F6606B" w:rsidP="00BB04F8" w:rsidR="00F6606B">
      <w:pPr>
        <w:ind w:firstLine="720"/>
        <w:jc w:val="both"/>
      </w:pP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C85CF4">
        <w:t>Z</w:t>
      </w:r>
      <w:r w:rsidR="00A1737D">
        <w:t xml:space="preserve">astupnik dužnika </w:t>
      </w:r>
      <w:r w:rsidR="00D831BE">
        <w:t>nije dostavio izvješće</w:t>
      </w:r>
      <w:r w:rsidR="00A1737D">
        <w:t xml:space="preserve">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D831BE">
        <w:t>23. veljače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D831BE">
        <w:t>29. ožujka</w:t>
      </w:r>
      <w:r w:rsidR="00A1737D">
        <w:t xml:space="preserve"> 2018. kao i Izjave s ročišta održanog </w:t>
      </w:r>
      <w:r w:rsidR="00C85CF4">
        <w:t>10. svibnja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333FBC" w:rsidR="00BB04F8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D831BE">
        <w:t>30.783</w:t>
      </w:r>
      <w:r>
        <w:t xml:space="preserve">,00 kn i to </w:t>
      </w:r>
      <w:r w:rsidR="00D831BE">
        <w:t xml:space="preserve">trošak računovodstvenih usluga u iznosu od 9.000,00 kn, trošak otvaranja, vođenja i zatvaranja računa u iznosu od 2.028,00 kn, materijalni trošak u ukupnom iznosu od 5.955,00 kn, trošak arhiviranja poslovne dokumentacije u iznosu od 3.000,00 kn, utvrđivanja eventualnih potraživanja i naplate u iznosu od 6.000,00 kn i trošak </w:t>
      </w:r>
      <w:r w:rsidR="001D2888">
        <w:rPr>
          <w:kern w:val="3"/>
          <w:lang w:eastAsia="zh-CN"/>
        </w:rPr>
        <w:t xml:space="preserve">nagrada stečajnom </w:t>
      </w:r>
      <w:r w:rsidR="00333FBC">
        <w:rPr>
          <w:kern w:val="3"/>
          <w:lang w:eastAsia="zh-CN"/>
        </w:rPr>
        <w:t xml:space="preserve"> </w:t>
      </w:r>
      <w:r w:rsidR="001D2888">
        <w:rPr>
          <w:kern w:val="3"/>
          <w:lang w:eastAsia="zh-CN"/>
        </w:rPr>
        <w:t>upravitelju u iznosu od 4.800,00 kn</w:t>
      </w:r>
      <w:r w:rsidR="00333FBC">
        <w:t>.</w:t>
      </w:r>
    </w:p>
    <w:p w:rsidRDefault="001D2888" w:rsidP="00333FBC" w:rsidR="001D2888" w:rsidRPr="00995FB2">
      <w:pPr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333FBC">
        <w:t>10. svibnja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BB04F8" w:rsidR="00BB04F8" w:rsidRPr="00BB04F8">
      <w:pPr>
        <w:jc w:val="both"/>
        <w:rPr>
          <w:b/>
          <w:bCs/>
        </w:rPr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333FBC" w:rsidP="00BB04F8" w:rsidR="00333FBC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333FBC" w:rsidP="00BB04F8" w:rsidR="00333FBC">
      <w:pPr>
        <w:jc w:val="both"/>
      </w:pPr>
    </w:p>
    <w:p w:rsidRDefault="00333FBC" w:rsidP="00BB04F8" w:rsidR="00333FBC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B5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316782">
      <w:t>38</w:t>
    </w:r>
    <w:r>
      <w:t>/2017</w:t>
    </w:r>
    <w:r w:rsidR="00316782"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2888"/>
    <w:rsid w:val="001D6E35"/>
    <w:rsid w:val="001D7DC0"/>
    <w:rsid w:val="001E315F"/>
    <w:rsid w:val="001F3355"/>
    <w:rsid w:val="002555BE"/>
    <w:rsid w:val="00274EC6"/>
    <w:rsid w:val="002A5E1C"/>
    <w:rsid w:val="003110DD"/>
    <w:rsid w:val="00316782"/>
    <w:rsid w:val="00333FBC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4589B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159DF"/>
    <w:rsid w:val="00927558"/>
    <w:rsid w:val="00947F82"/>
    <w:rsid w:val="00964596"/>
    <w:rsid w:val="0098188E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85CF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31BE"/>
    <w:rsid w:val="00D87EF8"/>
    <w:rsid w:val="00D95CE2"/>
    <w:rsid w:val="00DF2CDA"/>
    <w:rsid w:val="00E42342"/>
    <w:rsid w:val="00E63D95"/>
    <w:rsid w:val="00E65B69"/>
    <w:rsid w:val="00E958F4"/>
    <w:rsid w:val="00ED3B53"/>
    <w:rsid w:val="00EF1A85"/>
    <w:rsid w:val="00F254BB"/>
    <w:rsid w:val="00F264FF"/>
    <w:rsid w:val="00F57A94"/>
    <w:rsid w:val="00F6606B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B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B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RITA PALMA jednostavno društvo s ograničenom odgovornošću za trgovinu i usluge</izvorni_sadrzaj>
    <derivirana_varijabla naziv="DomainObject.Predmet.ProtustrankaFormated_1">  RITA PALMA jednostavno društvo s ograničenom odgovornošću za trgovinu i usluge</derivirana_varijabla>
  </DomainObject.Predmet.ProtustrankaFormated>
  <DomainObject.Predmet.ProtustrankaFormatedOIB>
    <izvorni_sadrzaj>  RITA PALMA jednostavno društvo s ograničenom odgovornošću za trgovinu i usluge, OIB 38281467656</izvorni_sadrzaj>
    <derivirana_varijabla naziv="DomainObject.Predmet.ProtustrankaFormatedOIB_1">  RITA PALMA jednostavno društvo s ograničenom odgovornošću za trgovinu i usluge, OIB 38281467656</derivirana_varijabla>
  </DomainObject.Predmet.ProtustrankaFormatedOIB>
  <DomainObject.Predmet.ProtustrankaFormatedWithAdress>
    <izvorni_sadrzaj> RITA PALMA jednostavno društvo s ograničenom odgovornošću za trgovinu i usluge, Ljubijska 75, 10000 Zagreb</izvorni_sadrzaj>
    <derivirana_varijabla naziv="DomainObject.Predmet.ProtustrankaFormatedWithAdress_1"> RITA PALMA jednostavno društvo s ograničenom odgovornošću za trgovinu i usluge, Ljubijska 75, 10000 Zagreb</derivirana_varijabla>
  </DomainObject.Predmet.ProtustrankaFormatedWithAdress>
  <DomainObject.Predmet.ProtustrankaFormatedWithAdressOIB>
    <izvorni_sadrzaj> RITA PALMA jednostavno društvo s ograničenom odgovornošću za trgovinu i usluge, OIB 38281467656, Ljubijska 75, 10000 Zagreb</izvorni_sadrzaj>
    <derivirana_varijabla naziv="DomainObject.Predmet.ProtustrankaFormatedWithAdressOIB_1"> RITA PALMA jednostavno društvo s ograničenom odgovornošću za trgovinu i usluge, OIB 38281467656, Ljubijska 75, 10000 Zagreb</derivirana_varijabla>
  </DomainObject.Predmet.ProtustrankaFormatedWithAdressOIB>
  <DomainObject.Predmet.ProtustrankaWithAdress>
    <izvorni_sadrzaj>RITA PALMA jednostavno društvo s ograničenom odgovornošću za trgovinu i usluge Ljubijska 75, 10000 Zagreb</izvorni_sadrzaj>
    <derivirana_varijabla naziv="DomainObject.Predmet.ProtustrankaWithAdress_1">RITA PALMA jednostavno društvo s ograničenom odgovornošću za trgovinu i usluge Ljubijska 75, 10000 Zagreb</derivirana_varijabla>
  </DomainObject.Predmet.ProtustrankaWithAdress>
  <DomainObject.Predmet.ProtustrankaWithAdressOIB>
    <izvorni_sadrzaj>RITA PALMA jednostavno društvo s ograničenom odgovornošću za trgovinu i usluge, OIB 38281467656, Ljubijska 75, 10000 Zagreb</izvorni_sadrzaj>
    <derivirana_varijabla naziv="DomainObject.Predmet.ProtustrankaWithAdressOIB_1">RITA PALMA jednostavno društvo s ograničenom odgovornošću za trgovinu i usluge, OIB 38281467656, Ljubijska 75, 10000 Zagreb</derivirana_varijabla>
  </DomainObject.Predmet.ProtustrankaWithAdressOIB>
  <DomainObject.Predmet.ProtustrankaNazivFormated>
    <izvorni_sadrzaj>RITA PALMA jednostavno društvo s ograničenom odgovornošću za trgovinu i usluge</izvorni_sadrzaj>
    <derivirana_varijabla naziv="DomainObject.Predmet.ProtustrankaNazivFormated_1">RITA PALMA jednostavno društvo s ograničenom odgovornošću za trgovinu i usluge</derivirana_varijabla>
  </DomainObject.Predmet.ProtustrankaNazivFormated>
  <DomainObject.Predmet.ProtustrankaNazivFormatedOIB>
    <izvorni_sadrzaj>RITA PALMA jednostavno društvo s ograničenom odgovornošću za trgovinu i usluge, OIB 38281467656</izvorni_sadrzaj>
    <derivirana_varijabla naziv="DomainObject.Predmet.ProtustrankaNazivFormatedOIB_1">RITA PALMA jednostavno društvo s ograničenom odgovornošću za trgovinu i usluge, OIB 38281467656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RITA PALMA jednostavno društvo s ograničenom odgovornošću za trgovinu i usluge</item>
    </izvorni_sadrzaj>
    <derivirana_varijabla naziv="DomainObject.Predmet.ProtuStrankaListFormated_1">
      <item>RITA PALMA jednostavno društvo s ograničenom odgovornošću za trgovinu i usluge</item>
    </derivirana_varijabla>
  </DomainObject.Predmet.ProtuStrankaListFormated>
  <DomainObject.Predmet.ProtuStrankaListFormatedOIB>
    <izvorni_sadrzaj>
      <item>RITA PALMA jednostavno društvo s ograničenom odgovornošću za trgovinu i usluge, OIB 38281467656</item>
    </izvorni_sadrzaj>
    <derivirana_varijabla naziv="DomainObject.Predmet.ProtuStrankaListFormatedOIB_1">
      <item>RITA PALMA jednostavno društvo s ograničenom odgovornošću za trgovinu i usluge, OIB 38281467656</item>
    </derivirana_varijabla>
  </DomainObject.Predmet.ProtuStrankaListFormatedOIB>
  <DomainObject.Predmet.ProtuStrankaListFormatedWithAdress>
    <izvorni_sadrzaj>
      <item>RITA PALMA jednostavno društvo s ograničenom odgovornošću za trgovinu i usluge, Ljubijska 75, 10000 Zagreb</item>
    </izvorni_sadrzaj>
    <derivirana_varijabla naziv="DomainObject.Predmet.ProtuStrankaListFormatedWithAdress_1">
      <item>RITA PALMA jednostavno društvo s ograničenom odgovornošću za trgovinu i usluge, Ljubijska 75, 10000 Zagreb</item>
    </derivirana_varijabla>
  </DomainObject.Predmet.ProtuStrankaListFormatedWithAdress>
  <DomainObject.Predmet.ProtuStrankaListFormatedWithAdressOIB>
    <izvorni_sadrzaj>
      <item>RITA PALMA jednostavno društvo s ograničenom odgovornošću za trgovinu i usluge, OIB 38281467656, Ljubijska 75, 10000 Zagreb</item>
    </izvorni_sadrzaj>
    <derivirana_varijabla naziv="DomainObject.Predmet.ProtuStrankaListFormatedWithAdressOIB_1">
      <item>RITA PALMA jednostavno društvo s ograničenom odgovornošću za trgovinu i usluge, OIB 38281467656, Ljubijska 75, 10000 Zagreb</item>
    </derivirana_varijabla>
  </DomainObject.Predmet.ProtuStrankaListFormatedWithAdressOIB>
  <DomainObject.Predmet.ProtuStrankaListNazivFormated>
    <izvorni_sadrzaj>
      <item>RITA PALMA jednostavno društvo s ograničenom odgovornošću za trgovinu i usluge</item>
    </izvorni_sadrzaj>
    <derivirana_varijabla naziv="DomainObject.Predmet.ProtuStrankaListNazivFormated_1">
      <item>RITA PALMA jednostavno društvo s ograničenom odgovornošću za trgovinu i usluge</item>
    </derivirana_varijabla>
  </DomainObject.Predmet.ProtuStrankaListNazivFormated>
  <DomainObject.Predmet.ProtuStrankaListNazivFormatedOIB>
    <izvorni_sadrzaj>
      <item>RITA PALMA jednostavno društvo s ograničenom odgovornošću za trgovinu i usluge, OIB 38281467656</item>
    </izvorni_sadrzaj>
    <derivirana_varijabla naziv="DomainObject.Predmet.ProtuStrankaListNazivFormatedOIB_1">
      <item>RITA PALMA jednostavno društvo s ograničenom odgovornošću za trgovinu i usluge, OIB 38281467656</item>
    </derivirana_varijabla>
  </DomainObject.Predmet.ProtuStrankaListNazivFormatedOIB>
  <DomainObject.Predmet.OstaliListFormated>
    <izvorni_sadrzaj>
      <item>Leonardo Ćibarić</item>
      <item>Županijsko državno odvjetništvo</item>
      <item>Krešimir Tomac</item>
    </izvorni_sadrzaj>
    <derivirana_varijabla naziv="DomainObject.Predmet.OstaliListFormated_1">
      <item>Leonardo Ćibarić</item>
      <item>Županijsko državno odvjetništvo</item>
      <item>Krešimir Tomac</item>
    </derivirana_varijabla>
  </DomainObject.Predmet.OstaliListFormated>
  <DomainObject.Predmet.OstaliListFormatedOIB>
    <izvorni_sadrzaj>
      <item>Leonardo Ćibarić, OIB 65109372286</item>
      <item>Županijsko državno odvjetništvo</item>
      <item>Krešimir Tomac, OIB 89208179103</item>
    </izvorni_sadrzaj>
    <derivirana_varijabla naziv="DomainObject.Predmet.OstaliListFormatedOIB_1">
      <item>Leonardo Ćibarić, OIB 65109372286</item>
      <item>Županijsko državno odvjetništvo</item>
      <item>Krešimir Tomac, OIB 89208179103</item>
    </derivirana_varijabla>
  </DomainObject.Predmet.OstaliListFormatedOIB>
  <DomainObject.Predmet.OstaliListFormatedWithAdress>
    <izvorni_sadrzaj>
      <item>Leonardo Ćibarić, Celovečka 21, 10000 Zagreb</item>
      <item>Županijsko državno odvjetništvo</item>
      <item>Krešimir Tomac, Tome Bakača 35, 35000 Slavonski Brod</item>
    </izvorni_sadrzaj>
    <derivirana_varijabla naziv="DomainObject.Predmet.OstaliListFormatedWithAdress_1">
      <item>Leonardo Ćibarić, Celovečka 21, 10000 Zagreb</item>
      <item>Županijsko državno odvjetništvo</item>
      <item>Krešimir Tomac, Tome Bakača 35, 35000 Slavonski Brod</item>
    </derivirana_varijabla>
  </DomainObject.Predmet.OstaliListFormatedWithAdress>
  <DomainObject.Predmet.OstaliListFormatedWithAdressOIB>
    <izvorni_sadrzaj>
      <item>Leonardo Ćibarić, OIB 65109372286, Celovečka 21, 10000 Zagreb</item>
      <item>Županijsko državno odvjetništvo</item>
      <item>Krešimir Tomac, OIB 89208179103, Tome Bakača 35, 35000 Slavonski Brod</item>
    </izvorni_sadrzaj>
    <derivirana_varijabla naziv="DomainObject.Predmet.OstaliListFormatedWithAdressOIB_1">
      <item>Leonardo Ćibarić, OIB 65109372286, Celovečka 21, 10000 Zagreb</item>
      <item>Županijsko državno odvjetništvo</item>
      <item>Krešimir Tomac, OIB 89208179103, Tome Bakača 35, 35000 Slavonski Brod</item>
    </derivirana_varijabla>
  </DomainObject.Predmet.OstaliListFormatedWithAdressOIB>
  <DomainObject.Predmet.OstaliListNazivFormated>
    <izvorni_sadrzaj>
      <item>Leonardo Ćibarić</item>
      <item>Županijsko državno odvjetništvo</item>
      <item>Krešimir Tomac</item>
    </izvorni_sadrzaj>
    <derivirana_varijabla naziv="DomainObject.Predmet.OstaliListNazivFormated_1">
      <item>Leonardo Ćibarić</item>
      <item>Županijsko državno odvjetništvo</item>
      <item>Krešimir Tomac</item>
    </derivirana_varijabla>
  </DomainObject.Predmet.OstaliListNazivFormated>
  <DomainObject.Predmet.OstaliListNazivFormatedOIB>
    <izvorni_sadrzaj>
      <item>Leonardo Ćibarić, OIB 65109372286</item>
      <item>Županijsko državno odvjetništvo</item>
      <item>Krešimir Tomac, OIB 89208179103</item>
    </izvorni_sadrzaj>
    <derivirana_varijabla naziv="DomainObject.Predmet.OstaliListNazivFormatedOIB_1">
      <item>Leonardo Ćibarić, OIB 65109372286</item>
      <item>Županijsko državno odvjetništvo</item>
      <item>Krešimir Tomac, OIB 89208179103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RITA PALMA jednostavno društvo s ograničenom odgovornošću za trgovinu i usluge</izvorni_sadrzaj>
    <derivirana_varijabla naziv="DomainObject.Predmet.ProtustrankaIDrugi_1">RITA PALMA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RITA PALMA jednostavno društvo s ograničenom odgovornošću za trgovinu i usluge, OIB 38281467656, Ljubijska 75, 10000 Zagreb</izvorni_sadrzaj>
    <derivirana_varijabla naziv="DomainObject.Predmet.ProtustrankaIDrugiAdressOIB_1">RITA PALMA jednostavno društvo s ograničenom odgovornošću za trgovinu i usluge, OIB 38281467656, Ljubijska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RITA PALMA jednostavno društvo s ograničenom odgovornošću za trgovinu i usluge</item>
      <item>FINA Regionalni centar Zagreb</item>
      <item>Leonardo Ćibarić</item>
      <item>Županijsko državno odvjetništvo</item>
      <item>Krešimir Tomac</item>
    </izvorni_sadrzaj>
    <derivirana_varijabla naziv="DomainObject.Predmet.SudioniciListNaziv_1">
      <item>RITA PALMA jednostavno društvo s ograničenom odgovornošću za trgovinu i usluge</item>
      <item>FINA Regionalni centar Zagreb</item>
      <item>Leonardo Ćibarić</item>
      <item>Županijsko državno odvjetništvo</item>
      <item>Krešimir Tomac</item>
    </derivirana_varijabla>
  </DomainObject.Predmet.SudioniciListNaziv>
  <DomainObject.Predmet.SudioniciListAdressOIB>
    <izvorni_sadrzaj>
      <item>RITA PALMA jednostavno društvo s ograničenom odgovornošću za trgovinu i usluge, OIB 38281467656, Ljubijska 75,10000 Zagreb</item>
      <item>FINA Regionalni centar Zagreb, OIB 85821130368, Trg svibanjskih žrtava 1995. Br. 1,10000 Zagreb</item>
      <item>Leonardo Ćibarić, OIB 65109372286, Celovečka 21,10000 Zagreb</item>
      <item>Županijsko državno odvjetništvo</item>
      <item>Krešimir Tomac, OIB 89208179103, Tome Bakača 35,35000 Slavonski Brod</item>
    </izvorni_sadrzaj>
    <derivirana_varijabla naziv="DomainObject.Predmet.SudioniciListAdressOIB_1">
      <item>RITA PALMA jednostavno društvo s ograničenom odgovornošću za trgovinu i usluge, OIB 38281467656, Ljubijska 75,10000 Zagreb</item>
      <item>FINA Regionalni centar Zagreb, OIB 85821130368, Trg svibanjskih žrtava 1995. Br. 1,10000 Zagreb</item>
      <item>Leonardo Ćibarić, OIB 65109372286, Celovečka 21,10000 Zagreb</item>
      <item>Županijsko državno odvjetništvo</item>
      <item>Krešimir Tomac, OIB 89208179103, Tome Bakača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38281467656</item>
      <item>, OIB 85821130368</item>
      <item>, OIB 65109372286</item>
      <item>, OIB null</item>
      <item>, OIB 89208179103</item>
    </izvorni_sadrzaj>
    <derivirana_varijabla naziv="DomainObject.Predmet.SudioniciListNazivOIB_1">
      <item>, OIB 38281467656</item>
      <item>, OIB 85821130368</item>
      <item>, OIB 65109372286</item>
      <item>, OIB null</item>
      <item>, OIB 89208179103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0312E-9519-4DB2-8244-4A4855BED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3413</properties:Characters>
  <properties:Lines>91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2018-05-10T08:45:00Z</dcterms:created>
  <dc:creator>Snježana Andrijanić</dc:creator>
  <cp:lastModifiedBy>Snježana Andrijanić</cp:lastModifiedBy>
  <cp:lastPrinted>2018-05-10T08:44:00Z</cp:lastPrinted>
  <dcterms:modified xmlns:xsi="http://www.w3.org/2001/XMLSchema-instance" xsi:type="dcterms:W3CDTF">2018-05-10T09:43:00Z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