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6698" w14:paraId="bc76698" w:rsidRDefault="00D3032E" w:rsidP="00D3032E" w:rsidR="00D3032E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St-37/16-4</w:t>
      </w:r>
    </w:p>
    <w:p w:rsidRDefault="00D3032E" w:rsidP="00D3032E" w:rsidR="00D3032E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32E" w:rsidP="00D3032E" w:rsidR="00D3032E">
      <w:r>
        <w:t xml:space="preserve">         REPUBLIKA HRVATSKA</w:t>
      </w:r>
    </w:p>
    <w:p w:rsidRDefault="00D3032E" w:rsidP="00D3032E" w:rsidR="00D3032E">
      <w:r>
        <w:t xml:space="preserve"> TRGOVAČKI SUD U VARAŽDINU</w:t>
      </w:r>
    </w:p>
    <w:p w:rsidRDefault="00D3032E" w:rsidP="00D3032E" w:rsidR="00D3032E">
      <w:pPr>
        <w:ind w:firstLine="720"/>
      </w:pPr>
      <w:r>
        <w:t xml:space="preserve">         B. Radić 2</w:t>
      </w:r>
    </w:p>
    <w:p w:rsidRDefault="00D3032E" w:rsidP="00D3032E" w:rsidR="00D3032E">
      <w:pPr>
        <w:jc w:val="center"/>
        <w:rPr>
          <w:lang w:val="hr-HR"/>
        </w:rPr>
      </w:pPr>
    </w:p>
    <w:p w:rsidRDefault="00D3032E" w:rsidP="00D3032E" w:rsidR="00D3032E">
      <w:pPr>
        <w:jc w:val="center"/>
        <w:rPr>
          <w:lang w:val="hr-HR"/>
        </w:rPr>
      </w:pPr>
    </w:p>
    <w:p w:rsidRDefault="00D3032E" w:rsidP="00D3032E" w:rsidR="00D3032E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ALIGATOR d.o.o., OIB: 03993480113 sa sjedištem u Kralja Tomislava 27, 48321 Peteranec, dana 19. siječnja 2016. godine, temeljem čl. 430. Stečajnog zakona ("Narodne novine" 71/15, u daljnjem tekstu SZ) objavljuje slijedeći</w:t>
      </w:r>
    </w:p>
    <w:p w:rsidRDefault="00D3032E" w:rsidP="00D3032E" w:rsidR="00D3032E">
      <w:pPr>
        <w:jc w:val="both"/>
      </w:pPr>
    </w:p>
    <w:p w:rsidRDefault="00D3032E" w:rsidP="00D3032E" w:rsidR="00D3032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3032E" w:rsidP="00D3032E" w:rsidR="00D3032E">
      <w:pPr>
        <w:jc w:val="both"/>
        <w:rPr>
          <w:lang w:val="hr-HR"/>
        </w:rPr>
      </w:pPr>
    </w:p>
    <w:p w:rsidRDefault="00D3032E" w:rsidP="00D3032E" w:rsidR="00D3032E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ALIGATOR d.o.o., OIB: 03993480113 sa sjedištem u Kralja Tomislava 27, 48321 Peteranec, iznosi 31.293,05 kn.</w:t>
      </w:r>
    </w:p>
    <w:p w:rsidRDefault="00D3032E" w:rsidP="00D3032E" w:rsidR="00D3032E">
      <w:pPr>
        <w:jc w:val="both"/>
      </w:pPr>
    </w:p>
    <w:p w:rsidRDefault="00D3032E" w:rsidP="00D3032E" w:rsidR="00D3032E">
      <w:pPr>
        <w:jc w:val="both"/>
      </w:pPr>
      <w:r>
        <w:tab/>
        <w:t>II/ Poziva se direktor dužnika Matija Požgaj, OIB: 38463531810, Kralja Tomislava 27, 48321 Peteranec,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D3032E" w:rsidP="00D3032E" w:rsidR="00D3032E">
      <w:pPr>
        <w:jc w:val="both"/>
      </w:pPr>
    </w:p>
    <w:p w:rsidRDefault="00D3032E" w:rsidP="00D3032E" w:rsidR="00D3032E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3032E" w:rsidP="00D3032E" w:rsidR="00D3032E">
      <w:pPr>
        <w:jc w:val="both"/>
      </w:pPr>
    </w:p>
    <w:p w:rsidRDefault="00D3032E" w:rsidP="00D3032E" w:rsidR="00D3032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3032E" w:rsidP="00D3032E" w:rsidR="00D3032E">
      <w:pPr>
        <w:ind w:firstLine="720"/>
        <w:jc w:val="both"/>
      </w:pPr>
    </w:p>
    <w:p w:rsidRDefault="00D3032E" w:rsidP="00D3032E" w:rsidR="00D3032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3032E" w:rsidP="00D3032E" w:rsidR="00D3032E">
      <w:pPr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D3032E" w:rsidP="00D3032E" w:rsidR="00D3032E">
      <w:pPr>
        <w:outlineLvl w:val="0"/>
        <w:rPr>
          <w:lang w:val="hr-HR"/>
        </w:rPr>
      </w:pPr>
    </w:p>
    <w:p w:rsidRDefault="00D3032E" w:rsidP="00D3032E" w:rsidR="00D3032E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ALIGATOR d.o.o., OIB: 03993480113 sa sjedištem u Kralja Tomislava 27, 48321 Peteranec, navodeći da dužnik na dan 1. rujna 2015. u Očevidniku redoslijeda osnova za plaćanje ima evidentirane neizvršene osnove za plaćanje u ukupnom iznosu od 31.293,05 kn te da dužnik nema zaposlenih.</w:t>
      </w:r>
    </w:p>
    <w:p w:rsidRDefault="00D3032E" w:rsidP="00D3032E" w:rsidR="00D3032E">
      <w:pPr>
        <w:jc w:val="both"/>
        <w:outlineLvl w:val="0"/>
        <w:rPr>
          <w:lang w:val="hr-HR"/>
        </w:rPr>
      </w:pPr>
    </w:p>
    <w:p w:rsidRDefault="00D3032E" w:rsidP="00D3032E" w:rsidR="00D3032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3032E" w:rsidP="00D3032E" w:rsidR="00D3032E">
      <w:pPr>
        <w:jc w:val="both"/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  <w:r>
        <w:rPr>
          <w:lang w:val="hr-HR"/>
        </w:rPr>
        <w:t>U Varaždinu, 19. siječnja 2016. godine.</w:t>
      </w:r>
    </w:p>
    <w:p w:rsidRDefault="00D3032E" w:rsidP="00D3032E" w:rsidR="00D3032E">
      <w:pPr>
        <w:jc w:val="center"/>
        <w:outlineLvl w:val="0"/>
        <w:rPr>
          <w:lang w:val="hr-HR"/>
        </w:rPr>
      </w:pPr>
    </w:p>
    <w:p w:rsidRDefault="00D3032E" w:rsidP="00D3032E" w:rsidR="00D3032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3032E" w:rsidP="00D3032E" w:rsidR="00D3032E">
      <w:pPr>
        <w:jc w:val="center"/>
        <w:outlineLvl w:val="0"/>
        <w:rPr>
          <w:lang w:val="hr-HR"/>
        </w:rPr>
      </w:pPr>
    </w:p>
    <w:p w:rsidRDefault="00D3032E" w:rsidP="00D3032E" w:rsidR="00D3032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D3032E" w:rsidP="00D3032E" w:rsidR="00D3032E">
      <w:pPr>
        <w:ind w:firstLine="720" w:left="3600"/>
        <w:jc w:val="center"/>
        <w:outlineLvl w:val="0"/>
        <w:rPr>
          <w:lang w:val="hr-HR"/>
        </w:rPr>
      </w:pPr>
    </w:p>
    <w:p w:rsidRDefault="00D3032E" w:rsidP="00D3032E" w:rsidR="00D3032E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D3032E" w:rsidP="00D3032E" w:rsidR="00D3032E">
      <w:pPr>
        <w:ind w:firstLine="720" w:left="3600"/>
        <w:jc w:val="center"/>
        <w:outlineLvl w:val="0"/>
        <w:rPr>
          <w:lang w:val="hr-HR"/>
        </w:rPr>
      </w:pPr>
    </w:p>
    <w:p w:rsidRDefault="00D3032E" w:rsidP="00D3032E" w:rsidR="00D3032E">
      <w:pPr>
        <w:outlineLvl w:val="0"/>
        <w:rPr>
          <w:lang w:val="hr-HR"/>
        </w:rPr>
      </w:pPr>
    </w:p>
    <w:p w:rsidRDefault="00D3032E" w:rsidP="00D3032E" w:rsidR="00D3032E">
      <w:pPr>
        <w:outlineLvl w:val="0"/>
        <w:rPr>
          <w:lang w:val="hr-HR"/>
        </w:rPr>
      </w:pPr>
    </w:p>
    <w:p w:rsidRDefault="00D3032E" w:rsidP="00D3032E" w:rsidR="00D3032E">
      <w:pPr>
        <w:outlineLvl w:val="0"/>
        <w:rPr>
          <w:lang w:val="hr-HR"/>
        </w:rPr>
      </w:pPr>
    </w:p>
    <w:p w:rsidRDefault="00D3032E" w:rsidP="00D3032E" w:rsidR="00D3032E">
      <w:pPr>
        <w:outlineLvl w:val="0"/>
        <w:rPr>
          <w:lang w:val="hr-HR"/>
        </w:rPr>
      </w:pPr>
    </w:p>
    <w:p w:rsidRDefault="00D3032E" w:rsidP="00D3032E" w:rsidR="00D3032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3032E" w:rsidP="00D3032E" w:rsidR="00D3032E"/>
    <w:p w:rsidRDefault="00D3032E" w:rsidP="00D3032E" w:rsidR="00D3032E">
      <w:r>
        <w:t>- e-Oglasna ploča suda</w:t>
      </w:r>
    </w:p>
    <w:p w:rsidRDefault="004F1C90" w:rsidR="004F1C90"/>
    <w:sectPr w:rsidR="004F1C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32E"/>
    <w:rsid w:val="004F1C90"/>
    <w:rsid w:val="00832E4E"/>
    <w:rsid w:val="00D3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3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0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32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2E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2E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E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E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E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3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0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32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2E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2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E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77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ALIGATOR društvo s ograničenom odgovornošću za proizvodnju, trgovinu i usluge</izvorni_sadrzaj>
    <derivirana_varijabla naziv="DomainObject.Predmet.ProtustrankaFormated_1">  ALIGATOR društvo s ograničenom odgovornošću za proizvodnju, trgovinu i usluge</derivirana_varijabla>
  </DomainObject.Predmet.ProtustrankaFormated>
  <DomainObject.Predmet.ProtustrankaFormatedOIB>
    <izvorni_sadrzaj>  ALIGATOR društvo s ograničenom odgovornošću za proizvodnju, trgovinu i usluge, OIB 03993480113</izvorni_sadrzaj>
    <derivirana_varijabla naziv="DomainObject.Predmet.ProtustrankaFormatedOIB_1">  ALIGATOR društvo s ograničenom odgovornošću za proizvodnju, trgovinu i usluge, OIB 03993480113</derivirana_varijabla>
  </DomainObject.Predmet.ProtustrankaFormatedOIB>
  <DomainObject.Predmet.ProtustrankaFormatedWithAdress>
    <izvorni_sadrzaj> ALIGATOR društvo s ograničenom odgovornošću za proizvodnju, trgovinu i usluge, Kralja Tomislava 27, 48316 Peteranec</izvorni_sadrzaj>
    <derivirana_varijabla naziv="DomainObject.Predmet.ProtustrankaFormatedWithAdress_1"> ALIGATOR društvo s ograničenom odgovornošću za proizvodnju, trgovinu i usluge, Kralja Tomislava 27, 48316 Peteranec</derivirana_varijabla>
  </DomainObject.Predmet.ProtustrankaFormatedWithAdress>
  <DomainObject.Predmet.ProtustrankaFormatedWithAdressOIB>
    <izvorni_sadrzaj> ALIGATOR društvo s ograničenom odgovornošću za proizvodnju, trgovinu i usluge, OIB 03993480113, Kralja Tomislava 27, 48316 Peteranec</izvorni_sadrzaj>
    <derivirana_varijabla naziv="DomainObject.Predmet.ProtustrankaFormatedWithAdressOIB_1"> ALIGATOR društvo s ograničenom odgovornošću za proizvodnju, trgovinu i usluge, OIB 03993480113, Kralja Tomislava 27, 48316 Peteranec</derivirana_varijabla>
  </DomainObject.Predmet.ProtustrankaFormatedWithAdressOIB>
  <DomainObject.Predmet.ProtustrankaWithAdress>
    <izvorni_sadrzaj>ALIGATOR društvo s ograničenom odgovornošću za proizvodnju, trgovinu i usluge Kralja Tomislava 27, 48316 Peteranec</izvorni_sadrzaj>
    <derivirana_varijabla naziv="DomainObject.Predmet.ProtustrankaWithAdress_1">ALIGATOR društvo s ograničenom odgovornošću za proizvodnju, trgovinu i usluge Kralja Tomislava 27, 48316 Peteranec</derivirana_varijabla>
  </DomainObject.Predmet.ProtustrankaWithAdress>
  <DomainObject.Predmet.ProtustrankaWithAdressOIB>
    <izvorni_sadrzaj>ALIGATOR društvo s ograničenom odgovornošću za proizvodnju, trgovinu i usluge, OIB 03993480113, Kralja Tomislava 27, 48316 Peteranec</izvorni_sadrzaj>
    <derivirana_varijabla naziv="DomainObject.Predmet.ProtustrankaWithAdressOIB_1">ALIGATOR društvo s ograničenom odgovornošću za proizvodnju, trgovinu i usluge, OIB 03993480113, Kralja Tomislava 27, 48316 Peteranec</derivirana_varijabla>
  </DomainObject.Predmet.ProtustrankaWithAdressOIB>
  <DomainObject.Predmet.ProtustrankaNazivFormated>
    <izvorni_sadrzaj>ALIGATOR društvo s ograničenom odgovornošću za proizvodnju, trgovinu i usluge</izvorni_sadrzaj>
    <derivirana_varijabla naziv="DomainObject.Predmet.ProtustrankaNazivFormated_1">ALIGATOR društvo s ograničenom odgovornošću za proizvodnju, trgovinu i usluge</derivirana_varijabla>
  </DomainObject.Predmet.ProtustrankaNazivFormated>
  <DomainObject.Predmet.ProtustrankaNazivFormatedOIB>
    <izvorni_sadrzaj>ALIGATOR društvo s ograničenom odgovornošću za proizvodnju, trgovinu i usluge, OIB 03993480113</izvorni_sadrzaj>
    <derivirana_varijabla naziv="DomainObject.Predmet.ProtustrankaNazivFormatedOIB_1">ALIGATOR društvo s ograničenom odgovornošću za proizvodnju, trgovinu i usluge, OIB 03993480113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31293.05</izvorni_sadrzaj>
    <derivirana_varijabla naziv="DomainObject.Predmet.TrenutnaVrijednost_1">31293.05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ALIGATOR društvo s ograničenom odgovornošću za proizvodnju, trgovinu i usluge</item>
    </izvorni_sadrzaj>
    <derivirana_varijabla naziv="DomainObject.Predmet.ProtuStrankaListFormated_1">
      <item>ALIGATOR društvo s ograničenom odgovornošću za proizvodnju, trgovinu i usluge</item>
    </derivirana_varijabla>
  </DomainObject.Predmet.ProtuStrankaListFormated>
  <DomainObject.Predmet.ProtuStrankaListFormatedOIB>
    <izvorni_sadrzaj>
      <item>ALIGATOR društvo s ograničenom odgovornošću za proizvodnju, trgovinu i usluge, OIB 03993480113</item>
    </izvorni_sadrzaj>
    <derivirana_varijabla naziv="DomainObject.Predmet.ProtuStrankaListFormatedOIB_1">
      <item>ALIGATOR društvo s ograničenom odgovornošću za proizvodnju, trgovinu i usluge, OIB 03993480113</item>
    </derivirana_varijabla>
  </DomainObject.Predmet.ProtuStrankaListFormatedOIB>
  <DomainObject.Predmet.ProtuStrankaListFormatedWithAdress>
    <izvorni_sadrzaj>
      <item>ALIGATOR društvo s ograničenom odgovornošću za proizvodnju, trgovinu i usluge, Kralja Tomislava 27, 48316 Peteranec</item>
    </izvorni_sadrzaj>
    <derivirana_varijabla naziv="DomainObject.Predmet.ProtuStrankaListFormatedWithAdress_1">
      <item>ALIGATOR društvo s ograničenom odgovornošću za proizvodnju, trgovinu i usluge, Kralja Tomislava 27, 48316 Peteranec</item>
    </derivirana_varijabla>
  </DomainObject.Predmet.ProtuStrankaListFormatedWithAdress>
  <DomainObject.Predmet.ProtuStrankaListFormatedWithAdressOIB>
    <izvorni_sadrzaj>
      <item>ALIGATOR društvo s ograničenom odgovornošću za proizvodnju, trgovinu i usluge, OIB 03993480113, Kralja Tomislava 27, 48316 Peteranec</item>
    </izvorni_sadrzaj>
    <derivirana_varijabla naziv="DomainObject.Predmet.ProtuStrankaListFormatedWithAdressOIB_1">
      <item>ALIGATOR društvo s ograničenom odgovornošću za proizvodnju, trgovinu i usluge, OIB 03993480113, Kralja Tomislava 27, 48316 Peteranec</item>
    </derivirana_varijabla>
  </DomainObject.Predmet.ProtuStrankaListFormatedWithAdressOIB>
  <DomainObject.Predmet.ProtuStrankaListNazivFormated>
    <izvorni_sadrzaj>
      <item>ALIGATOR društvo s ograničenom odgovornošću za proizvodnju, trgovinu i usluge</item>
    </izvorni_sadrzaj>
    <derivirana_varijabla naziv="DomainObject.Predmet.ProtuStrankaListNazivFormated_1">
      <item>ALIGATOR društvo s ograničenom odgovornošću za proizvodnju, trgovinu i usluge</item>
    </derivirana_varijabla>
  </DomainObject.Predmet.ProtuStrankaListNazivFormated>
  <DomainObject.Predmet.ProtuStrankaListNazivFormatedOIB>
    <izvorni_sadrzaj>
      <item>ALIGATOR društvo s ograničenom odgovornošću za proizvodnju, trgovinu i usluge, OIB 03993480113</item>
    </izvorni_sadrzaj>
    <derivirana_varijabla naziv="DomainObject.Predmet.ProtuStrankaListNazivFormatedOIB_1">
      <item>ALIGATOR društvo s ograničenom odgovornošću za proizvodnju, trgovinu i usluge, OIB 03993480113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ALIGATOR društvo s ograničenom odgovornošću za proizvodnju, trgovinu i usluge</izvorni_sadrzaj>
    <derivirana_varijabla naziv="DomainObject.Predmet.ProtustrankaIDrugi_1">ALIGATOR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ALIGATOR društvo s ograničenom odgovornošću za proizvodnju, trgovinu i usluge, OIB 03993480113, Kralja Tomislava 27, 48316 Peteranec</izvorni_sadrzaj>
    <derivirana_varijabla naziv="DomainObject.Predmet.ProtustrankaIDrugiAdressOIB_1">ALIGATOR društvo s ograničenom odgovornošću za proizvodnju, trgovinu i usluge, OIB 03993480113, Kralja Tomislava 27,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ALIGATOR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ALIGATOR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ALIGATOR društvo s ograničenom odgovornošću za proizvodnju, trgovinu i usluge, OIB 03993480113, Kralja Tomislava 27,48316 Peteranec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ALIGATOR društvo s ograničenom odgovornošću za proizvodnju, trgovinu i usluge, OIB 03993480113, Kralja Tomislava 27,48316 Peteranec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03993480113</item>
      <item>, OIB null</item>
      <item>, OIB null</item>
    </izvorni_sadrzaj>
    <derivirana_varijabla naziv="DomainObject.Predmet.SudioniciListNazivOIB_1">
      <item>, OIB 85821130368</item>
      <item>, OIB 03993480113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2550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2016-01-19T07:10:00Z</dcterms:created>
  <dc:creator>Tea Meister</dc:creator>
  <cp:lastModifiedBy>Tea Meister</cp:lastModifiedBy>
  <dcterms:modified xmlns:xsi="http://www.w3.org/2001/XMLSchema-instance" xsi:type="dcterms:W3CDTF">2016-01-20T06:17:00Z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