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caae" w14:paraId="9d8caae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D05CE0">
        <w:t>46/2014</w:t>
      </w:r>
      <w:r w:rsidR="008C560E">
        <w:t>-57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D05CE0" w:rsidP="00D05CE0" w:rsidR="00D05CE0">
      <w:pPr>
        <w:jc w:val="both"/>
      </w:pPr>
      <w:r>
        <w:rPr>
          <w:lang w:val="pt-BR"/>
        </w:rPr>
        <w:t xml:space="preserve">Trgovački sud u Zagrebu, po sucu pojedincu Nikoli Ribariću, kao stečajnom sucu, u stečajnom postupku nad stečajnim dužnikom TIPOMAT d.o.o. – u stečaju, Velika Gorica, Staro Čiće, Habdelićeva 70, MBS: </w:t>
      </w:r>
      <w:r>
        <w:t>080134844</w:t>
      </w:r>
      <w:r>
        <w:rPr>
          <w:lang w:val="pt-BR"/>
        </w:rPr>
        <w:t xml:space="preserve">, OIB: </w:t>
      </w:r>
      <w:r>
        <w:t>39052496402</w:t>
      </w:r>
      <w:r>
        <w:rPr>
          <w:lang w:val="pt-BR"/>
        </w:rPr>
        <w:t xml:space="preserve">,  </w:t>
      </w:r>
      <w:r w:rsidR="00ED718D">
        <w:t>dana 30</w:t>
      </w:r>
      <w:r>
        <w:t>.</w:t>
      </w:r>
      <w:r w:rsidR="009D38AC">
        <w:t xml:space="preserve"> </w:t>
      </w:r>
      <w:r w:rsidR="00ED718D">
        <w:t>listopada</w:t>
      </w:r>
      <w:r>
        <w:t xml:space="preserve"> 201</w:t>
      </w:r>
      <w:r w:rsidR="009D38AC">
        <w:t>7</w:t>
      </w:r>
      <w:r>
        <w:t xml:space="preserve">. godine, 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</w:pPr>
      <w:r>
        <w:t>r i j e š i o     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>Milorad Zajkovski da</w:t>
      </w:r>
      <w:r w:rsidR="003812A3" w:rsidRPr="009A6899">
        <w:t xml:space="preserve"> u roku od 8 dana dostavi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ED718D" w:rsidP="003812A3" w:rsidR="003812A3">
      <w:pPr>
        <w:jc w:val="center"/>
      </w:pPr>
      <w:r>
        <w:t>U Zagrebu 30</w:t>
      </w:r>
      <w:r w:rsidR="003812A3">
        <w:t>.</w:t>
      </w:r>
      <w:r>
        <w:t xml:space="preserve"> listopada</w:t>
      </w:r>
      <w:r w:rsidR="003812A3">
        <w:t xml:space="preserve"> 201</w:t>
      </w:r>
      <w:r w:rsidR="009D38AC">
        <w:t>7</w:t>
      </w:r>
      <w:r w:rsidR="003812A3">
        <w:t>.</w:t>
      </w:r>
    </w:p>
    <w:p w:rsidRDefault="006D44F4" w:rsidP="008C560E" w:rsidR="008C560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8C560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C560E" w:rsidP="00E91121" w:rsidR="008C56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C560E" w:rsidP="00E91121" w:rsidR="008C560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C560E" w:rsidP="00E91121" w:rsidR="008C560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C560E" w:rsidP="00E91121" w:rsidR="008C560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97AA0" w:rsidP="008C560E" w:rsidR="00097AA0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6D44F4" w:rsidP="00097AA0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081121" w:rsidP="00081121" w:rsidR="003812A3">
      <w:pPr>
        <w:tabs>
          <w:tab w:pos="636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7AA0" w:rsidP="003812A3" w:rsidR="00097A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C560E" w:rsidP="003812A3" w:rsidR="008C560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C560E" w:rsidP="003812A3" w:rsidR="008C560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C560E" w:rsidP="003812A3" w:rsidR="008C560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C560E" w:rsidP="003812A3" w:rsidR="008C560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C560E" w:rsidP="003812A3" w:rsidR="008C560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C560E" w:rsidP="003812A3" w:rsidR="008C560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C560E" w:rsidP="003812A3" w:rsidR="008C560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1121"/>
    <w:rsid w:val="00097AA0"/>
    <w:rsid w:val="00271D56"/>
    <w:rsid w:val="003812A3"/>
    <w:rsid w:val="00523F73"/>
    <w:rsid w:val="006D44F4"/>
    <w:rsid w:val="008C560E"/>
    <w:rsid w:val="009D38AC"/>
    <w:rsid w:val="00D05CE0"/>
    <w:rsid w:val="00ED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D5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D56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D56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D56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D5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D56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D56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D56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otustrankaFormated>
    <izvorni_sadrzaj>  TIPOMAT d.o.o. za grafičku djelatnost, promet i poslovne usluge zastupanog po punomoćniku Vlado Rebić, odvjetnik</izvorni_sadrzaj>
    <derivirana_varijabla naziv="DomainObject.Predmet.ProtustrankaFormated_1">  TIPOMAT d.o.o. za grafičku djelatnost, promet i poslovne usluge zastupanog po punomoćniku Vlado Rebić, odvjetnik</derivirana_varijabla>
  </DomainObject.Predmet.ProtustrankaFormated>
  <DomainObject.Predmet.ProtustrankaFormatedOIB>
    <izvorni_sadrzaj>  TIPOMAT d.o.o. za grafičku djelatnost, promet i poslovne usluge, OIB 39052496402 zastupanog po punomoćniku Vlado Rebić, odvjetnik</izvorni_sadrzaj>
    <derivirana_varijabla naziv="DomainObject.Predmet.ProtustrankaFormatedOIB_1">  TIPOMAT d.o.o. za grafičku djelatnost, promet i poslovne usluge, OIB 39052496402 zastupanog po punomoćniku Vlado Rebić, odvjetnik</derivirana_varijabla>
  </DomainObject.Predmet.ProtustrankaFormatedOIB>
  <DomainObject.Predmet.ProtustrankaFormatedWithAdress>
    <izvorni_sadrzaj> TIPOMAT d.o.o. za grafičku djelatnost, promet i poslovne usluge, Staro Čiće, Habdelićeva 70, 10410 Velika Gorica zastupanog po punomoćniku Vlado Rebić, odvjetnik</izvorni_sadrzaj>
    <derivirana_varijabla naziv="DomainObject.Predmet.ProtustrankaFormatedWithAdress_1"> TIPOMAT d.o.o. za grafičku djelatnost, promet i poslovne usluge, Staro Čiće, Habdelićeva 70, 10410 Velika Gorica zastupanog po punomoćniku Vlado Rebić, odvjetnik</derivirana_varijabla>
  </DomainObject.Predmet.ProtustrankaFormatedWithAdress>
  <DomainObject.Predmet.ProtustrankaFormatedWithAdressOIB>
    <izvorni_sadrzaj> TIPOMAT d.o.o. za grafičku djelatnost, promet i poslovne usluge, OIB 39052496402, Staro Čiće, Habdelićeva 70, 10410 Velika Gorica zastupanog po punomoćniku Vlado Rebić, odvjetnik</izvorni_sadrzaj>
    <derivirana_varijabla naziv="DomainObject.Predmet.ProtustrankaFormatedWithAdressOIB_1"> TIPOMAT d.o.o. za grafičku djelatnost, promet i poslovne usluge, OIB 39052496402, Staro Čiće, Habdelićeva 70, 10410 Velika Gorica zastupanog po punomoćniku Vlado Rebić, odvjetnik</derivirana_varijabla>
  </DomainObject.Predmet.ProtustrankaFormatedWithAdressOIB>
  <DomainObject.Predmet.ProtustrankaWithAdress>
    <izvorni_sadrzaj>TIPOMAT d.o.o. za grafičku djelatnost, promet i poslovne usluge Staro Čiće, Habdelićeva 70, 10410 Velika Gorica</izvorni_sadrzaj>
    <derivirana_varijabla naziv="DomainObject.Predmet.ProtustrankaWithAdress_1">TIPOMAT d.o.o. za grafičku djelatnost, promet i poslovne usluge Staro Čiće, Habdelićeva 70, 10410 Velika Gorica</derivirana_varijabla>
  </DomainObject.Predmet.ProtustrankaWithAdress>
  <DomainObject.Predmet.ProtustrankaWithAdressOIB>
    <izvorni_sadrzaj>TIPOMAT d.o.o. za grafičku djelatnost, promet i poslovne usluge, OIB 39052496402, Staro Čiće, Habdelićeva 70, 10410 Velika Gorica</izvorni_sadrzaj>
    <derivirana_varijabla naziv="DomainObject.Predmet.ProtustrankaWithAdressOIB_1">TIPOMAT d.o.o. za grafičku djelatnost, promet i poslovne usluge, OIB 39052496402, Staro Čiće, Habdelićeva 70, 10410 Velika Gorica</derivirana_varijabla>
  </DomainObject.Predmet.ProtustrankaWithAdressOIB>
  <DomainObject.Predmet.ProtustrankaNazivFormated>
    <izvorni_sadrzaj>TIPOMAT d.o.o. za grafičku djelatnost, promet i poslovne usluge</izvorni_sadrzaj>
    <derivirana_varijabla naziv="DomainObject.Predmet.ProtustrankaNazivFormated_1">TIPOMAT d.o.o. za grafičku djelatnost, promet i poslovne usluge</derivirana_varijabla>
  </DomainObject.Predmet.ProtustrankaNazivFormated>
  <DomainObject.Predmet.ProtustrankaNazivFormatedOIB>
    <izvorni_sadrzaj>TIPOMAT d.o.o. za grafičku djelatnost, promet i poslovne usluge, OIB 39052496402</izvorni_sadrzaj>
    <derivirana_varijabla naziv="DomainObject.Predmet.ProtustrankaNazivFormatedOIB_1">TIPOMAT d.o.o. za grafičku djelatnost, promet i poslovne usluge, OIB 39052496402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TIPOMAT d.o.o.; HRVATSKE ŠUME društvo s ograničenom odgovornošću; URIHO - Ustanova za profesionalnu rehabilitaciju i zapošljavanje osoba s invaliditetom; VLADO REBIĆ; PROFIL INTERNATIONAL, društvo s ograničenom odgovornošću za izdavačku djelatnost, trgovinu i usluge; PAPYRUS CROATIA društvo s ograničenom odgovornošću za trgovinu "u likvidaciji"</izvorni_sadrzaj>
    <derivirana_varijabla naziv="DomainObject.Predmet.StrankaFormated_1">  TIPOMAT d.o.o.; HRVATSKE ŠUME društvo s ograničenom odgovornošću; URIHO - Ustanova za profesionalnu rehabilitaciju i zapošljavanje osoba s invaliditetom; VLADO REBIĆ; PROFIL INTERNATIONAL, društvo s ograničenom odgovornošću za izdavačku djelatnost, trgovinu i usluge; PAPYRUS CROATIA društvo s ograničenom odgovornošću za trgovinu "u likvidaciji"</derivirana_varijabla>
  </DomainObject.Predmet.StrankaFormated>
  <DomainObject.Predmet.StrankaFormatedOIB>
    <izvorni_sadrzaj>  TIPOMAT d.o.o., OIB 39052496402; HRVATSKE ŠUME društvo s ograničenom odgovornošću, OIB 69693144506; URIHO - Ustanova za profesionalnu rehabilitaciju i zapošljavanje osoba s invaliditetom, OIB 77931216562; VLADO REBIĆ; PROFIL INTERNATIONAL, društvo s ograničenom odgovornošću za izdavačku djelatnost, trgovinu i usluge, OIB 39186998538; PAPYRUS CROATIA društvo s ograničenom odgovornošću za trgovinu "u likvidaciji", OIB 00501040461</izvorni_sadrzaj>
    <derivirana_varijabla naziv="DomainObject.Predmet.StrankaFormatedOIB_1">  TIPOMAT d.o.o., OIB 39052496402; HRVATSKE ŠUME društvo s ograničenom odgovornošću, OIB 69693144506; URIHO - Ustanova za profesionalnu rehabilitaciju i zapošljavanje osoba s invaliditetom, OIB 77931216562; VLADO REBIĆ; PROFIL INTERNATIONAL, društvo s ograničenom odgovornošću za izdavačku djelatnost, trgovinu i usluge, OIB 39186998538; PAPYRUS CROATIA društvo s ograničenom odgovornošću za trgovinu "u likvidaciji", OIB 00501040461</derivirana_varijabla>
  </DomainObject.Predmet.StrankaFormatedOIB>
  <DomainObject.Predmet.StrankaFormatedWithAdress>
    <izvorni_sadrzaj> TIPOMAT d.o.o.; HRVATSKE ŠUME društvo s ograničenom odgovornošću, Ul. Lj. F. Vukotinovića 2, 10000 Zagreb; URIHO - Ustanova za profesionalnu rehabilitaciju i zapošljavanje osoba s invaliditetom, Av. M. Držića 1, 10000 Zagreb; VLADO REBIĆ; PROFIL INTERNATIONAL, društvo s ograničenom odgovornošću za izdavačku djelatnost, trgovinu i usluge, Bužanova 20A, 10000 Zagreb; PAPYRUS CROATIA društvo s ograničenom odgovornošću za trgovinu "u likvidaciji", Novakova ulica 30, 10000 Zagreb</izvorni_sadrzaj>
    <derivirana_varijabla naziv="DomainObject.Predmet.StrankaFormatedWithAdress_1"> TIPOMAT d.o.o.; HRVATSKE ŠUME društvo s ograničenom odgovornošću, Ul. Lj. F. Vukotinovića 2, 10000 Zagreb; URIHO - Ustanova za profesionalnu rehabilitaciju i zapošljavanje osoba s invaliditetom, Av. M. Držića 1, 10000 Zagreb; VLADO REBIĆ; PROFIL INTERNATIONAL, društvo s ograničenom odgovornošću za izdavačku djelatnost, trgovinu i usluge, Bužanova 20A, 10000 Zagreb; PAPYRUS CROATIA društvo s ograničenom odgovornošću za trgovinu "u likvidaciji", Novakova ulica 30, 10000 Zagreb</derivirana_varijabla>
  </DomainObject.Predmet.StrankaFormatedWithAdress>
  <DomainObject.Predmet.StrankaFormatedWithAdressOIB>
    <izvorni_sadrzaj> TIPOMAT d.o.o., OIB 39052496402; HRVATSKE ŠUME društvo s ograničenom odgovornošću, OIB 69693144506, Ul. Lj. F. Vukotinovića 2, 10000 Zagreb; URIHO - Ustanova za profesionalnu rehabilitaciju i zapošljavanje osoba s invaliditetom, OIB 77931216562, Av. M. Držića 1, 10000 Zagreb; VLADO REBIĆ; PROFIL INTERNATIONAL, društvo s ograničenom odgovornošću za izdavačku djelatnost, trgovinu i usluge, OIB 39186998538, Bužanova 20A, 10000 Zagreb; PAPYRUS CROATIA društvo s ograničenom odgovornošću za trgovinu "u likvidaciji", OIB 00501040461, Novakova ulica 30, 10000 Zagreb</izvorni_sadrzaj>
    <derivirana_varijabla naziv="DomainObject.Predmet.StrankaFormatedWithAdressOIB_1"> TIPOMAT d.o.o., OIB 39052496402; HRVATSKE ŠUME društvo s ograničenom odgovornošću, OIB 69693144506, Ul. Lj. F. Vukotinovića 2, 10000 Zagreb; URIHO - Ustanova za profesionalnu rehabilitaciju i zapošljavanje osoba s invaliditetom, OIB 77931216562, Av. M. Držića 1, 10000 Zagreb; VLADO REBIĆ; PROFIL INTERNATIONAL, društvo s ograničenom odgovornošću za izdavačku djelatnost, trgovinu i usluge, OIB 39186998538, Bužanova 20A, 10000 Zagreb; PAPYRUS CROATIA društvo s ograničenom odgovornošću za trgovinu "u likvidaciji", OIB 00501040461, Novakova ulica 30, 10000 Zagreb</derivirana_varijabla>
  </DomainObject.Predmet.StrankaFormatedWithAdressOIB>
  <DomainObject.Predmet.StrankaWithAdress>
    <izvorni_sadrzaj>TIPOMAT d.o.o. ,HRVATSKE ŠUME društvo s ograničenom odgovornošću Ul. Lj. F. Vukotinovića 2,10000 Zagreb,URIHO - Ustanova za profesionalnu rehabilitaciju i zapošljavanje osoba s invaliditetom Av. M. Držića 1,10000 Zagreb,VLADO REBIĆ ,PROFIL INTERNATIONAL, društvo s ograničenom odgovornošću za izdavačku djelatnost, trgovinu i usluge Bužanova 20A,10000 Zagreb,PAPYRUS CROATIA društvo s ograničenom odgovornošću za trgovinu "u likvidaciji" Novakova ulica 30,10000 Zagreb</izvorni_sadrzaj>
    <derivirana_varijabla naziv="DomainObject.Predmet.StrankaWithAdress_1">TIPOMAT d.o.o. ,HRVATSKE ŠUME društvo s ograničenom odgovornošću Ul. Lj. F. Vukotinovića 2,10000 Zagreb,URIHO - Ustanova za profesionalnu rehabilitaciju i zapošljavanje osoba s invaliditetom Av. M. Držića 1,10000 Zagreb,VLADO REBIĆ ,PROFIL INTERNATIONAL, društvo s ograničenom odgovornošću za izdavačku djelatnost, trgovinu i usluge Bužanova 20A,10000 Zagreb,PAPYRUS CROATIA društvo s ograničenom odgovornošću za trgovinu "u likvidaciji" Novakova ulica 30,10000 Zagreb</derivirana_varijabla>
  </DomainObject.Predmet.StrankaWithAdress>
  <DomainObject.Predmet.StrankaWithAdressOIB>
    <izvorni_sadrzaj>TIPOMAT d.o.o., OIB 39052496402,HRVATSKE ŠUME društvo s ograničenom odgovornošću, OIB 69693144506, Ul. Lj. F. Vukotinovića 2,10000 Zagreb,URIHO - Ustanova za profesionalnu rehabilitaciju i zapošljavanje osoba s invaliditetom, OIB 77931216562, Av. M. Držića 1,10000 Zagreb,VLADO REBIĆ,PROFIL INTERNATIONAL, društvo s ograničenom odgovornošću za izdavačku djelatnost, trgovinu i usluge, OIB 39186998538, Bužanova 20A,10000 Zagreb,PAPYRUS CROATIA društvo s ograničenom odgovornošću za trgovinu "u likvidaciji", OIB 00501040461, Novakova ulica 30,10000 Zagreb</izvorni_sadrzaj>
    <derivirana_varijabla naziv="DomainObject.Predmet.StrankaWithAdressOIB_1">TIPOMAT d.o.o., OIB 39052496402,HRVATSKE ŠUME društvo s ograničenom odgovornošću, OIB 69693144506, Ul. Lj. F. Vukotinovića 2,10000 Zagreb,URIHO - Ustanova za profesionalnu rehabilitaciju i zapošljavanje osoba s invaliditetom, OIB 77931216562, Av. M. Držića 1,10000 Zagreb,VLADO REBIĆ,PROFIL INTERNATIONAL, društvo s ograničenom odgovornošću za izdavačku djelatnost, trgovinu i usluge, OIB 39186998538, Bužanova 20A,10000 Zagreb,PAPYRUS CROATIA društvo s ograničenom odgovornošću za trgovinu "u likvidaciji", OIB 00501040461, Novakova ulica 30,10000 Zagreb</derivirana_varijabla>
  </DomainObject.Predmet.StrankaWithAdressOIB>
  <DomainObject.Predmet.StrankaNazivFormated>
    <izvorni_sadrzaj>TIPOMAT d.o.o.,HRVATSKE ŠUME društvo s ograničenom odgovornošću,URIHO - Ustanova za profesionalnu rehabilitaciju i zapošljavanje osoba s invaliditetom,VLADO REBIĆ,PROFIL INTERNATIONAL, društvo s ograničenom odgovornošću za izdavačku djelatnost, trgovinu i usluge,PAPYRUS CROATIA društvo s ograničenom odgovornošću za trgovinu "u likvidaciji"</izvorni_sadrzaj>
    <derivirana_varijabla naziv="DomainObject.Predmet.StrankaNazivFormated_1">TIPOMAT d.o.o.,HRVATSKE ŠUME društvo s ograničenom odgovornošću,URIHO - Ustanova za profesionalnu rehabilitaciju i zapošljavanje osoba s invaliditetom,VLADO REBIĆ,PROFIL INTERNATIONAL, društvo s ograničenom odgovornošću za izdavačku djelatnost, trgovinu i usluge,PAPYRUS CROATIA društvo s ograničenom odgovornošću za trgovinu "u likvidaciji"</derivirana_varijabla>
  </DomainObject.Predmet.StrankaNazivFormated>
  <DomainObject.Predmet.StrankaNazivFormatedOIB>
    <izvorni_sadrzaj>TIPOMAT d.o.o., OIB 39052496402,HRVATSKE ŠUME društvo s ograničenom odgovornošću, OIB 69693144506,URIHO - Ustanova za profesionalnu rehabilitaciju i zapošljavanje osoba s invaliditetom, OIB 77931216562,VLADO REBIĆ,PROFIL INTERNATIONAL, društvo s ograničenom odgovornošću za izdavačku djelatnost, trgovinu i usluge, OIB 39186998538,PAPYRUS CROATIA društvo s ograničenom odgovornošću za trgovinu "u likvidaciji", OIB 00501040461</izvorni_sadrzaj>
    <derivirana_varijabla naziv="DomainObject.Predmet.StrankaNazivFormatedOIB_1">TIPOMAT d.o.o., OIB 39052496402,HRVATSKE ŠUME društvo s ograničenom odgovornošću, OIB 69693144506,URIHO - Ustanova za profesionalnu rehabilitaciju i zapošljavanje osoba s invaliditetom, OIB 77931216562,VLADO REBIĆ,PROFIL INTERNATIONAL, društvo s ograničenom odgovornošću za izdavačku djelatnost, trgovinu i usluge, OIB 39186998538,PAPYRUS CROATIA društvo s ograničenom odgovornošću za trgovinu "u likvidaciji", OIB 00501040461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Formated_1"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Formated>
  <DomainObject.Predmet.StrankaListFormatedOIB>
    <izvorni_sadrzaj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FormatedOIB_1"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FormatedOIB>
  <DomainObject.Predmet.StrankaListFormatedWithAdress>
    <izvorni_sadrzaj>
      <item>TIPOMAT d.o.o.</item>
      <item>HRVATSKE ŠUME društvo s ograničenom odgovornošću, Ul. Lj. F. Vukotinovića 2, 10000 Zagreb</item>
      <item>URIHO - Ustanova za profesionalnu rehabilitaciju i zapošljavanje osoba s invaliditetom, Av. M. Držića 1, 10000 Zagreb</item>
      <item>VLADO REBIĆ</item>
      <item>PROFIL INTERNATIONAL, društvo s ograničenom odgovornošću za izdavačku djelatnost, trgovinu i usluge, Bužanova 20A, 10000 Zagreb</item>
      <item>PAPYRUS CROATIA društvo s ograničenom odgovornošću za trgovinu "u likvidaciji", Novakova ulica 30, 10000 Zagreb</item>
    </izvorni_sadrzaj>
    <derivirana_varijabla naziv="DomainObject.Predmet.StrankaListFormatedWithAdress_1">
      <item>TIPOMAT d.o.o.</item>
      <item>HRVATSKE ŠUME društvo s ograničenom odgovornošću, Ul. Lj. F. Vukotinovića 2, 10000 Zagreb</item>
      <item>URIHO - Ustanova za profesionalnu rehabilitaciju i zapošljavanje osoba s invaliditetom, Av. M. Držića 1, 10000 Zagreb</item>
      <item>VLADO REBIĆ</item>
      <item>PROFIL INTERNATIONAL, društvo s ograničenom odgovornošću za izdavačku djelatnost, trgovinu i usluge, Bužanova 20A, 10000 Zagreb</item>
      <item>PAPYRUS CROATIA društvo s ograničenom odgovornošću za trgovinu "u likvidaciji", Novakova ulica 30, 10000 Zagreb</item>
    </derivirana_varijabla>
  </DomainObject.Predmet.StrankaListFormatedWithAdress>
  <DomainObject.Predmet.StrankaListFormatedWithAdressOIB>
    <izvorni_sadrzaj>
      <item>TIPOMAT d.o.o., OIB 39052496402</item>
      <item>HRVATSKE ŠUME društvo s ograničenom odgovornošću, OIB 69693144506, Ul. Lj. F. Vukotinovića 2, 10000 Zagreb</item>
      <item>URIHO - Ustanova za profesionalnu rehabilitaciju i zapošljavanje osoba s invaliditetom, OIB 77931216562, Av. M. Držića 1, 10000 Zagreb</item>
      <item>VLADO REBIĆ</item>
      <item>PROFIL INTERNATIONAL, društvo s ograničenom odgovornošću za izdavačku djelatnost, trgovinu i usluge, OIB 39186998538, Bužanova 20A, 10000 Zagreb</item>
      <item>PAPYRUS CROATIA društvo s ograničenom odgovornošću za trgovinu "u likvidaciji", OIB 00501040461, Novakova ulica 30, 10000 Zagreb</item>
    </izvorni_sadrzaj>
    <derivirana_varijabla naziv="DomainObject.Predmet.StrankaListFormatedWithAdressOIB_1">
      <item>TIPOMAT d.o.o., OIB 39052496402</item>
      <item>HRVATSKE ŠUME društvo s ograničenom odgovornošću, OIB 69693144506, Ul. Lj. F. Vukotinovića 2, 10000 Zagreb</item>
      <item>URIHO - Ustanova za profesionalnu rehabilitaciju i zapošljavanje osoba s invaliditetom, OIB 77931216562, Av. M. Držića 1, 10000 Zagreb</item>
      <item>VLADO REBIĆ</item>
      <item>PROFIL INTERNATIONAL, društvo s ograničenom odgovornošću za izdavačku djelatnost, trgovinu i usluge, OIB 39186998538, Bužanova 20A, 10000 Zagreb</item>
      <item>PAPYRUS CROATIA društvo s ograničenom odgovornošću za trgovinu "u likvidaciji", OIB 00501040461, Novakova ulica 30, 10000 Zagreb</item>
    </derivirana_varijabla>
  </DomainObject.Predmet.StrankaListFormatedWithAdressOIB>
  <DomainObject.Predmet.StrankaListNazivFormated>
    <izvorni_sadrzaj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NazivFormated_1">
      <item>TIPOMAT d.o.o.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NazivFormated>
  <DomainObject.Predmet.StrankaListNazivFormatedOIB>
    <izvorni_sadrzaj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NazivFormatedOIB_1">
      <item>TIPOMAT d.o.o., OIB 39052496402</item>
      <item>HRVATSKE ŠUME društvo s ograničenom odgovornošću, OIB 69693144506</item>
      <item>URIHO - Ustanova za profesionalnu rehabilitaciju i zapošljavanje osoba s invaliditetom, OIB 77931216562</item>
      <item>VLADO REBIĆ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NazivFormatedOIB>
  <DomainObject.Predmet.ProtuStrankaListFormated>
    <izvorni_sadrzaj>
      <item>TIPOMAT d.o.o. za grafičku djelatnost, promet i poslovne usluge zastupanog po punomoćniku Vlado Rebić, odvjetnik</item>
    </izvorni_sadrzaj>
    <derivirana_varijabla naziv="DomainObject.Predmet.ProtuStrankaListFormated_1">
      <item>TIPOMAT d.o.o. za grafičku djelatnost, promet i poslovne usluge zastupanog po punomoćniku Vlado Rebić, odvjetnik</item>
    </derivirana_varijabla>
  </DomainObject.Predmet.ProtuStrankaListFormated>
  <DomainObject.Predmet.ProtuStrankaListFormatedOIB>
    <izvorni_sadrzaj>
      <item>TIPOMAT d.o.o. za grafičku djelatnost, promet i poslovne usluge, OIB 39052496402 zastupanog po punomoćniku Vlado Rebić, odvjetnik</item>
    </izvorni_sadrzaj>
    <derivirana_varijabla naziv="DomainObject.Predmet.ProtuStrankaListFormatedOIB_1">
      <item>TIPOMAT d.o.o. za grafičku djelatnost, promet i poslovne usluge, OIB 39052496402 zastupanog po punomoćniku Vlado Rebić, odvjetnik</item>
    </derivirana_varijabla>
  </DomainObject.Predmet.ProtuStrankaListFormatedOIB>
  <DomainObject.Predmet.ProtuStrankaListFormatedWithAdress>
    <izvorni_sadrzaj>
      <item>TIPOMAT d.o.o. za grafičku djelatnost, promet i poslovne usluge, Staro Čiće, Habdelićeva 70, 10410 Velika Gorica zastupanog po punomoćniku Vlado Rebić, odvjetnik</item>
    </izvorni_sadrzaj>
    <derivirana_varijabla naziv="DomainObject.Predmet.ProtuStrankaListFormatedWithAdress_1">
      <item>TIPOMAT d.o.o. za grafičku djelatnost, promet i poslovne usluge, Staro Čiće, Habdelićeva 70, 10410 Velika Gorica zastupanog po punomoćniku Vlado Rebić, odvjetnik</item>
    </derivirana_varijabla>
  </DomainObject.Predmet.ProtuStrankaListFormatedWithAdress>
  <DomainObject.Predmet.ProtuStrankaListFormatedWithAdressOIB>
    <izvorni_sadrzaj>
      <item>TIPOMAT d.o.o. za grafičku djelatnost, promet i poslovne usluge, OIB 39052496402, Staro Čiće, Habdelićeva 70, 10410 Velika Gorica zastupanog po punomoćniku Vlado Rebić, odvjetnik</item>
    </izvorni_sadrzaj>
    <derivirana_varijabla naziv="DomainObject.Predmet.ProtuStrankaListFormatedWithAdressOIB_1">
      <item>TIPOMAT d.o.o. za grafičku djelatnost, promet i poslovne usluge, OIB 39052496402, Staro Čiće, Habdelićeva 70, 10410 Velika Gorica zastupanog po punomoćniku Vlado Rebić, odvjetnik</item>
    </derivirana_varijabla>
  </DomainObject.Predmet.ProtuStrankaListFormatedWithAdressOIB>
  <DomainObject.Predmet.ProtuStrankaListNazivFormated>
    <izvorni_sadrzaj>
      <item>TIPOMAT d.o.o. za grafičku djelatnost, promet i poslovne usluge</item>
    </izvorni_sadrzaj>
    <derivirana_varijabla naziv="DomainObject.Predmet.ProtuStrankaListNazivFormated_1">
      <item>TIPOMAT d.o.o. za grafičku djelatnost, promet i poslovne usluge</item>
    </derivirana_varijabla>
  </DomainObject.Predmet.ProtuStrankaListNazivFormated>
  <DomainObject.Predmet.ProtuStrankaListNazivFormatedOIB>
    <izvorni_sadrzaj>
      <item>TIPOMAT d.o.o. za grafičku djelatnost, promet i poslovne usluge, OIB 39052496402</item>
    </izvorni_sadrzaj>
    <derivirana_varijabla naziv="DomainObject.Predmet.ProtuStrankaListNazivFormatedOIB_1">
      <item>TIPOMAT d.o.o. za grafičku djelatnost, promet i poslovne usluge, OIB 39052496402</item>
    </derivirana_varijabla>
  </DomainObject.Predmet.ProtuStrankaListNazivFormatedOIB>
  <DomainObject.Predmet.OstaliListFormated>
    <izvorni_sadrzaj>
      <item>Vlado Rebić, odvjetnik punomoćnik sudionika u postupku TIPOMAT d.o.o. za grafičku djelatnost, promet i poslovne usluge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izvorni_sadrzaj>
    <derivirana_varijabla naziv="DomainObject.Predmet.OstaliListFormated_1">
      <item>Vlado Rebić, odvjetnik punomoćnik sudionika u postupku TIPOMAT d.o.o. za grafičku djelatnost, promet i poslovne usluge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derivirana_varijabla>
  </DomainObject.Predmet.OstaliListFormated>
  <DomainObject.Predmet.OstaliListFormatedOIB>
    <izvorni_sadrzaj>
      <item>Vlado Rebić, odvjetnik punomoćnik sudionika u postupku TIPOMAT d.o.o. za grafičku djelatnost, promet i poslovne usluge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izvorni_sadrzaj>
    <derivirana_varijabla naziv="DomainObject.Predmet.OstaliListFormatedOIB_1">
      <item>Vlado Rebić, odvjetnik punomoćnik sudionika u postupku TIPOMAT d.o.o. za grafičku djelatnost, promet i poslovne usluge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derivirana_varijabla>
  </DomainObject.Predmet.OstaliListFormatedOIB>
  <DomainObject.Predmet.OstaliListFormatedWithAdress>
    <izvorni_sadrzaj>
      <item>Vlado Rebić, odvjetnik, Cankarova 1, 10000 Zagreb punomoćnik sudionika u postupku TIPOMAT d.o.o. za grafičku djelatnost, promet i poslovne usluge</item>
      <item>HRVATSKE ŠUME društvo s ograničenom odgovornošću,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Av. M. Držića 1, 10000 Zagreb</item>
      <item>OD Žurić i partneri, Ivana Lučića 2a, 10000 Zagreb</item>
      <item>Milorad Zajkovski, Ivana Vencla 32, 10290 Zaprešić</item>
      <item>Melita Veršić Marušić, Trg N. Š. Zrinskog 9, 10000 Zagreb</item>
    </izvorni_sadrzaj>
    <derivirana_varijabla naziv="DomainObject.Predmet.OstaliListFormatedWithAdress_1">
      <item>Vlado Rebić, odvjetnik, Cankarova 1, 10000 Zagreb punomoćnik sudionika u postupku TIPOMAT d.o.o. za grafičku djelatnost, promet i poslovne usluge</item>
      <item>HRVATSKE ŠUME društvo s ograničenom odgovornošću,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Av. M. Držića 1, 10000 Zagreb</item>
      <item>OD Žurić i partneri, Ivana Lučića 2a, 10000 Zagreb</item>
      <item>Milorad Zajkovski, Ivana Vencla 32, 10290 Zaprešić</item>
      <item>Melita Veršić Marušić, Trg N. Š. Zrinskog 9, 10000 Zagreb</item>
    </derivirana_varijabla>
  </DomainObject.Predmet.OstaliListFormatedWithAdress>
  <DomainObject.Predmet.OstaliListFormatedWithAdressOIB>
    <izvorni_sadrzaj>
      <item>Vlado Rebić, odvjetnik, Cankarova 1, 10000 Zagreb punomoćnik sudionika u postupku TIPOMAT d.o.o. za grafičku djelatnost, promet i poslovne usluge</item>
      <item>HRVATSKE ŠUME društvo s ograničenom odgovornošću, OIB 69693144506,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OIB 77931216562, Av. M. Držića 1, 10000 Zagreb</item>
      <item>OD Žurić i partneri, Ivana Lučića 2a, 10000 Zagreb</item>
      <item>Milorad Zajkovski, OIB 59768013642, Ivana Vencla 32, 10290 Zaprešić</item>
      <item>Melita Veršić Marušić, Trg N. Š. Zrinskog 9, 10000 Zagreb</item>
    </izvorni_sadrzaj>
    <derivirana_varijabla naziv="DomainObject.Predmet.OstaliListFormatedWithAdressOIB_1">
      <item>Vlado Rebić, odvjetnik, Cankarova 1, 10000 Zagreb punomoćnik sudionika u postupku TIPOMAT d.o.o. za grafičku djelatnost, promet i poslovne usluge</item>
      <item>HRVATSKE ŠUME društvo s ograničenom odgovornošću, OIB 69693144506, Lj. F. Vukotinovića 2, 10000 Zagreb</item>
      <item>Marin Ivanović, Selska 46, 10000 Zagreb</item>
      <item>OD Hanžeković i partneri, Radnička c. 22, 10000 Zagreb</item>
      <item>URIHO - Ustanova za profesionalnu rehabilitaciju i zapošljavanje osoba s invaliditetom, OIB 77931216562, Av. M. Držića 1, 10000 Zagreb</item>
      <item>OD Žurić i partneri, Ivana Lučića 2a, 10000 Zagreb</item>
      <item>Milorad Zajkovski, OIB 59768013642, Ivana Vencla 32, 10290 Zaprešić</item>
      <item>Melita Veršić Marušić, Trg N. Š. Zrinskog 9, 10000 Zagreb</item>
    </derivirana_varijabla>
  </DomainObject.Predmet.OstaliListFormatedWithAdressOIB>
  <DomainObject.Predmet.OstaliListNazivFormated>
    <izvorni_sadrzaj>
      <item>Vlado Rebić, odvjetnik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izvorni_sadrzaj>
    <derivirana_varijabla naziv="DomainObject.Predmet.OstaliListNazivFormated_1">
      <item>Vlado Rebić, odvjetnik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Milorad Zajkovski</item>
      <item>Melita Veršić Marušić</item>
    </derivirana_varijabla>
  </DomainObject.Predmet.OstaliListNazivFormated>
  <DomainObject.Predmet.OstaliListNazivFormatedOIB>
    <izvorni_sadrzaj>
      <item>Vlado Rebić, odvjetnik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izvorni_sadrzaj>
    <derivirana_varijabla naziv="DomainObject.Predmet.OstaliListNazivFormatedOIB_1">
      <item>Vlado Rebić, odvjetnik</item>
      <item>HRVATSKE ŠUME društvo s ograničenom odgovornošću, OIB 69693144506</item>
      <item>Marin Ivanović</item>
      <item>OD Hanžeković i partneri</item>
      <item>URIHO - Ustanova za profesionalnu rehabilitaciju i zapošljavanje osoba s invaliditetom, OIB 77931216562</item>
      <item>OD Žurić i partneri</item>
      <item>Milorad Zajkovski, OIB 59768013642</item>
      <item>Melita Veršić Marušić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TIPOMAT d.o.o. i dr.</izvorni_sadrzaj>
    <derivirana_varijabla naziv="DomainObject.Predmet.StrankaIDrugi_1">TIPOMAT d.o.o. i dr.</derivirana_varijabla>
  </DomainObject.Predmet.StrankaIDrugi>
  <DomainObject.Predmet.ProtustrankaIDrugi>
    <izvorni_sadrzaj>TIPOMAT d.o.o. za grafičku djelatnost, promet i poslovne usluge</izvorni_sadrzaj>
    <derivirana_varijabla naziv="DomainObject.Predmet.ProtustrankaIDrugi_1">TIPOMAT d.o.o. za grafičku djelatnost, promet i poslovne usluge</derivirana_varijabla>
  </DomainObject.Predmet.ProtustrankaIDrugi>
  <DomainObject.Predmet.StrankaIDrugiAdressOIB>
    <izvorni_sadrzaj>TIPOMAT d.o.o., OIB 39052496402 i dr.</izvorni_sadrzaj>
    <derivirana_varijabla naziv="DomainObject.Predmet.StrankaIDrugiAdressOIB_1">TIPOMAT d.o.o., OIB 39052496402 i dr.</derivirana_varijabla>
  </DomainObject.Predmet.StrankaIDrugiAdressOIB>
  <DomainObject.Predmet.ProtustrankaIDrugiAdressOIB>
    <izvorni_sadrzaj>TIPOMAT d.o.o. za grafičku djelatnost, promet i poslovne usluge, OIB 39052496402, Staro Čiće, Habdelićeva 70, 10410 Velika Gorica</izvorni_sadrzaj>
    <derivirana_varijabla naziv="DomainObject.Predmet.ProtustrankaIDrugiAdressOIB_1">TIPOMAT d.o.o. za grafičku djelatnost, promet i poslovne usluge, OIB 39052496402, Staro Čiće, Habdelićeva 70,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TIPOMAT d.o.o. za grafičku djelatnost, promet i poslovne usluge</item>
      <item>Vlado Rebić, odvjetnik</item>
      <item>TIPOMAT d.o.o.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  <item>Milorad Zajkovski</item>
      <item>Melita Veršić Marušić</item>
    </izvorni_sadrzaj>
    <derivirana_varijabla naziv="DomainObject.Predmet.SudioniciListNaziv_1">
      <item>TIPOMAT d.o.o. za grafičku djelatnost, promet i poslovne usluge</item>
      <item>Vlado Rebić, odvjetnik</item>
      <item>TIPOMAT d.o.o.</item>
      <item>HRVATSKE ŠUME društvo s ograničenom odgovornošću</item>
      <item>Marin Ivanović</item>
      <item>OD Hanžeković i partneri</item>
      <item>URIHO - Ustanova za profesionalnu rehabilitaciju i zapošljavanje osoba s invaliditetom</item>
      <item>OD Žurić i partneri</item>
      <item>HRVATSKE ŠUME društvo s ograničenom odgovornošću</item>
      <item>URIHO - Ustanova za profesionalnu rehabilitaciju i zapošljavanje osoba s invaliditetom</item>
      <item>VLADO REBIĆ</item>
      <item>PROFIL INTERNATIONAL, društvo s ograničenom odgovornošću za izdavačku djelatnost, trgovinu i usluge</item>
      <item>PAPYRUS CROATIA društvo s ograničenom odgovornošću za trgovinu "u likvidaciji"</item>
      <item>Milorad Zajkovski</item>
      <item>Melita Veršić Marušić</item>
    </derivirana_varijabla>
  </DomainObject.Predmet.SudioniciListNaziv>
  <DomainObject.Predmet.SudioniciListAdressOIB>
    <izvorni_sadrzaj>
      <item>TIPOMAT d.o.o. za grafičku djelatnost, promet i poslovne usluge, OIB 39052496402, Staro Čiće, Habdelićeva 70,10410 Velika Gorica</item>
      <item>Vlado Rebić, odvjetnik, Cankarova 1,10000 Zagreb</item>
      <item>TIPOMAT d.o.o., OIB 39052496402</item>
      <item>HRVATSKE ŠUME društvo s ograničenom odgovornošću, OIB 69693144506, Lj. F. Vukotinovića 2,10000 Zagreb</item>
      <item>Marin Ivanović, Selska 46,10000 Zagreb</item>
      <item>OD Hanžeković i partneri, Radnička c. 22,10000 Zagreb</item>
      <item>URIHO - Ustanova za profesionalnu rehabilitaciju i zapošljavanje osoba s invaliditetom, OIB 77931216562, Av. M. Držića 1,10000 Zagreb</item>
      <item>OD Žurić i partneri, Ivana Lučića 2a,10000 Zagreb</item>
      <item>HRVATSKE ŠUME društvo s ograničenom odgovornošću, OIB 69693144506, Ul. Lj. F. Vukotinovića 2,10000 Zagreb</item>
      <item>URIHO - Ustanova za profesionalnu rehabilitaciju i zapošljavanje osoba s invaliditetom, OIB 77931216562, Av. M. Držića 1,10000 Zagreb</item>
      <item>VLADO REBIĆ</item>
      <item>PROFIL INTERNATIONAL, društvo s ograničenom odgovornošću za izdavačku djelatnost, trgovinu i usluge, OIB 39186998538, Bužanova 20A,10000 Zagreb</item>
      <item>PAPYRUS CROATIA društvo s ograničenom odgovornošću za trgovinu "u likvidaciji", OIB 00501040461, Novakova ulica 30,10000 Zagreb</item>
      <item>Milorad Zajkovski, OIB 59768013642, Ivana Vencla 32,10290 Zaprešić</item>
      <item>Melita Veršić Marušić, Trg N. Š. Zrinskog 9,10000 Zagreb</item>
    </izvorni_sadrzaj>
    <derivirana_varijabla naziv="DomainObject.Predmet.SudioniciListAdressOIB_1">
      <item>TIPOMAT d.o.o. za grafičku djelatnost, promet i poslovne usluge, OIB 39052496402, Staro Čiće, Habdelićeva 70,10410 Velika Gorica</item>
      <item>Vlado Rebić, odvjetnik, Cankarova 1,10000 Zagreb</item>
      <item>TIPOMAT d.o.o., OIB 39052496402</item>
      <item>HRVATSKE ŠUME društvo s ograničenom odgovornošću, OIB 69693144506, Lj. F. Vukotinovića 2,10000 Zagreb</item>
      <item>Marin Ivanović, Selska 46,10000 Zagreb</item>
      <item>OD Hanžeković i partneri, Radnička c. 22,10000 Zagreb</item>
      <item>URIHO - Ustanova za profesionalnu rehabilitaciju i zapošljavanje osoba s invaliditetom, OIB 77931216562, Av. M. Držića 1,10000 Zagreb</item>
      <item>OD Žurić i partneri, Ivana Lučića 2a,10000 Zagreb</item>
      <item>HRVATSKE ŠUME društvo s ograničenom odgovornošću, OIB 69693144506, Ul. Lj. F. Vukotinovića 2,10000 Zagreb</item>
      <item>URIHO - Ustanova za profesionalnu rehabilitaciju i zapošljavanje osoba s invaliditetom, OIB 77931216562, Av. M. Držića 1,10000 Zagreb</item>
      <item>VLADO REBIĆ</item>
      <item>PROFIL INTERNATIONAL, društvo s ograničenom odgovornošću za izdavačku djelatnost, trgovinu i usluge, OIB 39186998538, Bužanova 20A,10000 Zagreb</item>
      <item>PAPYRUS CROATIA društvo s ograničenom odgovornošću za trgovinu "u likvidaciji", OIB 00501040461, Novakova ulica 30,10000 Zagreb</item>
      <item>Milorad Zajkovski, OIB 59768013642, Ivana Vencla 32,10290 Zaprešić</item>
      <item>Melita Veršić Marušić, Trg N. Š. Zrinskog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39052496402</item>
      <item>, OIB null</item>
      <item>, OIB 39052496402</item>
      <item>, OIB 69693144506</item>
      <item>, OIB null</item>
      <item>, OIB null</item>
      <item>, OIB 77931216562</item>
      <item>, OIB null</item>
      <item>, OIB 69693144506</item>
      <item>, OIB 77931216562</item>
      <item>, OIB null</item>
      <item>, OIB 39186998538</item>
      <item>, OIB 00501040461</item>
      <item>, OIB 59768013642</item>
      <item>, OIB null</item>
    </izvorni_sadrzaj>
    <derivirana_varijabla naziv="DomainObject.Predmet.SudioniciListNazivOIB_1">
      <item>, OIB 39052496402</item>
      <item>, OIB null</item>
      <item>, OIB 39052496402</item>
      <item>, OIB 69693144506</item>
      <item>, OIB null</item>
      <item>, OIB null</item>
      <item>, OIB 77931216562</item>
      <item>, OIB null</item>
      <item>, OIB 69693144506</item>
      <item>, OIB 77931216562</item>
      <item>, OIB null</item>
      <item>, OIB 39186998538</item>
      <item>, OIB 00501040461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143</properties:Words>
  <properties:Characters>665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2017-11-02T10:14:00Z</dcterms:created>
  <dc:creator>Nikola Ribarić</dc:creator>
  <cp:lastModifiedBy>Jadranka Zelić</cp:lastModifiedBy>
  <cp:lastPrinted>2017-11-02T10:14:00Z</cp:lastPrinted>
  <dcterms:modified xmlns:xsi="http://www.w3.org/2001/XMLSchema-instance" xsi:type="dcterms:W3CDTF">2017-11-02T10:15:00Z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