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bdb6" w14:paraId="283bdb6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D22B3" w:rsidR="00FF5AC5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FD22B3">
        <w:rPr>
          <w:sz w:val="22"/>
          <w:szCs w:val="22"/>
        </w:rPr>
        <w:t>124/17-4</w:t>
      </w:r>
    </w:p>
    <w:p w:rsidRDefault="00FD22B3" w:rsidP="00FD22B3" w:rsidR="00FD22B3" w:rsidRPr="004E4E4D">
      <w:pPr>
        <w:ind w:hanging="720" w:left="360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FD22B3">
        <w:t>KLUB TAJLANDSKOG BOKSA NO LIMIT GYM, ZAGREB, Prilaz Gjure Deželića 79, Registarski broj: 21010631, OIB: 11302604701,</w:t>
      </w:r>
      <w:r w:rsidR="00411517" w:rsidRPr="004E4E4D">
        <w:t xml:space="preserve"> </w:t>
      </w:r>
      <w:r w:rsidR="00454B5F" w:rsidRPr="004E4E4D">
        <w:t xml:space="preserve">dana </w:t>
      </w:r>
      <w:r w:rsidR="008C4385" w:rsidRPr="004E4E4D">
        <w:t xml:space="preserve">13.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D11146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FD22B3">
        <w:t>KLUB TAJLANDSKOG BOKSA NO LIMIT GYM, ZAGREB, Prilaz Gjure Deželića 79, Registarski broj: 21010631, OIB: 11302604701.</w:t>
      </w:r>
    </w:p>
    <w:p w:rsidRDefault="00FD22B3" w:rsidP="00D11146" w:rsidR="00FD22B3" w:rsidRPr="004E4E4D">
      <w:pPr>
        <w:jc w:val="both"/>
      </w:pPr>
    </w:p>
    <w:p w:rsidRDefault="00FD22B3" w:rsidP="004E4E4D" w:rsidR="00FD22B3" w:rsidRPr="00944C3F">
      <w:pPr>
        <w:jc w:val="both"/>
        <w:rPr>
          <w:lang w:eastAsia="en-US"/>
        </w:rPr>
      </w:pPr>
      <w:r>
        <w:t xml:space="preserve">  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Pr="002424BC">
        <w:rPr>
          <w:lang w:eastAsia="en-US"/>
        </w:rPr>
        <w:t>Nikola Bojanić, Osijek, Bračka 179, OIB: 32886956915</w:t>
      </w:r>
      <w:r w:rsidR="006B60FB">
        <w:rPr>
          <w:lang w:eastAsia="en-US"/>
        </w:rPr>
        <w:t>.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D11146" w:rsidRPr="004E4E4D">
        <w:t xml:space="preserve"> </w:t>
      </w:r>
      <w:r w:rsidR="00FD22B3">
        <w:t xml:space="preserve">KLUB TAJLANDSKOG BOKSA NO LIMIT GYM, ZAGREB, Prilaz Gjure Deželića 79, Registarski broj: 21010631, OIB: 11302604701,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A26119" w:rsidRPr="004E4E4D">
        <w:t>3.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FD22B3" w:rsidRPr="00FD22B3">
        <w:t xml:space="preserve"> </w:t>
      </w:r>
      <w:r w:rsidR="00FD22B3">
        <w:t>KLUB TAJLANDSKOG BOKSA NO LIMIT GYM, ZAGREB, Prilaz Gjure Deželića 79, Registarski broj: 21010631, OIB: 11302604701,</w:t>
      </w:r>
      <w:r w:rsidR="004E4E4D" w:rsidRPr="004E4E4D">
        <w:t xml:space="preserve"> </w:t>
      </w:r>
      <w:r w:rsidR="00046C09" w:rsidRPr="004E4E4D">
        <w:t xml:space="preserve">te pozvao članove uprave dužnika na podnošenje javnobilježničkog ovjerovljenog prokaznog popisa imovine i obveza dužnika na propisanom obrascu u roku od 15 dana i vjerovnike da u roku od 45 dana 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ED0633" w:rsidR="00ED0633" w:rsidRPr="004E4E4D">
      <w:pPr>
        <w:jc w:val="right"/>
      </w:pPr>
      <w:r w:rsidRPr="004E4E4D">
        <w:lastRenderedPageBreak/>
        <w:t>6 St-</w:t>
      </w:r>
      <w:r w:rsidR="00FD22B3">
        <w:t>124/17-3</w:t>
      </w:r>
    </w:p>
    <w:p w:rsidRDefault="00ED0633" w:rsidP="00ED0633" w:rsidR="00ED0633" w:rsidRPr="004E4E4D">
      <w:pPr>
        <w:jc w:val="center"/>
      </w:pPr>
      <w:r w:rsidRPr="004E4E4D">
        <w:t>2</w:t>
      </w:r>
    </w:p>
    <w:p w:rsidRDefault="00ED0633" w:rsidP="00046C09" w:rsidR="00ED0633" w:rsidRPr="004E4E4D">
      <w:pPr>
        <w:jc w:val="both"/>
      </w:pPr>
    </w:p>
    <w:p w:rsidRDefault="008C4385" w:rsidP="00CC0773" w:rsidR="008C4385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 xml:space="preserve">oglas objavljen je na mrežnoj stranici e-Oglasna ploča Trgovačkog suda u Osijeku dana </w:t>
      </w:r>
      <w:r w:rsidRPr="004E4E4D">
        <w:t>3.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8C4385" w:rsidRPr="004E4E4D">
        <w:t>13.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BC3BB9" w:rsidP="00CC0773" w:rsidR="00BC3BB9" w:rsidRPr="004E4E4D">
      <w:pPr>
        <w:jc w:val="both"/>
      </w:pPr>
    </w:p>
    <w:p w:rsidRDefault="009D7B4C" w:rsidP="009D7B4C" w:rsidR="009D7B4C" w:rsidRPr="00F61DDE">
      <w:r w:rsidRPr="00F61DDE">
        <w:t>Zapisničar:</w:t>
      </w:r>
    </w:p>
    <w:p w:rsidRDefault="009D7B4C" w:rsidP="009D7B4C" w:rsidR="009D7B4C" w:rsidRPr="00F61DDE">
      <w:r w:rsidRPr="00F61DDE">
        <w:t>Marija Galić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  </w:t>
      </w:r>
      <w:r w:rsidRPr="00F61DDE">
        <w:tab/>
      </w:r>
      <w:r w:rsidRPr="00F61DDE">
        <w:tab/>
        <w:t xml:space="preserve"> STEČAJNA SUTKINJA</w:t>
      </w:r>
    </w:p>
    <w:p w:rsidRDefault="009D7B4C" w:rsidP="009D7B4C" w:rsidR="009D7B4C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9D7B4C" w:rsidP="009D7B4C" w:rsidR="009D7B4C" w:rsidRPr="00F61DDE">
      <w:pPr>
        <w:jc w:val="both"/>
      </w:pPr>
    </w:p>
    <w:p w:rsidRDefault="009D7B4C" w:rsidP="009D7B4C" w:rsidR="009D7B4C" w:rsidRPr="00F61DDE">
      <w:pPr>
        <w:ind w:firstLine="708"/>
        <w:jc w:val="both"/>
      </w:pPr>
    </w:p>
    <w:p w:rsidRDefault="009D7B4C" w:rsidP="009D7B4C" w:rsidR="009D7B4C" w:rsidRPr="00F61DDE">
      <w:pPr>
        <w:jc w:val="both"/>
      </w:pPr>
      <w:r w:rsidRPr="00F61DDE">
        <w:t>POUKA O PRAVNOM LIJEKU:</w:t>
      </w:r>
    </w:p>
    <w:p w:rsidRDefault="009D7B4C" w:rsidP="009D7B4C" w:rsidR="009D7B4C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9D7B4C" w:rsidP="009D7B4C" w:rsidR="009D7B4C" w:rsidRPr="00F61DDE">
      <w:pPr>
        <w:jc w:val="both"/>
      </w:pPr>
    </w:p>
    <w:p w:rsidRDefault="009D7B4C" w:rsidP="009D7B4C" w:rsidR="009D7B4C" w:rsidRPr="00F61DDE">
      <w:pPr>
        <w:jc w:val="both"/>
      </w:pPr>
    </w:p>
    <w:p w:rsidRDefault="009D7B4C" w:rsidP="009D7B4C" w:rsidR="009D7B4C" w:rsidRPr="00F61DDE">
      <w:pPr>
        <w:jc w:val="both"/>
      </w:pPr>
    </w:p>
    <w:p w:rsidRDefault="009D7B4C" w:rsidP="009D7B4C" w:rsidR="009D7B4C" w:rsidRPr="00F61DDE">
      <w:pPr>
        <w:jc w:val="both"/>
      </w:pPr>
      <w:r w:rsidRPr="00F61DDE">
        <w:t>DNA:</w:t>
      </w:r>
    </w:p>
    <w:p w:rsidRDefault="009D7B4C" w:rsidP="009D7B4C" w:rsidR="009D7B4C" w:rsidRPr="00F61DDE">
      <w:pPr>
        <w:numPr>
          <w:ilvl w:val="0"/>
          <w:numId w:val="4"/>
        </w:numPr>
      </w:pPr>
      <w:r w:rsidRPr="00F61DDE">
        <w:t>Predlagatelj</w:t>
      </w:r>
    </w:p>
    <w:p w:rsidRDefault="009D7B4C" w:rsidP="009D7B4C" w:rsidR="009D7B4C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9D7B4C" w:rsidP="009D7B4C" w:rsidR="009D7B4C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9D7B4C" w:rsidP="009D7B4C" w:rsidR="009D7B4C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e-ogl. pl.</w:t>
      </w:r>
      <w:r w:rsidRPr="00F61DDE">
        <w:tab/>
      </w:r>
      <w:r w:rsidRPr="00F61DDE">
        <w:tab/>
      </w:r>
    </w:p>
    <w:p w:rsidRDefault="009D7B4C" w:rsidP="009D7B4C" w:rsidR="009D7B4C" w:rsidRPr="00F61DDE">
      <w:pPr>
        <w:tabs>
          <w:tab w:pos="5235" w:val="left"/>
        </w:tabs>
        <w:jc w:val="both"/>
      </w:pPr>
    </w:p>
    <w:p w:rsidRDefault="009D7B4C" w:rsidP="009D7B4C" w:rsidR="009D7B4C" w:rsidRPr="00F61DDE">
      <w:pPr>
        <w:tabs>
          <w:tab w:pos="5235" w:val="left"/>
        </w:tabs>
        <w:jc w:val="both"/>
      </w:pPr>
      <w:r w:rsidRPr="00F61DDE">
        <w:t xml:space="preserve">    </w:t>
      </w:r>
      <w:r w:rsidRPr="00F61DDE">
        <w:rPr>
          <w:u w:val="single"/>
        </w:rPr>
        <w:t>Nakon pravomoćnosti</w:t>
      </w:r>
      <w:r w:rsidRPr="00F61DDE">
        <w:rPr>
          <w:u w:val="single"/>
        </w:rPr>
        <w:tab/>
      </w:r>
    </w:p>
    <w:p w:rsidRDefault="009D7B4C" w:rsidP="009D7B4C" w:rsidR="009D7B4C" w:rsidRPr="00F61DDE">
      <w:pPr>
        <w:jc w:val="both"/>
      </w:pPr>
      <w:r w:rsidRPr="00F61DDE">
        <w:t>5. registar suda - ovdje</w:t>
      </w:r>
    </w:p>
    <w:p w:rsidRDefault="009D7B4C" w:rsidP="009D7B4C" w:rsidR="009D7B4C" w:rsidRPr="00F61DDE">
      <w:pPr>
        <w:tabs>
          <w:tab w:pos="1545" w:val="left"/>
        </w:tabs>
        <w:jc w:val="both"/>
      </w:pPr>
      <w:r w:rsidRPr="00F61DDE">
        <w:t>6. kal. 24.4.</w:t>
      </w: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p w:rsidRDefault="008B7386" w:rsidP="00CC0773" w:rsidR="008B7386" w:rsidRPr="004E4E4D">
      <w:pPr>
        <w:jc w:val="both"/>
      </w:pPr>
    </w:p>
    <w:p w:rsidRDefault="001C3D0B" w:rsidP="00CC0773" w:rsidR="001C3D0B" w:rsidRPr="004E4E4D">
      <w:pPr>
        <w:jc w:val="both"/>
      </w:pPr>
    </w:p>
    <w:sectPr w:rsidSect="00FD22B3" w:rsidR="001C3D0B" w:rsidRPr="004E4E4D">
      <w:headerReference w:type="defaul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363" w:rsidP="00E5585D" w:rsidR="00316363">
      <w:r>
        <w:separator/>
      </w:r>
    </w:p>
  </w:endnote>
  <w:endnote w:id="0" w:type="continuationSeparator">
    <w:p w:rsidRDefault="00316363" w:rsidP="00E5585D" w:rsidR="0031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363" w:rsidP="00E5585D" w:rsidR="00316363">
      <w:r>
        <w:separator/>
      </w:r>
    </w:p>
  </w:footnote>
  <w:footnote w:id="0" w:type="continuationSeparator">
    <w:p w:rsidRDefault="00316363" w:rsidP="00E5585D" w:rsidR="0031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385" w:rsidP="008C4385" w:rsidR="008C4385">
    <w:pPr>
      <w:pStyle w:val="Zaglavlje"/>
    </w:pP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2832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E4E4D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60FB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D7B4C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D22B3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8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8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8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8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8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8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8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8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KLUB TAJLANDSKOG BOKSA NO LIMIT GYM</izvorni_sadrzaj>
    <derivirana_varijabla naziv="DomainObject.Predmet.ProtustrankaFormated_1">  KLUB TAJLANDSKOG BOKSA NO LIMIT GYM</derivirana_varijabla>
  </DomainObject.Predmet.ProtustrankaFormated>
  <DomainObject.Predmet.ProtustrankaFormatedOIB>
    <izvorni_sadrzaj>  KLUB TAJLANDSKOG BOKSA NO LIMIT GYM, OIB 11302604701</izvorni_sadrzaj>
    <derivirana_varijabla naziv="DomainObject.Predmet.ProtustrankaFormatedOIB_1">  KLUB TAJLANDSKOG BOKSA NO LIMIT GYM, OIB 11302604701</derivirana_varijabla>
  </DomainObject.Predmet.ProtustrankaFormatedOIB>
  <DomainObject.Predmet.ProtustrankaFormatedWithAdress>
    <izvorni_sadrzaj> KLUB TAJLANDSKOG BOKSA NO LIMIT GYM, Prilaz Gjure Deželića 79, 10000 Zagreb</izvorni_sadrzaj>
    <derivirana_varijabla naziv="DomainObject.Predmet.ProtustrankaFormatedWithAdress_1"> KLUB TAJLANDSKOG BOKSA NO LIMIT GYM, Prilaz Gjure Deželića 79, 10000 Zagreb</derivirana_varijabla>
  </DomainObject.Predmet.ProtustrankaFormatedWithAdress>
  <DomainObject.Predmet.ProtustrankaFormatedWithAdressOIB>
    <izvorni_sadrzaj> KLUB TAJLANDSKOG BOKSA NO LIMIT GYM, OIB 11302604701, Prilaz Gjure Deželića 79, 10000 Zagreb</izvorni_sadrzaj>
    <derivirana_varijabla naziv="DomainObject.Predmet.ProtustrankaFormatedWithAdressOIB_1"> KLUB TAJLANDSKOG BOKSA NO LIMIT GYM, OIB 11302604701, Prilaz Gjure Deželića 79, 10000 Zagreb</derivirana_varijabla>
  </DomainObject.Predmet.ProtustrankaFormatedWithAdressOIB>
  <DomainObject.Predmet.ProtustrankaWithAdress>
    <izvorni_sadrzaj>KLUB TAJLANDSKOG BOKSA NO LIMIT GYM Prilaz Gjure Deželića 79, 10000 Zagreb</izvorni_sadrzaj>
    <derivirana_varijabla naziv="DomainObject.Predmet.ProtustrankaWithAdress_1">KLUB TAJLANDSKOG BOKSA NO LIMIT GYM Prilaz Gjure Deželića 79, 10000 Zagreb</derivirana_varijabla>
  </DomainObject.Predmet.ProtustrankaWithAdress>
  <DomainObject.Predmet.ProtustrankaWithAdressOIB>
    <izvorni_sadrzaj>KLUB TAJLANDSKOG BOKSA NO LIMIT GYM, OIB 11302604701, Prilaz Gjure Deželića 79, 10000 Zagreb</izvorni_sadrzaj>
    <derivirana_varijabla naziv="DomainObject.Predmet.ProtustrankaWithAdressOIB_1">KLUB TAJLANDSKOG BOKSA NO LIMIT GYM, OIB 11302604701, Prilaz Gjure Deželića 79, 10000 Zagreb</derivirana_varijabla>
  </DomainObject.Predmet.ProtustrankaWithAdressOIB>
  <DomainObject.Predmet.ProtustrankaNazivFormated>
    <izvorni_sadrzaj>KLUB TAJLANDSKOG BOKSA NO LIMIT GYM</izvorni_sadrzaj>
    <derivirana_varijabla naziv="DomainObject.Predmet.ProtustrankaNazivFormated_1">KLUB TAJLANDSKOG BOKSA NO LIMIT GYM</derivirana_varijabla>
  </DomainObject.Predmet.ProtustrankaNazivFormated>
  <DomainObject.Predmet.ProtustrankaNazivFormatedOIB>
    <izvorni_sadrzaj>KLUB TAJLANDSKOG BOKSA NO LIMIT GYM, OIB 11302604701</izvorni_sadrzaj>
    <derivirana_varijabla naziv="DomainObject.Predmet.ProtustrankaNazivFormatedOIB_1">KLUB TAJLANDSKOG BOKSA NO LIMIT GYM, OIB 11302604701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NO LIMIT GYM</item>
    </izvorni_sadrzaj>
    <derivirana_varijabla naziv="DomainObject.Predmet.ProtuStrankaListFormated_1">
      <item>KLUB TAJLANDSKOG BOKSA NO LIMIT GYM</item>
    </derivirana_varijabla>
  </DomainObject.Predmet.ProtuStrankaListFormated>
  <DomainObject.Predmet.ProtuStrankaListFormatedOIB>
    <izvorni_sadrzaj>
      <item>KLUB TAJLANDSKOG BOKSA NO LIMIT GYM, OIB 11302604701</item>
    </izvorni_sadrzaj>
    <derivirana_varijabla naziv="DomainObject.Predmet.ProtuStrankaListFormatedOIB_1">
      <item>KLUB TAJLANDSKOG BOKSA NO LIMIT GYM, OIB 11302604701</item>
    </derivirana_varijabla>
  </DomainObject.Predmet.ProtuStrankaListFormatedOIB>
  <DomainObject.Predmet.ProtuStrankaListFormatedWithAdress>
    <izvorni_sadrzaj>
      <item>KLUB TAJLANDSKOG BOKSA NO LIMIT GYM, Prilaz Gjure Deželića 79, 10000 Zagreb</item>
    </izvorni_sadrzaj>
    <derivirana_varijabla naziv="DomainObject.Predmet.ProtuStrankaListFormatedWithAdress_1">
      <item>KLUB TAJLANDSKOG BOKSA NO LIMIT GYM, Prilaz Gjure Deželića 79, 10000 Zagreb</item>
    </derivirana_varijabla>
  </DomainObject.Predmet.ProtuStrankaListFormatedWithAdress>
  <DomainObject.Predmet.ProtuStrankaListFormatedWithAdressOIB>
    <izvorni_sadrzaj>
      <item>KLUB TAJLANDSKOG BOKSA NO LIMIT GYM, OIB 11302604701, Prilaz Gjure Deželića 79, 10000 Zagreb</item>
    </izvorni_sadrzaj>
    <derivirana_varijabla naziv="DomainObject.Predmet.ProtuStrankaListFormatedWithAdressOIB_1">
      <item>KLUB TAJLANDSKOG BOKSA NO LIMIT GYM, OIB 11302604701, Prilaz Gjure Deželića 79, 10000 Zagreb</item>
    </derivirana_varijabla>
  </DomainObject.Predmet.ProtuStrankaListFormatedWithAdressOIB>
  <DomainObject.Predmet.ProtuStrankaListNazivFormated>
    <izvorni_sadrzaj>
      <item>KLUB TAJLANDSKOG BOKSA NO LIMIT GYM</item>
    </izvorni_sadrzaj>
    <derivirana_varijabla naziv="DomainObject.Predmet.ProtuStrankaListNazivFormated_1">
      <item>KLUB TAJLANDSKOG BOKSA NO LIMIT GYM</item>
    </derivirana_varijabla>
  </DomainObject.Predmet.ProtuStrankaListNazivFormated>
  <DomainObject.Predmet.ProtuStrankaListNazivFormatedOIB>
    <izvorni_sadrzaj>
      <item>KLUB TAJLANDSKOG BOKSA NO LIMIT GYM, OIB 11302604701</item>
    </izvorni_sadrzaj>
    <derivirana_varijabla naziv="DomainObject.Predmet.ProtuStrankaListNazivFormatedOIB_1">
      <item>KLUB TAJLANDSKOG BOKSA NO LIMIT GYM, OIB 11302604701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NO LIMIT GYM</izvorni_sadrzaj>
    <derivirana_varijabla naziv="DomainObject.Predmet.ProtustrankaIDrugi_1">KLUB TAJLANDSKOG BOKSA NO LIMIT GYM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TAJLANDSKOG BOKSA NO LIMIT GYM, OIB 11302604701, Prilaz Gjure Deželića 79, 10000 Zagreb</izvorni_sadrzaj>
    <derivirana_varijabla naziv="DomainObject.Predmet.ProtustrankaIDrugiAdressOIB_1">KLUB TAJLANDSKOG BOKSA NO LIMIT GYM, OIB 11302604701, Prilaz Gjure Deželića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TAJLANDSKOG BOKSA NO LIMIT GYM</item>
      <item>FINA Regionalni centar Zagreb</item>
    </izvorni_sadrzaj>
    <derivirana_varijabla naziv="DomainObject.Predmet.SudioniciListNaziv_1">
      <item>KLUB TAJLANDSKOG BOKSA NO LIMIT GYM</item>
      <item>FINA Regionalni centar Zagreb</item>
    </derivirana_varijabla>
  </DomainObject.Predmet.SudioniciListNaziv>
  <DomainObject.Predmet.SudioniciListAdressOIB>
    <izvorni_sadrzaj>
      <item>KLUB TAJLANDSKOG BOKSA NO LIMIT GYM, OIB 11302604701, Prilaz Gjure Deželića 79,10000 Zagreb</item>
      <item>FINA Regionalni centar Zagreb, OIB 85821130368, Trg svibanjskih žrtava 1995. br. 1,10000 Zagreb</item>
    </izvorni_sadrzaj>
    <derivirana_varijabla naziv="DomainObject.Predmet.SudioniciListAdressOIB_1">
      <item>KLUB TAJLANDSKOG BOKSA NO LIMIT GYM, OIB 11302604701, Prilaz Gjure Deželića 79,10000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11302604701</item>
      <item>, OIB 85821130368</item>
    </izvorni_sadrzaj>
    <derivirana_varijabla naziv="DomainObject.Predmet.SudioniciListNazivOIB_1">
      <item>, OIB 11302604701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3EB3BF-4201-456B-8C89-829F95B3B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2049</properties:Characters>
  <properties:Lines>90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2017-04-13T06:29:00Z</dcterms:created>
  <dc:creator>grgicv</dc:creator>
  <cp:lastModifiedBy>Marija Galić</cp:lastModifiedBy>
  <cp:lastPrinted>2017-04-13T06:30:00Z</cp:lastPrinted>
  <dcterms:modified xmlns:xsi="http://www.w3.org/2001/XMLSchema-instance" xsi:type="dcterms:W3CDTF">2017-04-13T06:33:00Z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