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740d" w14:paraId="2b6740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756B5D">
        <w:t>2190</w:t>
      </w:r>
      <w:r w:rsidRPr="00151FF0">
        <w:t>/1</w:t>
      </w:r>
      <w:r w:rsidR="002B4720">
        <w:t>6</w:t>
      </w:r>
      <w:r w:rsidRPr="00151FF0">
        <w:t>-</w:t>
      </w:r>
      <w:r w:rsidR="00756B5D">
        <w:t>24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ED05DF" w:rsidP="00ED05DF" w:rsidR="00ED05DF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="00756B5D" w:rsidRPr="00756B5D">
        <w:t>ALL MONT GRADNJA jednostavno društvo s ograničenom odgovornošću za građevinarstvo i usluge, Osijek, K.A. Stepinca 41, MBS 030162457, OIB 71885917627, dana 13</w:t>
      </w:r>
      <w:r>
        <w:t>.</w:t>
      </w:r>
      <w:r w:rsidRPr="000B1DB2">
        <w:t xml:space="preserve"> </w:t>
      </w:r>
      <w:r>
        <w:t>prosinca</w:t>
      </w:r>
      <w:r w:rsidRPr="000B1DB2">
        <w:t xml:space="preserve"> 201</w:t>
      </w:r>
      <w:r>
        <w:t>6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756B5D" w:rsidR="007B6DF7">
      <w:pPr>
        <w:pStyle w:val="Tijeloteksta"/>
        <w:numPr>
          <w:ilvl w:val="0"/>
          <w:numId w:val="1"/>
        </w:numPr>
      </w:pPr>
      <w:r>
        <w:t>Privremeno</w:t>
      </w:r>
      <w:r w:rsidR="00BE010D">
        <w:t>j</w:t>
      </w:r>
      <w:r>
        <w:t xml:space="preserve"> s</w:t>
      </w:r>
      <w:r w:rsidR="00F14D32">
        <w:t>tečajno</w:t>
      </w:r>
      <w:r w:rsidR="00BE010D">
        <w:t>j</w:t>
      </w:r>
      <w:r w:rsidR="00F14D32">
        <w:t xml:space="preserve"> upravitelj</w:t>
      </w:r>
      <w:r w:rsidR="00BE010D">
        <w:t>ici</w:t>
      </w:r>
      <w:r w:rsidR="00F14D32">
        <w:t xml:space="preserve"> </w:t>
      </w:r>
      <w:r w:rsidR="00BE010D" w:rsidRPr="00583A89">
        <w:t>Tihan</w:t>
      </w:r>
      <w:r w:rsidR="00BE010D">
        <w:t>i</w:t>
      </w:r>
      <w:r w:rsidR="00BE010D" w:rsidRPr="00583A89">
        <w:t xml:space="preserve"> Majić, Osijek, Naselje M. Krleže 4, OIB 43035003321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56B5D" w:rsidRPr="00756B5D">
        <w:t>ALL MONT GRADNJA jednostavno društvo s ograničenom odgovornošću za građevinarstvo i usluge, Osijek, K.A. Stepinca 41, MBS 030162457, OIB 71885917627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BE010D">
        <w:t>e</w:t>
      </w:r>
      <w:r>
        <w:t xml:space="preserve"> </w:t>
      </w:r>
      <w:r w:rsidR="00C17E69">
        <w:t>stečajn</w:t>
      </w:r>
      <w:r w:rsidR="00BE010D">
        <w:t>e</w:t>
      </w:r>
      <w:r w:rsidR="00C17E69">
        <w:t xml:space="preserve"> upravitelj</w:t>
      </w:r>
      <w:r w:rsidR="00BE010D">
        <w:t>ice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171C46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26138">
        <w:t xml:space="preserve">da </w:t>
      </w:r>
      <w:r w:rsidR="00171C46">
        <w:t xml:space="preserve">iz </w:t>
      </w:r>
      <w:r w:rsidR="00024407">
        <w:t xml:space="preserve"> </w:t>
      </w:r>
      <w:r w:rsidR="00171C46" w:rsidRPr="00171C46">
        <w:t>Fond</w:t>
      </w:r>
      <w:r w:rsidR="00171C46">
        <w:t>a</w:t>
      </w:r>
      <w:r w:rsidR="00171C46" w:rsidRPr="00171C46">
        <w:t xml:space="preserve"> za namirenje troškova stečajnog postupka</w:t>
      </w:r>
      <w:r w:rsidR="00171C46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171C46">
        <w:t>j</w:t>
      </w:r>
      <w:r w:rsidR="00A126F0">
        <w:t xml:space="preserve"> </w:t>
      </w:r>
      <w:r>
        <w:t>stečajno</w:t>
      </w:r>
      <w:r w:rsidR="00171C46">
        <w:t>j</w:t>
      </w:r>
      <w:r>
        <w:t xml:space="preserve"> upravitelj</w:t>
      </w:r>
      <w:r w:rsidR="00171C46">
        <w:t>ici</w:t>
      </w:r>
      <w:r w:rsidR="00FF4063">
        <w:t xml:space="preserve"> </w:t>
      </w:r>
      <w:r>
        <w:t>na nje</w:t>
      </w:r>
      <w:r w:rsidR="00171C46">
        <w:t>n</w:t>
      </w:r>
      <w:r>
        <w:t xml:space="preserve"> žiro-račun </w:t>
      </w:r>
      <w:r w:rsidR="00BC068F">
        <w:t xml:space="preserve">broj </w:t>
      </w:r>
      <w:r w:rsidR="00581AE3">
        <w:t>HR</w:t>
      </w:r>
      <w:r w:rsidR="00342EA5">
        <w:t>1123400093101296156</w:t>
      </w:r>
      <w:r w:rsidR="00553871">
        <w:t xml:space="preserve"> kod </w:t>
      </w:r>
      <w:r w:rsidR="00342EA5">
        <w:t>PRIVDREDN</w:t>
      </w:r>
      <w:r w:rsidR="0057260B">
        <w:t>E</w:t>
      </w:r>
      <w:r w:rsidR="00553871">
        <w:t xml:space="preserve"> BANKE </w:t>
      </w:r>
      <w:r w:rsidR="00342EA5">
        <w:t xml:space="preserve">ZAGREB </w:t>
      </w:r>
      <w:r w:rsidR="00553871">
        <w:t>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342EA5">
        <w:t>2190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764FCC">
        <w:t>1</w:t>
      </w:r>
      <w:r w:rsidR="00342EA5">
        <w:t>1</w:t>
      </w:r>
      <w:r w:rsidR="009B0F1B">
        <w:t xml:space="preserve"> od </w:t>
      </w:r>
      <w:r w:rsidR="00342EA5">
        <w:t>30</w:t>
      </w:r>
      <w:r w:rsidR="009B0F1B">
        <w:t>.</w:t>
      </w:r>
      <w:r w:rsidR="00D3098C">
        <w:t>0</w:t>
      </w:r>
      <w:r w:rsidR="00342EA5">
        <w:t>9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342EA5">
        <w:t>a</w:t>
      </w:r>
      <w:r w:rsidR="0040049C">
        <w:t xml:space="preserve"> je</w:t>
      </w:r>
      <w:r w:rsidR="009B0F1B">
        <w:t xml:space="preserve"> </w:t>
      </w:r>
      <w:r w:rsidR="00342EA5">
        <w:t>Tihana Majić</w:t>
      </w:r>
      <w:r w:rsidR="0040668C">
        <w:t xml:space="preserve"> </w:t>
      </w:r>
      <w:r w:rsidR="009E54EB">
        <w:t>iz Osijeka</w:t>
      </w:r>
      <w:r w:rsidR="00932A65">
        <w:t xml:space="preserve"> </w:t>
      </w:r>
      <w:r w:rsidR="009B0F1B">
        <w:t>za privremen</w:t>
      </w:r>
      <w:r w:rsidR="00342EA5">
        <w:t>u</w:t>
      </w:r>
      <w:r w:rsidR="009B0F1B">
        <w:t xml:space="preserve"> stečajn</w:t>
      </w:r>
      <w:r w:rsidR="00342EA5">
        <w:t>u</w:t>
      </w:r>
      <w:r w:rsidR="009B0F1B">
        <w:t xml:space="preserve"> upravitelj</w:t>
      </w:r>
      <w:r w:rsidR="00342EA5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A25A7">
        <w:t>a</w:t>
      </w:r>
      <w:r>
        <w:t xml:space="preserve"> stečajn</w:t>
      </w:r>
      <w:r w:rsidR="001A25A7">
        <w:t>a</w:t>
      </w:r>
      <w:r w:rsidR="00690F38">
        <w:t xml:space="preserve"> </w:t>
      </w:r>
      <w:r>
        <w:t>upravitelj</w:t>
      </w:r>
      <w:r w:rsidR="001A25A7">
        <w:t>ica</w:t>
      </w:r>
      <w:r>
        <w:t xml:space="preserve"> obavi</w:t>
      </w:r>
      <w:r w:rsidR="001A25A7">
        <w:t>la</w:t>
      </w:r>
      <w:r>
        <w:t xml:space="preserve"> je sve potrebne radnje, te je sastavi</w:t>
      </w:r>
      <w:r w:rsidR="001A25A7">
        <w:t>la</w:t>
      </w:r>
      <w:r>
        <w:t xml:space="preserve"> i dostavi</w:t>
      </w:r>
      <w:r w:rsidR="001A25A7">
        <w:t>la</w:t>
      </w:r>
      <w:r w:rsidR="006764F3">
        <w:t xml:space="preserve"> </w:t>
      </w:r>
      <w:r>
        <w:t>svoje pisano izvješće i nazoči</w:t>
      </w:r>
      <w:r w:rsidR="001A25A7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40668C">
        <w:t>2</w:t>
      </w:r>
      <w:r w:rsidR="001A25A7">
        <w:t>7</w:t>
      </w:r>
      <w:r w:rsidR="001B1409">
        <w:t>.</w:t>
      </w:r>
      <w:r w:rsidR="009447C5">
        <w:t>1</w:t>
      </w:r>
      <w:r w:rsidR="00D92917">
        <w:t>0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A25A7">
        <w:t>e</w:t>
      </w:r>
      <w:r>
        <w:t xml:space="preserve"> stečajn</w:t>
      </w:r>
      <w:r w:rsidR="001A25A7">
        <w:t>e</w:t>
      </w:r>
      <w:r w:rsidR="008D4802">
        <w:t xml:space="preserve"> </w:t>
      </w:r>
      <w:r>
        <w:t>upravitelj</w:t>
      </w:r>
      <w:r w:rsidR="001A25A7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1A25A7">
        <w:t>13</w:t>
      </w:r>
      <w:r w:rsidRPr="008D4802">
        <w:t xml:space="preserve">. </w:t>
      </w:r>
      <w:r w:rsidR="00D92917">
        <w:t>prosinca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1A25A7">
        <w:t xml:space="preserve">a </w:t>
      </w:r>
      <w:r w:rsidR="00D5639E">
        <w:t>stečajn</w:t>
      </w:r>
      <w:r w:rsidR="001A25A7">
        <w:t>a</w:t>
      </w:r>
      <w:r w:rsidR="00D5639E">
        <w:t xml:space="preserve"> </w:t>
      </w:r>
      <w:r w:rsidR="0061543A">
        <w:t>upravitelj</w:t>
      </w:r>
      <w:r w:rsidR="001A25A7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1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756B5D" w:rsidRPr="00756B5D">
      <w:t>14 St-2190/16-24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71C46"/>
    <w:rsid w:val="00183E34"/>
    <w:rsid w:val="0018437A"/>
    <w:rsid w:val="00186F62"/>
    <w:rsid w:val="00190A55"/>
    <w:rsid w:val="00193062"/>
    <w:rsid w:val="001A25A7"/>
    <w:rsid w:val="001A412D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0200"/>
    <w:rsid w:val="003423A5"/>
    <w:rsid w:val="00342E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68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7260B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6B5D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4EB"/>
    <w:rsid w:val="009F5C55"/>
    <w:rsid w:val="009F69DE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954A0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010D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6138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ED05DF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1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1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12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12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1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1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12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12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St-2190/2016</izvorni_sadrzaj>
    <derivirana_varijabla naziv="DomainObject.Predmet.OznakaBroj_1">St-2190/2016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 MONT GRADNJA jednostavno društvo s ograničenom odgovornošću za građevinarstvo i usluge</izvorni_sadrzaj>
    <derivirana_varijabla naziv="DomainObject.Predmet.ProtustrankaFormated_1">  ALL MONT GRADNJA jednostavno društvo s ograničenom odgovornošću za građevinarstvo i usluge</derivirana_varijabla>
  </DomainObject.Predmet.ProtustrankaFormated>
  <DomainObject.Predmet.ProtustrankaFormatedOIB>
    <izvorni_sadrzaj>  ALL MONT GRADNJA jednostavno društvo s ograničenom odgovornošću za građevinarstvo i usluge, OIB 71885917627</izvorni_sadrzaj>
    <derivirana_varijabla naziv="DomainObject.Predmet.ProtustrankaFormatedOIB_1">  ALL MONT GRADNJA jednostavno društvo s ograničenom odgovornošću za građevinarstvo i usluge, OIB 71885917627</derivirana_varijabla>
  </DomainObject.Predmet.ProtustrankaFormatedOIB>
  <DomainObject.Predmet.ProtustrankaFormatedWithAdress>
    <izvorni_sadrzaj> ALL MONT GRADNJA jednostavno društvo s ograničenom odgovornošću za građevinarstvo i usluge, K.A.Stepinca 41, 31000 Osijek</izvorni_sadrzaj>
    <derivirana_varijabla naziv="DomainObject.Predmet.ProtustrankaFormatedWithAdress_1"> ALL MONT GRADNJA jednostavno društvo s ograničenom odgovornošću za građevinarstvo i usluge, K.A.Stepinca 41, 31000 Osijek</derivirana_varijabla>
  </DomainObject.Predmet.ProtustrankaFormatedWithAdress>
  <DomainObject.Predmet.ProtustrankaFormatedWithAdressOIB>
    <izvorni_sadrzaj> ALL MONT GRADNJA jednostavno društvo s ograničenom odgovornošću za građevinarstvo i usluge, OIB 71885917627, K.A.Stepinca 41, 31000 Osijek</izvorni_sadrzaj>
    <derivirana_varijabla naziv="DomainObject.Predmet.ProtustrankaFormatedWithAdressOIB_1"> ALL MONT GRADNJA jednostavno društvo s ograničenom odgovornošću za građevinarstvo i usluge, OIB 71885917627, K.A.Stepinca 41, 31000 Osijek</derivirana_varijabla>
  </DomainObject.Predmet.ProtustrankaFormatedWithAdressOIB>
  <DomainObject.Predmet.ProtustrankaWithAdress>
    <izvorni_sadrzaj>ALL MONT GRADNJA jednostavno društvo s ograničenom odgovornošću za građevinarstvo i usluge K.A.Stepinca 41, 31000 Osijek</izvorni_sadrzaj>
    <derivirana_varijabla naziv="DomainObject.Predmet.ProtustrankaWithAdress_1">ALL MONT GRADNJA jednostavno društvo s ograničenom odgovornošću za građevinarstvo i usluge K.A.Stepinca 41, 31000 Osijek</derivirana_varijabla>
  </DomainObject.Predmet.ProtustrankaWithAdress>
  <DomainObject.Predmet.ProtustrankaWithAdressOIB>
    <izvorni_sadrzaj>ALL MONT GRADNJA jednostavno društvo s ograničenom odgovornošću za građevinarstvo i usluge, OIB 71885917627, K.A.Stepinca 41, 31000 Osijek</izvorni_sadrzaj>
    <derivirana_varijabla naziv="DomainObject.Predmet.ProtustrankaWithAdressOIB_1">ALL MONT GRADNJA jednostavno društvo s ograničenom odgovornošću za građevinarstvo i usluge, OIB 71885917627, K.A.Stepinca 41, 31000 Osijek</derivirana_varijabla>
  </DomainObject.Predmet.ProtustrankaWithAdressOIB>
  <DomainObject.Predmet.ProtustrankaNazivFormated>
    <izvorni_sadrzaj>ALL MONT GRADNJA jednostavno društvo s ograničenom odgovornošću za građevinarstvo i usluge</izvorni_sadrzaj>
    <derivirana_varijabla naziv="DomainObject.Predmet.ProtustrankaNazivFormated_1">ALL MONT GRADNJA jednostavno društvo s ograničenom odgovornošću za građevinarstvo i usluge</derivirana_varijabla>
  </DomainObject.Predmet.ProtustrankaNazivFormated>
  <DomainObject.Predmet.ProtustrankaNazivFormatedOIB>
    <izvorni_sadrzaj>ALL MONT GRADNJA jednostavno društvo s ograničenom odgovornošću za građevinarstvo i usluge, OIB 71885917627</izvorni_sadrzaj>
    <derivirana_varijabla naziv="DomainObject.Predmet.ProtustrankaNazivFormatedOIB_1">ALL MONT GRADNJA jednostavno društvo s ograničenom odgovornošću za građevinarstvo i usluge, OIB 71885917627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ALL MONT GRADNJA jednostavno društvo s ograničenom odgovornošću za građevinarstvo i usluge</item>
    </izvorni_sadrzaj>
    <derivirana_varijabla naziv="DomainObject.Predmet.ProtuStrankaListFormated_1">
      <item>ALL MONT GRADNJA jednostavno društvo s ograničenom odgovornošću za građevinarstvo i usluge</item>
    </derivirana_varijabla>
  </DomainObject.Predmet.ProtuStrankaListFormated>
  <DomainObject.Predmet.ProtuStrankaListFormatedOIB>
    <izvorni_sadrzaj>
      <item>ALL MONT GRADNJA jednostavno društvo s ograničenom odgovornošću za građevinarstvo i usluge, OIB 71885917627</item>
    </izvorni_sadrzaj>
    <derivirana_varijabla naziv="DomainObject.Predmet.ProtuStrankaListFormatedOIB_1">
      <item>ALL MONT GRADNJA jednostavno društvo s ograničenom odgovornošću za građevinarstvo i usluge, OIB 71885917627</item>
    </derivirana_varijabla>
  </DomainObject.Predmet.ProtuStrankaListFormatedOIB>
  <DomainObject.Predmet.ProtuStrankaListFormatedWithAdress>
    <izvorni_sadrzaj>
      <item>ALL MONT GRADNJA jednostavno društvo s ograničenom odgovornošću za građevinarstvo i usluge, K.A.Stepinca 41, 31000 Osijek</item>
    </izvorni_sadrzaj>
    <derivirana_varijabla naziv="DomainObject.Predmet.ProtuStrankaListFormatedWithAdress_1">
      <item>ALL MONT GRADNJA jednostavno društvo s ograničenom odgovornošću za građevinarstvo i usluge, K.A.Stepinca 41, 31000 Osijek</item>
    </derivirana_varijabla>
  </DomainObject.Predmet.ProtuStrankaListFormatedWithAdress>
  <DomainObject.Predmet.ProtuStrankaListFormatedWithAdressOIB>
    <izvorni_sadrzaj>
      <item>ALL MONT GRADNJA jednostavno društvo s ograničenom odgovornošću za građevinarstvo i usluge, OIB 71885917627, K.A.Stepinca 41, 31000 Osijek</item>
    </izvorni_sadrzaj>
    <derivirana_varijabla naziv="DomainObject.Predmet.ProtuStrankaListFormatedWithAdressOIB_1">
      <item>ALL MONT GRADNJA jednostavno društvo s ograničenom odgovornošću za građevinarstvo i usluge, OIB 71885917627, K.A.Stepinca 41, 31000 Osijek</item>
    </derivirana_varijabla>
  </DomainObject.Predmet.ProtuStrankaListFormatedWithAdressOIB>
  <DomainObject.Predmet.ProtuStrankaListNazivFormated>
    <izvorni_sadrzaj>
      <item>ALL MONT GRADNJA jednostavno društvo s ograničenom odgovornošću za građevinarstvo i usluge</item>
    </izvorni_sadrzaj>
    <derivirana_varijabla naziv="DomainObject.Predmet.ProtuStrankaListNazivFormated_1">
      <item>ALL MONT GRADNJA jednostavno društvo s ograničenom odgovornošću za građevinarstvo i usluge</item>
    </derivirana_varijabla>
  </DomainObject.Predmet.ProtuStrankaListNazivFormated>
  <DomainObject.Predmet.ProtuStrankaListNazivFormatedOIB>
    <izvorni_sadrzaj>
      <item>ALL MONT GRADNJA jednostavno društvo s ograničenom odgovornošću za građevinarstvo i usluge, OIB 71885917627</item>
    </izvorni_sadrzaj>
    <derivirana_varijabla naziv="DomainObject.Predmet.ProtuStrankaListNazivFormatedOIB_1">
      <item>ALL MONT GRADNJA jednostavno društvo s ograničenom odgovornošću za građevinarstvo i usluge, OIB 71885917627</item>
    </derivirana_varijabla>
  </DomainObject.Predmet.ProtuStrankaListNazivFormatedOIB>
  <DomainObject.Predmet.OstaliListFormated>
    <izvorni_sadrzaj>
      <item>ŽDO GUO Osijek</item>
      <item>Tihana Majić</item>
      <item>Matijo Perišić</item>
    </izvorni_sadrzaj>
    <derivirana_varijabla naziv="DomainObject.Predmet.OstaliListFormated_1">
      <item>ŽDO GUO Osijek</item>
      <item>Tihana Majić</item>
      <item>Matijo Perišić</item>
    </derivirana_varijabla>
  </DomainObject.Predmet.OstaliListFormated>
  <DomainObject.Predmet.OstaliListFormatedOIB>
    <izvorni_sadrzaj>
      <item>ŽDO GUO Osijek</item>
      <item>Tihana Majić, OIB 43035003321</item>
      <item>Matijo Perišić, OIB 64578500857</item>
    </izvorni_sadrzaj>
    <derivirana_varijabla naziv="DomainObject.Predmet.OstaliListFormatedOIB_1">
      <item>ŽDO GUO Osijek</item>
      <item>Tihana Majić, OIB 43035003321</item>
      <item>Matijo Perišić, OIB 64578500857</item>
    </derivirana_varijabla>
  </DomainObject.Predmet.OstaliListFormatedOIB>
  <DomainObject.Predmet.OstaliListFormatedWithAdress>
    <izvorni_sadrzaj>
      <item>ŽDO GUO Osijek</item>
      <item>Tihana Majić, Naselje M. Krleže 4, 31000 Osijek</item>
      <item>Matijo Perišić, Kardinala Alojzija Stepinca 41, 31000 Osijek</item>
    </izvorni_sadrzaj>
    <derivirana_varijabla naziv="DomainObject.Predmet.OstaliListFormatedWithAdress_1">
      <item>ŽDO GUO Osijek</item>
      <item>Tihana Majić, Naselje M. Krleže 4, 31000 Osijek</item>
      <item>Matijo Perišić, Kardinala Alojzija Stepinca 41, 31000 Osijek</item>
    </derivirana_varijabla>
  </DomainObject.Predmet.OstaliListFormatedWithAdress>
  <DomainObject.Predmet.OstaliListFormatedWithAdressOIB>
    <izvorni_sadrzaj>
      <item>ŽDO GUO Osijek</item>
      <item>Tihana Majić, OIB 43035003321, Naselje M. Krleže 4, 31000 Osijek</item>
      <item>Matijo Perišić, OIB 64578500857, Kardinala Alojzija Stepinca 41, 31000 Osijek</item>
    </izvorni_sadrzaj>
    <derivirana_varijabla naziv="DomainObject.Predmet.OstaliListFormatedWithAdressOIB_1">
      <item>ŽDO GUO Osijek</item>
      <item>Tihana Majić, OIB 43035003321, Naselje M. Krleže 4, 31000 Osijek</item>
      <item>Matijo Perišić, OIB 64578500857, Kardinala Alojzija Stepinca 41, 31000 Osijek</item>
    </derivirana_varijabla>
  </DomainObject.Predmet.OstaliListFormatedWithAdressOIB>
  <DomainObject.Predmet.OstaliListNazivFormated>
    <izvorni_sadrzaj>
      <item>ŽDO GUO Osijek</item>
      <item>Tihana Majić</item>
      <item>Matijo Perišić</item>
    </izvorni_sadrzaj>
    <derivirana_varijabla naziv="DomainObject.Predmet.OstaliListNazivFormated_1">
      <item>ŽDO GUO Osijek</item>
      <item>Tihana Majić</item>
      <item>Matijo Perišić</item>
    </derivirana_varijabla>
  </DomainObject.Predmet.OstaliListNazivFormated>
  <DomainObject.Predmet.OstaliListNazivFormatedOIB>
    <izvorni_sadrzaj>
      <item>ŽDO GUO Osijek</item>
      <item>Tihana Majić, OIB 43035003321</item>
      <item>Matijo Perišić, OIB 64578500857</item>
    </izvorni_sadrzaj>
    <derivirana_varijabla naziv="DomainObject.Predmet.OstaliListNazivFormatedOIB_1">
      <item>ŽDO GUO Osijek</item>
      <item>Tihana Majić, OIB 43035003321</item>
      <item>Matijo Perišić, OIB 64578500857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ALL MONT GRADNJA jednostavno društvo s ograničenom odgovornošću za građevinarstvo i usluge</izvorni_sadrzaj>
    <derivirana_varijabla naziv="DomainObject.Predmet.ProtustrankaIDrugi_1">ALL MONT GRADNJA jednostavno društvo s ograničenom odgovornošću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ALL MONT GRADNJA jednostavno društvo s ograničenom odgovornošću za građevinarstvo i usluge, OIB 71885917627, K.A.Stepinca 41, 31000 Osijek</izvorni_sadrzaj>
    <derivirana_varijabla naziv="DomainObject.Predmet.ProtustrankaIDrugiAdressOIB_1">ALL MONT GRADNJA jednostavno društvo s ograničenom odgovornošću za građevinarstvo i usluge, OIB 71885917627, K.A.Stepinca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ALL MONT GRADNJA jednostavno društvo s ograničenom odgovornošću za građevinarstvo i usluge</item>
      <item>ŽDO GUO Osijek</item>
      <item>Tihana Majić</item>
      <item>Matijo Perišić</item>
    </izvorni_sadrzaj>
    <derivirana_varijabla naziv="DomainObject.Predmet.SudioniciListNaziv_1">
      <item>FINA RC OSIJEK</item>
      <item>ALL MONT GRADNJA jednostavno društvo s ograničenom odgovornošću za građevinarstvo i usluge</item>
      <item>ŽDO GUO Osijek</item>
      <item>Tihana Majić</item>
      <item>Matijo Perišić</item>
    </derivirana_varijabla>
  </DomainObject.Predmet.SudioniciListNaziv>
  <DomainObject.Predmet.SudioniciListAdressOIB>
    <izvorni_sadrzaj>
      <item>FINA RC OSIJEK, OIB 85821130368</item>
      <item>ALL MONT GRADNJA jednostavno društvo s ograničenom odgovornošću za građevinarstvo i usluge, OIB 71885917627, K.A.Stepinca 41,31000 Osijek</item>
      <item>ŽDO GUO Osijek</item>
      <item>Tihana Majić, OIB 43035003321, Naselje M. Krleže 4,31000 Osijek</item>
      <item>Matijo Perišić, OIB 64578500857, Kardinala Alojzija Stepinca 41,31000 Osijek</item>
    </izvorni_sadrzaj>
    <derivirana_varijabla naziv="DomainObject.Predmet.SudioniciListAdressOIB_1">
      <item>FINA RC OSIJEK, OIB 85821130368</item>
      <item>ALL MONT GRADNJA jednostavno društvo s ograničenom odgovornošću za građevinarstvo i usluge, OIB 71885917627, K.A.Stepinca 41,31000 Osijek</item>
      <item>ŽDO GUO Osijek</item>
      <item>Tihana Majić, OIB 43035003321, Naselje M. Krleže 4,31000 Osijek</item>
      <item>Matijo Perišić, OIB 64578500857, Kardinala Alojzija Stepinca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71885917627</item>
      <item>, OIB null</item>
      <item>, OIB 43035003321</item>
      <item>, OIB 64578500857</item>
    </izvorni_sadrzaj>
    <derivirana_varijabla naziv="DomainObject.Predmet.SudioniciListNazivOIB_1">
      <item>, OIB 85821130368</item>
      <item>, OIB 71885917627</item>
      <item>, OIB null</item>
      <item>, OIB 43035003321</item>
      <item>, OIB 64578500857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438</properties:Words>
  <properties:Characters>2497</properties:Characters>
  <properties:Lines>74</properties:Lines>
  <properties:Paragraphs>21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2016-12-13T13:05:00Z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