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45a6" w14:paraId="13445a6" w:rsidRDefault="00D077D5" w:rsidP="00D077D5" w:rsidR="00D077D5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CF1A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</w:p>
    <w:p w:rsidRDefault="00CF1A19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CF2394">
        <w:rPr>
          <w:rFonts w:cs="Times New Roman" w:hAnsi="Times New Roman" w:ascii="Times New Roman"/>
          <w:sz w:val="24"/>
          <w:szCs w:val="24"/>
        </w:rPr>
        <w:t>84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D077D5" w:rsidRPr="00D077D5">
        <w:rPr>
          <w:rFonts w:cs="Times New Roman" w:hAnsi="Times New Roman" w:ascii="Times New Roman"/>
          <w:sz w:val="24"/>
          <w:szCs w:val="24"/>
        </w:rPr>
        <w:t>1</w:t>
      </w:r>
      <w:r w:rsidR="00CF2394">
        <w:rPr>
          <w:rFonts w:cs="Times New Roman" w:hAnsi="Times New Roman" w:ascii="Times New Roman"/>
          <w:sz w:val="24"/>
          <w:szCs w:val="24"/>
        </w:rPr>
        <w:t>2</w:t>
      </w:r>
      <w:r w:rsidR="00D077D5" w:rsidRPr="00D077D5">
        <w:rPr>
          <w:rFonts w:cs="Times New Roman" w:hAnsi="Times New Roman" w:ascii="Times New Roman"/>
          <w:sz w:val="24"/>
          <w:szCs w:val="24"/>
        </w:rPr>
        <w:t>-</w:t>
      </w:r>
      <w:r w:rsidR="00CF2394">
        <w:rPr>
          <w:rFonts w:cs="Times New Roman" w:hAnsi="Times New Roman" w:ascii="Times New Roman"/>
          <w:sz w:val="24"/>
          <w:szCs w:val="24"/>
        </w:rPr>
        <w:t>89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2829" w:rsidP="00D077D5" w:rsidR="003E2829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s</w:t>
      </w:r>
      <w:r w:rsidR="008562EB">
        <w:rPr>
          <w:rFonts w:cs="Times New Roman" w:hAnsi="Times New Roman" w:ascii="Times New Roman"/>
          <w:sz w:val="24"/>
          <w:szCs w:val="24"/>
        </w:rPr>
        <w:t xml:space="preserve">tečajnoj sutkinji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CF2394">
        <w:rPr>
          <w:rFonts w:cs="Times New Roman" w:hAnsi="Times New Roman" w:ascii="Times New Roman"/>
          <w:sz w:val="24"/>
          <w:szCs w:val="24"/>
        </w:rPr>
        <w:t>MARINA SPORT d.o.o</w:t>
      </w:r>
      <w:r w:rsidR="003B29EC">
        <w:rPr>
          <w:rFonts w:cs="Times New Roman" w:hAnsi="Times New Roman" w:ascii="Times New Roman"/>
          <w:sz w:val="24"/>
          <w:szCs w:val="24"/>
        </w:rPr>
        <w:t xml:space="preserve">. u stečaju </w:t>
      </w:r>
      <w:r w:rsidR="00CF2394">
        <w:rPr>
          <w:rFonts w:cs="Times New Roman" w:hAnsi="Times New Roman" w:ascii="Times New Roman"/>
          <w:sz w:val="24"/>
          <w:szCs w:val="24"/>
        </w:rPr>
        <w:t>Novi Vinodolski</w:t>
      </w:r>
      <w:r w:rsidR="003B29EC">
        <w:rPr>
          <w:rFonts w:cs="Times New Roman" w:hAnsi="Times New Roman" w:ascii="Times New Roman"/>
          <w:sz w:val="24"/>
          <w:szCs w:val="24"/>
        </w:rPr>
        <w:t xml:space="preserve">, kojeg zastupa stečajna upraviteljica </w:t>
      </w:r>
      <w:r w:rsidR="00CF2394">
        <w:rPr>
          <w:rFonts w:cs="Times New Roman" w:hAnsi="Times New Roman" w:ascii="Times New Roman"/>
          <w:sz w:val="24"/>
          <w:szCs w:val="24"/>
        </w:rPr>
        <w:t xml:space="preserve">Gordana </w:t>
      </w:r>
      <w:proofErr w:type="spellStart"/>
      <w:r w:rsidR="00CF2394">
        <w:rPr>
          <w:rFonts w:cs="Times New Roman" w:hAnsi="Times New Roman" w:ascii="Times New Roman"/>
          <w:sz w:val="24"/>
          <w:szCs w:val="24"/>
        </w:rPr>
        <w:t>Padjen</w:t>
      </w:r>
      <w:proofErr w:type="spellEnd"/>
      <w:r w:rsidR="00CF23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F2394">
        <w:rPr>
          <w:rFonts w:cs="Times New Roman" w:hAnsi="Times New Roman" w:ascii="Times New Roman"/>
          <w:sz w:val="24"/>
          <w:szCs w:val="24"/>
        </w:rPr>
        <w:t>Štefanić</w:t>
      </w:r>
      <w:proofErr w:type="spellEnd"/>
      <w:r w:rsidR="00CF2394">
        <w:rPr>
          <w:rFonts w:cs="Times New Roman" w:hAnsi="Times New Roman" w:ascii="Times New Roman"/>
          <w:sz w:val="24"/>
          <w:szCs w:val="24"/>
        </w:rPr>
        <w:t xml:space="preserve"> iz Rijeke</w:t>
      </w:r>
      <w:r w:rsidR="003B29E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F2394">
        <w:rPr>
          <w:rFonts w:cs="Times New Roman" w:hAnsi="Times New Roman" w:ascii="Times New Roman"/>
          <w:sz w:val="24"/>
          <w:szCs w:val="24"/>
        </w:rPr>
        <w:t>Ciottina</w:t>
      </w:r>
      <w:proofErr w:type="spellEnd"/>
      <w:r w:rsidR="00CF2394">
        <w:rPr>
          <w:rFonts w:cs="Times New Roman" w:hAnsi="Times New Roman" w:ascii="Times New Roman"/>
          <w:sz w:val="24"/>
          <w:szCs w:val="24"/>
        </w:rPr>
        <w:t xml:space="preserve"> 20</w:t>
      </w:r>
      <w:r w:rsidR="003B29EC">
        <w:rPr>
          <w:rFonts w:cs="Times New Roman" w:hAnsi="Times New Roman" w:ascii="Times New Roman"/>
          <w:sz w:val="24"/>
          <w:szCs w:val="24"/>
        </w:rPr>
        <w:t xml:space="preserve">, </w:t>
      </w:r>
      <w:r w:rsidR="00CF2394">
        <w:rPr>
          <w:rFonts w:cs="Times New Roman" w:hAnsi="Times New Roman" w:ascii="Times New Roman"/>
          <w:sz w:val="24"/>
          <w:szCs w:val="24"/>
        </w:rPr>
        <w:t>30</w:t>
      </w:r>
      <w:r w:rsidR="008562EB">
        <w:rPr>
          <w:rFonts w:cs="Times New Roman" w:hAnsi="Times New Roman" w:ascii="Times New Roman"/>
          <w:sz w:val="24"/>
          <w:szCs w:val="24"/>
        </w:rPr>
        <w:t xml:space="preserve">. </w:t>
      </w:r>
      <w:r w:rsidR="00CF2394">
        <w:rPr>
          <w:rFonts w:cs="Times New Roman" w:hAnsi="Times New Roman" w:ascii="Times New Roman"/>
          <w:sz w:val="24"/>
          <w:szCs w:val="24"/>
        </w:rPr>
        <w:t>studenoga</w:t>
      </w:r>
      <w:r w:rsidR="003B29EC">
        <w:rPr>
          <w:rFonts w:cs="Times New Roman" w:hAnsi="Times New Roman" w:ascii="Times New Roman"/>
          <w:sz w:val="24"/>
          <w:szCs w:val="24"/>
        </w:rPr>
        <w:t xml:space="preserve"> </w:t>
      </w:r>
      <w:r w:rsidRPr="00D077D5">
        <w:rPr>
          <w:rFonts w:cs="Times New Roman" w:hAnsi="Times New Roman" w:ascii="Times New Roman"/>
          <w:sz w:val="24"/>
          <w:szCs w:val="24"/>
        </w:rPr>
        <w:t>201</w:t>
      </w:r>
      <w:r w:rsidR="008562EB">
        <w:rPr>
          <w:rFonts w:cs="Times New Roman" w:hAnsi="Times New Roman" w:ascii="Times New Roman"/>
          <w:sz w:val="24"/>
          <w:szCs w:val="24"/>
        </w:rPr>
        <w:t>5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  <w:r w:rsidR="00C44CB4">
        <w:rPr>
          <w:rFonts w:cs="Times New Roman" w:hAnsi="Times New Roman" w:ascii="Times New Roman"/>
          <w:sz w:val="24"/>
          <w:szCs w:val="24"/>
        </w:rPr>
        <w:t>,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</w:t>
      </w:r>
      <w:r w:rsidR="00C44CB4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</w:t>
      </w:r>
      <w:proofErr w:type="spellStart"/>
      <w:r w:rsidR="00C44CB4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4CB4">
        <w:rPr>
          <w:rFonts w:cs="Times New Roman" w:hAnsi="Times New Roman" w:ascii="Times New Roman"/>
          <w:sz w:val="24"/>
          <w:szCs w:val="24"/>
        </w:rPr>
        <w:t xml:space="preserve"> postignute za nekretnin</w:t>
      </w:r>
      <w:r w:rsidR="001A590B">
        <w:rPr>
          <w:rFonts w:cs="Times New Roman" w:hAnsi="Times New Roman" w:ascii="Times New Roman"/>
          <w:sz w:val="24"/>
          <w:szCs w:val="24"/>
        </w:rPr>
        <w:t>u</w:t>
      </w:r>
      <w:r w:rsidR="00C44CB4">
        <w:rPr>
          <w:rFonts w:cs="Times New Roman" w:hAnsi="Times New Roman" w:ascii="Times New Roman"/>
          <w:sz w:val="24"/>
          <w:szCs w:val="24"/>
        </w:rPr>
        <w:t xml:space="preserve"> stečajnog dužnika oznake: </w:t>
      </w: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k.č.br. </w:t>
      </w:r>
      <w:r w:rsidR="00CF2394">
        <w:rPr>
          <w:rFonts w:cs="Times New Roman" w:hAnsi="Times New Roman" w:ascii="Times New Roman"/>
          <w:sz w:val="24"/>
          <w:szCs w:val="24"/>
        </w:rPr>
        <w:t>8367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A590B">
        <w:rPr>
          <w:rFonts w:cs="Times New Roman" w:hAnsi="Times New Roman" w:ascii="Times New Roman"/>
          <w:sz w:val="24"/>
          <w:szCs w:val="24"/>
        </w:rPr>
        <w:t>k</w:t>
      </w:r>
      <w:r w:rsidR="00CF2394">
        <w:rPr>
          <w:rFonts w:cs="Times New Roman" w:hAnsi="Times New Roman" w:ascii="Times New Roman"/>
          <w:sz w:val="24"/>
          <w:szCs w:val="24"/>
        </w:rPr>
        <w:t>.o. Novi Vinodolski</w:t>
      </w:r>
      <w:r>
        <w:rPr>
          <w:rFonts w:cs="Times New Roman" w:hAnsi="Times New Roman" w:ascii="Times New Roman"/>
          <w:sz w:val="24"/>
          <w:szCs w:val="24"/>
        </w:rPr>
        <w:t>,</w:t>
      </w:r>
      <w:r w:rsidR="001A590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A590B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>k.ul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F2394">
        <w:rPr>
          <w:rFonts w:cs="Times New Roman" w:hAnsi="Times New Roman" w:ascii="Times New Roman"/>
          <w:sz w:val="24"/>
          <w:szCs w:val="24"/>
        </w:rPr>
        <w:t>3117</w:t>
      </w:r>
      <w:r>
        <w:rPr>
          <w:rFonts w:cs="Times New Roman" w:hAnsi="Times New Roman" w:ascii="Times New Roman"/>
          <w:sz w:val="24"/>
          <w:szCs w:val="24"/>
        </w:rPr>
        <w:t xml:space="preserve">,  </w:t>
      </w:r>
    </w:p>
    <w:p w:rsidRDefault="00C44CB4" w:rsidP="00C44CB4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 pristupe ročištu za diobu koje će se održati </w:t>
      </w:r>
    </w:p>
    <w:p w:rsidRDefault="00F43F0D" w:rsidP="00C44CB4" w:rsidR="00F43F0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F2394" w:rsidP="00C44CB4" w:rsid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21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prosinca</w:t>
      </w:r>
      <w:r w:rsidR="001A590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2015. u </w:t>
      </w:r>
      <w:r>
        <w:rPr>
          <w:rFonts w:cs="Times New Roman" w:hAnsi="Times New Roman" w:ascii="Times New Roman"/>
          <w:b/>
          <w:sz w:val="24"/>
          <w:szCs w:val="24"/>
        </w:rPr>
        <w:t>11:45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 sati, sudnica 8, kat I.</w:t>
      </w:r>
    </w:p>
    <w:p w:rsidRDefault="00CF1A19" w:rsidP="00C44CB4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</w:t>
      </w:r>
      <w:r w:rsidR="00CF1A19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emljišne knjige i spisa te da najkasnije na ročištu za diobu mogu drugome osporiti tražbinu, njezinu visinu i red namirenja. </w:t>
      </w:r>
    </w:p>
    <w:p w:rsidRDefault="003E2829" w:rsidP="00D077D5" w:rsidR="003E28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,  </w:t>
      </w:r>
      <w:r w:rsidR="00CF2394">
        <w:rPr>
          <w:rFonts w:cs="Times New Roman" w:hAnsi="Times New Roman" w:ascii="Times New Roman"/>
          <w:sz w:val="24"/>
          <w:szCs w:val="24"/>
        </w:rPr>
        <w:t>30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CF2394">
        <w:rPr>
          <w:rFonts w:cs="Times New Roman" w:hAnsi="Times New Roman" w:ascii="Times New Roman"/>
          <w:sz w:val="24"/>
          <w:szCs w:val="24"/>
        </w:rPr>
        <w:t>studenoga</w:t>
      </w:r>
      <w:r w:rsidR="003B29EC"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5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CF239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Default="00D077D5" w:rsidP="00CF2394" w:rsidR="00D077D5" w:rsidRPr="00D077D5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D077D5" w:rsidP="00CF2394" w:rsidR="00D077D5" w:rsidRPr="00D077D5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Ema Brdovčak</w:t>
      </w:r>
    </w:p>
    <w:p w:rsidRDefault="00CF2394" w:rsidP="00D077D5" w:rsidR="00CF239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DNA</w:t>
      </w:r>
    </w:p>
    <w:p w:rsidRDefault="002D16FA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dostaviti:</w:t>
      </w:r>
    </w:p>
    <w:p w:rsidRDefault="00A67F70" w:rsidP="00CF1A19" w:rsidR="00CF1A19" w:rsidRPr="004C72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Stečajnoj</w:t>
      </w:r>
      <w:r w:rsidR="00CF1A19" w:rsidRPr="004C7232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ici</w:t>
      </w:r>
    </w:p>
    <w:p w:rsidRDefault="00CF1A19" w:rsidP="00D077D5" w:rsidR="00CF1A19" w:rsidRPr="004C72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C7232">
        <w:rPr>
          <w:rFonts w:cs="Times New Roman" w:hAnsi="Times New Roman" w:ascii="Times New Roman"/>
          <w:sz w:val="24"/>
          <w:szCs w:val="24"/>
        </w:rPr>
        <w:t>2</w:t>
      </w:r>
      <w:r w:rsidR="00D077D5" w:rsidRPr="004C7232">
        <w:rPr>
          <w:rFonts w:cs="Times New Roman" w:hAnsi="Times New Roman" w:ascii="Times New Roman"/>
          <w:sz w:val="24"/>
          <w:szCs w:val="24"/>
        </w:rPr>
        <w:t>.</w:t>
      </w:r>
      <w:r w:rsidR="003E2829" w:rsidRPr="004C7232">
        <w:rPr>
          <w:rFonts w:cs="Times New Roman" w:hAnsi="Times New Roman" w:ascii="Times New Roman"/>
          <w:sz w:val="24"/>
          <w:szCs w:val="24"/>
        </w:rPr>
        <w:t xml:space="preserve"> </w:t>
      </w:r>
      <w:r w:rsidR="00CF2394">
        <w:rPr>
          <w:rFonts w:cs="Times New Roman" w:hAnsi="Times New Roman" w:ascii="Times New Roman"/>
          <w:sz w:val="24"/>
          <w:szCs w:val="24"/>
        </w:rPr>
        <w:t>H-</w:t>
      </w:r>
      <w:proofErr w:type="spellStart"/>
      <w:r w:rsidR="00CF2394">
        <w:rPr>
          <w:rFonts w:cs="Times New Roman" w:hAnsi="Times New Roman" w:ascii="Times New Roman"/>
          <w:sz w:val="24"/>
          <w:szCs w:val="24"/>
        </w:rPr>
        <w:t>Abduco</w:t>
      </w:r>
      <w:proofErr w:type="spellEnd"/>
      <w:r w:rsidR="00CF2394">
        <w:rPr>
          <w:rFonts w:cs="Times New Roman" w:hAnsi="Times New Roman" w:ascii="Times New Roman"/>
          <w:sz w:val="24"/>
          <w:szCs w:val="24"/>
        </w:rPr>
        <w:t xml:space="preserve"> d.o.o.</w:t>
      </w:r>
    </w:p>
    <w:p w:rsidRDefault="00A67F70" w:rsidP="00D077D5" w:rsidR="00CF239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</w:t>
      </w:r>
      <w:r w:rsidR="00CF23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F2394">
        <w:rPr>
          <w:rFonts w:cs="Times New Roman" w:hAnsi="Times New Roman" w:ascii="Times New Roman"/>
          <w:sz w:val="24"/>
          <w:szCs w:val="24"/>
        </w:rPr>
        <w:t>Hypo.Leasing</w:t>
      </w:r>
      <w:proofErr w:type="spellEnd"/>
      <w:r w:rsidR="00CF239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F2394">
        <w:rPr>
          <w:rFonts w:cs="Times New Roman" w:hAnsi="Times New Roman" w:ascii="Times New Roman"/>
          <w:sz w:val="24"/>
          <w:szCs w:val="24"/>
        </w:rPr>
        <w:t>Kroatien</w:t>
      </w:r>
      <w:proofErr w:type="spellEnd"/>
      <w:r w:rsidR="00CF2394">
        <w:rPr>
          <w:rFonts w:cs="Times New Roman" w:hAnsi="Times New Roman" w:ascii="Times New Roman"/>
          <w:sz w:val="24"/>
          <w:szCs w:val="24"/>
        </w:rPr>
        <w:t xml:space="preserve"> d.o.o.</w:t>
      </w:r>
    </w:p>
    <w:p w:rsidRDefault="00A67F70" w:rsidP="00D077D5" w:rsidR="00CF239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CF2394">
        <w:rPr>
          <w:rFonts w:cs="Times New Roman" w:hAnsi="Times New Roman" w:ascii="Times New Roman"/>
          <w:sz w:val="24"/>
          <w:szCs w:val="24"/>
        </w:rPr>
        <w:t>. Gavrilović d.o.o.</w:t>
      </w:r>
    </w:p>
    <w:p w:rsidRDefault="00A67F70" w:rsidP="00D077D5" w:rsidR="00CF239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CF239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CF2394">
        <w:rPr>
          <w:rFonts w:cs="Times New Roman" w:hAnsi="Times New Roman" w:ascii="Times New Roman"/>
          <w:sz w:val="24"/>
          <w:szCs w:val="24"/>
        </w:rPr>
        <w:t>Ri</w:t>
      </w:r>
      <w:proofErr w:type="spellEnd"/>
      <w:r w:rsidR="00CF2394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CF2394">
        <w:rPr>
          <w:rFonts w:cs="Times New Roman" w:hAnsi="Times New Roman" w:ascii="Times New Roman"/>
          <w:sz w:val="24"/>
          <w:szCs w:val="24"/>
        </w:rPr>
        <w:t>Telefak</w:t>
      </w:r>
      <w:proofErr w:type="spellEnd"/>
      <w:r w:rsidR="00CF2394">
        <w:rPr>
          <w:rFonts w:cs="Times New Roman" w:hAnsi="Times New Roman" w:ascii="Times New Roman"/>
          <w:sz w:val="24"/>
          <w:szCs w:val="24"/>
        </w:rPr>
        <w:t xml:space="preserve"> d.o.o.</w:t>
      </w: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Republika Hrvatska po ŽDO</w:t>
      </w:r>
    </w:p>
    <w:p w:rsidRDefault="00CF2394" w:rsidP="00D077D5" w:rsidR="00D237D3" w:rsidRPr="004C72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</w:t>
      </w:r>
      <w:r w:rsidR="00D237D3">
        <w:rPr>
          <w:rFonts w:cs="Times New Roman" w:hAnsi="Times New Roman" w:ascii="Times New Roman"/>
          <w:sz w:val="24"/>
          <w:szCs w:val="24"/>
        </w:rPr>
        <w:t>. oglasna ploča suda</w:t>
      </w:r>
    </w:p>
    <w:sectPr w:rsidSect="00D02765" w:rsidR="00D237D3" w:rsidRPr="004C7232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765" w:rsidP="00D02765" w:rsidR="00D02765">
      <w:pPr>
        <w:spacing w:lineRule="auto" w:line="240" w:after="0"/>
      </w:pPr>
      <w:r>
        <w:separator/>
      </w:r>
    </w:p>
  </w:endnote>
  <w:endnote w:id="0" w:type="continuationSeparator">
    <w:p w:rsidRDefault="00D02765" w:rsidP="00D02765" w:rsidR="00D027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765" w:rsidP="00D02765" w:rsidR="00D02765">
      <w:pPr>
        <w:spacing w:lineRule="auto" w:line="240" w:after="0"/>
      </w:pPr>
      <w:r>
        <w:separator/>
      </w:r>
    </w:p>
  </w:footnote>
  <w:footnote w:id="0" w:type="continuationSeparator">
    <w:p w:rsidRDefault="00D02765" w:rsidP="00D02765" w:rsidR="00D027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765" w:rsidP="00A45EAD" w:rsidR="00D02765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02765" w:rsidP="00210E4E" w:rsidR="00D02765" w:rsidRPr="00D02765">
    <w:pPr>
      <w:spacing w:lineRule="auto" w:line="240" w:after="0"/>
      <w:rPr>
        <w:rFonts w:cs="Times New Roman" w:hAnsi="Times New Roman" w:ascii="Times New Roman"/>
        <w:sz w:val="20"/>
        <w:szCs w:val="20"/>
      </w:rPr>
    </w:pPr>
    <w:r>
      <w:rPr>
        <w:rFonts w:cs="Times New Roman" w:eastAsia="MS Mincho" w:hAnsi="Times New Roman" w:ascii="Times New Roman"/>
        <w:sz w:val="20"/>
        <w:szCs w:val="20"/>
      </w:rPr>
      <w:t xml:space="preserve">   </w:t>
    </w:r>
    <w:r w:rsidRPr="00D02765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02765" w:rsidP="00210E4E" w:rsidR="00D02765" w:rsidRPr="00D0276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02765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02765" w:rsidP="00D02765" w:rsidR="00D02765" w:rsidRPr="00D02765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02765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A590B"/>
    <w:rsid w:val="001B6D03"/>
    <w:rsid w:val="002121DB"/>
    <w:rsid w:val="002B4B9D"/>
    <w:rsid w:val="002D16FA"/>
    <w:rsid w:val="003636A7"/>
    <w:rsid w:val="003B29EC"/>
    <w:rsid w:val="003E2829"/>
    <w:rsid w:val="00472C10"/>
    <w:rsid w:val="004C7232"/>
    <w:rsid w:val="0051406F"/>
    <w:rsid w:val="006D6251"/>
    <w:rsid w:val="008562EB"/>
    <w:rsid w:val="008D31C1"/>
    <w:rsid w:val="00996DB5"/>
    <w:rsid w:val="009C6088"/>
    <w:rsid w:val="00A67F70"/>
    <w:rsid w:val="00C44CB4"/>
    <w:rsid w:val="00CF1A19"/>
    <w:rsid w:val="00CF2394"/>
    <w:rsid w:val="00D02765"/>
    <w:rsid w:val="00D077D5"/>
    <w:rsid w:val="00D237D3"/>
    <w:rsid w:val="00D34DAD"/>
    <w:rsid w:val="00F4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276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02765"/>
  </w:style>
  <w:style w:styleId="Podnoje" w:type="paragraph">
    <w:name w:val="footer"/>
    <w:basedOn w:val="Normal"/>
    <w:link w:val="PodnojeChar"/>
    <w:uiPriority w:val="99"/>
    <w:unhideWhenUsed/>
    <w:rsid w:val="00D0276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02765"/>
  </w:style>
  <w:style w:styleId="Tekstbalonia" w:type="paragraph">
    <w:name w:val="Balloon Text"/>
    <w:basedOn w:val="Normal"/>
    <w:link w:val="TekstbaloniaChar"/>
    <w:uiPriority w:val="99"/>
    <w:semiHidden/>
    <w:unhideWhenUsed/>
    <w:rsid w:val="00D027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7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C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C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C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C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276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02765"/>
  </w:style>
  <w:style w:styleId="Podnoje" w:type="paragraph">
    <w:name w:val="footer"/>
    <w:basedOn w:val="Normal"/>
    <w:link w:val="PodnojeChar"/>
    <w:uiPriority w:val="99"/>
    <w:unhideWhenUsed/>
    <w:rsid w:val="00D027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02765"/>
  </w:style>
  <w:style w:styleId="Tekstbalonia" w:type="paragraph">
    <w:name w:val="Balloon Text"/>
    <w:basedOn w:val="Normal"/>
    <w:link w:val="TekstbaloniaChar"/>
    <w:uiPriority w:val="99"/>
    <w:semiHidden/>
    <w:unhideWhenUsed/>
    <w:rsid w:val="00D027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7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C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C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C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C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VPS: 115.000,00 Eura</izvorni_sadrzaj>
    <derivirana_varijabla naziv="DomainObject.Predmet.Opis_1">VPS: 115.000,00 Eura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St-84/2012</izvorni_sadrzaj>
    <derivirana_varijabla naziv="DomainObject.Predmet.OznakaBroj_1">St-84/2012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SPORT d.o.o.  Novi Vinodolski</izvorni_sadrzaj>
    <derivirana_varijabla naziv="DomainObject.Predmet.ProtustrankaFormated_1">  MARINA SPORT d.o.o.  Novi Vinodolski</derivirana_varijabla>
  </DomainObject.Predmet.ProtustrankaFormated>
  <DomainObject.Predmet.ProtustrankaFormatedOIB>
    <izvorni_sadrzaj>  MARINA SPORT d.o.o.  Novi Vinodolski, OIB 07888062130</izvorni_sadrzaj>
    <derivirana_varijabla naziv="DomainObject.Predmet.ProtustrankaFormatedOIB_1">  MARINA SPORT d.o.o.  Novi Vinodolski, OIB 07888062130</derivirana_varijabla>
  </DomainObject.Predmet.ProtustrankaFormatedOIB>
  <DomainObject.Predmet.ProtustrankaFormatedWithAdress>
    <izvorni_sadrzaj> MARINA SPORT d.o.o.  Novi Vinodolski, Novljansko polje bb, 51 250 Novi Vinodolski</izvorni_sadrzaj>
    <derivirana_varijabla naziv="DomainObject.Predmet.ProtustrankaFormatedWithAdress_1"> MARINA SPORT d.o.o.  Novi Vinodolski, Novljansko polje bb, 51 250 Novi Vinodolski</derivirana_varijabla>
  </DomainObject.Predmet.ProtustrankaFormatedWithAdress>
  <DomainObject.Predmet.ProtustrankaFormatedWithAdressOIB>
    <izvorni_sadrzaj> MARINA SPORT d.o.o.  Novi Vinodolski, OIB 07888062130, Novljansko polje bb, 51 250 Novi Vinodolski</izvorni_sadrzaj>
    <derivirana_varijabla naziv="DomainObject.Predmet.ProtustrankaFormatedWithAdressOIB_1"> MARINA SPORT d.o.o.  Novi Vinodolski, OIB 07888062130, Novljansko polje bb, 51 250 Novi Vinodolski</derivirana_varijabla>
  </DomainObject.Predmet.ProtustrankaFormatedWithAdressOIB>
  <DomainObject.Predmet.ProtustrankaWithAdress>
    <izvorni_sadrzaj>MARINA SPORT d.o.o.  Novi Vinodolski Novljansko polje bb, 51 250 Novi Vinodolski</izvorni_sadrzaj>
    <derivirana_varijabla naziv="DomainObject.Predmet.ProtustrankaWithAdress_1">MARINA SPORT d.o.o.  Novi Vinodolski Novljansko polje bb, 51 250 Novi Vinodolski</derivirana_varijabla>
  </DomainObject.Predmet.ProtustrankaWithAdress>
  <DomainObject.Predmet.ProtustrankaWithAdressOIB>
    <izvorni_sadrzaj>MARINA SPORT d.o.o.  Novi Vinodolski, OIB 07888062130, Novljansko polje bb, 51 250 Novi Vinodolski</izvorni_sadrzaj>
    <derivirana_varijabla naziv="DomainObject.Predmet.ProtustrankaWithAdressOIB_1">MARINA SPORT d.o.o.  Novi Vinodolski, OIB 07888062130, Novljansko polje bb, 51 250 Novi Vinodolski</derivirana_varijabla>
  </DomainObject.Predmet.ProtustrankaWithAdressOIB>
  <DomainObject.Predmet.ProtustrankaNazivFormated>
    <izvorni_sadrzaj>MARINA SPORT d.o.o.  Novi Vinodolski</izvorni_sadrzaj>
    <derivirana_varijabla naziv="DomainObject.Predmet.ProtustrankaNazivFormated_1">MARINA SPORT d.o.o.  Novi Vinodolski</derivirana_varijabla>
  </DomainObject.Predmet.ProtustrankaNazivFormated>
  <DomainObject.Predmet.ProtustrankaNazivFormatedOIB>
    <izvorni_sadrzaj>MARINA SPORT d.o.o.  Novi Vinodolski, OIB 07888062130</izvorni_sadrzaj>
    <derivirana_varijabla naziv="DomainObject.Predmet.ProtustrankaNazivFormatedOIB_1">MARINA SPORT d.o.o.  Novi Vinodolski, OIB 07888062130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FIŠTER  Zagreb zastupanog po punomoćniku Odvjetničko društvo Pradegan &amp; Spicijarić j.t.d.</izvorni_sadrzaj>
    <derivirana_varijabla naziv="DomainObject.Predmet.StrankaFormated_1">  NENAD FIŠTER  Zagreb zastupanog po punomoćniku Odvjetničko društvo Pradegan &amp; Spicijarić j.t.d.</derivirana_varijabla>
  </DomainObject.Predmet.StrankaFormated>
  <DomainObject.Predmet.StrankaFormatedOIB>
    <izvorni_sadrzaj>  NENAD FIŠTER  Zagreb zastupanog po punomoćniku Odvjetničko društvo Pradegan &amp; Spicijarić j.t.d.</izvorni_sadrzaj>
    <derivirana_varijabla naziv="DomainObject.Predmet.StrankaFormatedOIB_1">  NENAD FIŠTER  Zagreb zastupanog po punomoćniku Odvjetničko društvo Pradegan &amp; Spicijarić j.t.d.</derivirana_varijabla>
  </DomainObject.Predmet.StrankaFormatedOIB>
  <DomainObject.Predmet.StrankaFormatedWithAdress>
    <izvorni_sadrzaj> NENAD FIŠTER  Zagreb, Ilica 211, 10 000 Zagreb zastupanog po punomoćniku Odvjetničko društvo Pradegan &amp; Spicijarić j.t.d.</izvorni_sadrzaj>
    <derivirana_varijabla naziv="DomainObject.Predmet.StrankaFormatedWithAdress_1"> NENAD FIŠTER  Zagreb, Ilica 211, 10 000 Zagreb zastupanog po punomoćniku Odvjetničko društvo Pradegan &amp; Spicijarić j.t.d.</derivirana_varijabla>
  </DomainObject.Predmet.StrankaFormatedWithAdress>
  <DomainObject.Predmet.StrankaFormatedWithAdressOIB>
    <izvorni_sadrzaj> NENAD FIŠTER  Zagreb, Ilica 211, 10 000 Zagreb zastupanog po punomoćniku Odvjetničko društvo Pradegan &amp; Spicijarić j.t.d.</izvorni_sadrzaj>
    <derivirana_varijabla naziv="DomainObject.Predmet.StrankaFormatedWithAdressOIB_1"> NENAD FIŠTER  Zagreb, Ilica 211, 10 000 Zagreb zastupanog po punomoćniku Odvjetničko društvo Pradegan &amp; Spicijarić j.t.d.</derivirana_varijabla>
  </DomainObject.Predmet.StrankaFormatedWithAdressOIB>
  <DomainObject.Predmet.StrankaWithAdress>
    <izvorni_sadrzaj>NENAD FIŠTER  Zagreb Ilica 211,10 000 Zagreb</izvorni_sadrzaj>
    <derivirana_varijabla naziv="DomainObject.Predmet.StrankaWithAdress_1">NENAD FIŠTER  Zagreb Ilica 211,10 000 Zagreb</derivirana_varijabla>
  </DomainObject.Predmet.StrankaWithAdress>
  <DomainObject.Predmet.StrankaWithAdressOIB>
    <izvorni_sadrzaj>NENAD FIŠTER  Zagreb, Ilica 211,10 000 Zagreb</izvorni_sadrzaj>
    <derivirana_varijabla naziv="DomainObject.Predmet.StrankaWithAdressOIB_1">NENAD FIŠTER  Zagreb, Ilica 211,10 000 Zagreb</derivirana_varijabla>
  </DomainObject.Predmet.StrankaWithAdressOIB>
  <DomainObject.Predmet.StrankaNazivFormated>
    <izvorni_sadrzaj>NENAD FIŠTER  Zagreb</izvorni_sadrzaj>
    <derivirana_varijabla naziv="DomainObject.Predmet.StrankaNazivFormated_1">NENAD FIŠTER  Zagreb</derivirana_varijabla>
  </DomainObject.Predmet.StrankaNazivFormated>
  <DomainObject.Predmet.StrankaNazivFormatedOIB>
    <izvorni_sadrzaj>NENAD FIŠTER  Zagreb</izvorni_sadrzaj>
    <derivirana_varijabla naziv="DomainObject.Predmet.StrankaNazivFormatedOIB_1">NENAD FIŠTER  Zagreb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NENAD FIŠTER  Zagreb zastupanog po punomoćniku Odvjetničko društvo Pradegan &amp; Spicijarić j.t.d.</item>
    </izvorni_sadrzaj>
    <derivirana_varijabla naziv="DomainObject.Predmet.StrankaListFormated_1">
      <item>NENAD FIŠTER  Zagreb zastupanog po punomoćniku Odvjetničko društvo Pradegan &amp; Spicijarić j.t.d.</item>
    </derivirana_varijabla>
  </DomainObject.Predmet.StrankaListFormated>
  <DomainObject.Predmet.StrankaListFormatedOIB>
    <izvorni_sadrzaj>
      <item>NENAD FIŠTER  Zagreb zastupanog po punomoćniku Odvjetničko društvo Pradegan &amp; Spicijarić j.t.d.</item>
    </izvorni_sadrzaj>
    <derivirana_varijabla naziv="DomainObject.Predmet.StrankaListFormatedOIB_1">
      <item>NENAD FIŠTER  Zagreb zastupanog po punomoćniku Odvjetničko društvo Pradegan &amp; Spicijarić j.t.d.</item>
    </derivirana_varijabla>
  </DomainObject.Predmet.StrankaListFormatedOIB>
  <DomainObject.Predmet.StrankaListFormatedWithAdress>
    <izvorni_sadrzaj>
      <item>NENAD FIŠTER  Zagreb, Ilica 211, 10 000 Zagreb zastupanog po punomoćniku Odvjetničko društvo Pradegan &amp; Spicijarić j.t.d.</item>
    </izvorni_sadrzaj>
    <derivirana_varijabla naziv="DomainObject.Predmet.StrankaListFormatedWithAdress_1">
      <item>NENAD FIŠTER  Zagreb, Ilica 211, 10 000 Zagreb zastupanog po punomoćniku Odvjetničko društvo Pradegan &amp; Spicijarić j.t.d.</item>
    </derivirana_varijabla>
  </DomainObject.Predmet.StrankaListFormatedWithAdress>
  <DomainObject.Predmet.StrankaListFormatedWithAdressOIB>
    <izvorni_sadrzaj>
      <item>NENAD FIŠTER  Zagreb, Ilica 211, 10 000 Zagreb zastupanog po punomoćniku Odvjetničko društvo Pradegan &amp; Spicijarić j.t.d.</item>
    </izvorni_sadrzaj>
    <derivirana_varijabla naziv="DomainObject.Predmet.StrankaListFormatedWithAdressOIB_1">
      <item>NENAD FIŠTER  Zagreb, Ilica 211, 10 000 Zagreb zastupanog po punomoćniku Odvjetničko društvo Pradegan &amp; Spicijarić j.t.d.</item>
    </derivirana_varijabla>
  </DomainObject.Predmet.StrankaListFormatedWithAdressOIB>
  <DomainObject.Predmet.StrankaListNazivFormated>
    <izvorni_sadrzaj>
      <item>NENAD FIŠTER  Zagreb</item>
    </izvorni_sadrzaj>
    <derivirana_varijabla naziv="DomainObject.Predmet.StrankaListNazivFormated_1">
      <item>NENAD FIŠTER  Zagreb</item>
    </derivirana_varijabla>
  </DomainObject.Predmet.StrankaListNazivFormated>
  <DomainObject.Predmet.StrankaListNazivFormatedOIB>
    <izvorni_sadrzaj>
      <item>NENAD FIŠTER  Zagreb</item>
    </izvorni_sadrzaj>
    <derivirana_varijabla naziv="DomainObject.Predmet.StrankaListNazivFormatedOIB_1">
      <item>NENAD FIŠTER  Zagreb</item>
    </derivirana_varijabla>
  </DomainObject.Predmet.StrankaListNazivFormatedOIB>
  <DomainObject.Predmet.ProtuStrankaListFormated>
    <izvorni_sadrzaj>
      <item>MARINA SPORT d.o.o.  Novi Vinodolski</item>
    </izvorni_sadrzaj>
    <derivirana_varijabla naziv="DomainObject.Predmet.ProtuStrankaListFormated_1">
      <item>MARINA SPORT d.o.o.  Novi Vinodolski</item>
    </derivirana_varijabla>
  </DomainObject.Predmet.ProtuStrankaListFormated>
  <DomainObject.Predmet.ProtuStrankaListFormatedOIB>
    <izvorni_sadrzaj>
      <item>MARINA SPORT d.o.o.  Novi Vinodolski, OIB 07888062130</item>
    </izvorni_sadrzaj>
    <derivirana_varijabla naziv="DomainObject.Predmet.ProtuStrankaListFormatedOIB_1">
      <item>MARINA SPORT d.o.o.  Novi Vinodolski, OIB 07888062130</item>
    </derivirana_varijabla>
  </DomainObject.Predmet.ProtuStrankaListFormatedOIB>
  <DomainObject.Predmet.ProtuStrankaListFormatedWithAdress>
    <izvorni_sadrzaj>
      <item>MARINA SPORT d.o.o.  Novi Vinodolski, Novljansko polje bb, 51 250 Novi Vinodolski</item>
    </izvorni_sadrzaj>
    <derivirana_varijabla naziv="DomainObject.Predmet.ProtuStrankaListFormatedWithAdress_1">
      <item>MARINA SPORT d.o.o.  Novi Vinodolski, Novljansko polje bb, 51 250 Novi Vinodolski</item>
    </derivirana_varijabla>
  </DomainObject.Predmet.ProtuStrankaListFormatedWithAdress>
  <DomainObject.Predmet.ProtuStrankaListFormatedWithAdressOIB>
    <izvorni_sadrzaj>
      <item>MARINA SPORT d.o.o.  Novi Vinodolski, OIB 07888062130, Novljansko polje bb, 51 250 Novi Vinodolski</item>
    </izvorni_sadrzaj>
    <derivirana_varijabla naziv="DomainObject.Predmet.ProtuStrankaListFormatedWithAdressOIB_1">
      <item>MARINA SPORT d.o.o.  Novi Vinodolski, OIB 07888062130, Novljansko polje bb, 51 250 Novi Vinodolski</item>
    </derivirana_varijabla>
  </DomainObject.Predmet.ProtuStrankaListFormatedWithAdressOIB>
  <DomainObject.Predmet.ProtuStrankaListNazivFormated>
    <izvorni_sadrzaj>
      <item>MARINA SPORT d.o.o.  Novi Vinodolski</item>
    </izvorni_sadrzaj>
    <derivirana_varijabla naziv="DomainObject.Predmet.ProtuStrankaListNazivFormated_1">
      <item>MARINA SPORT d.o.o.  Novi Vinodolski</item>
    </derivirana_varijabla>
  </DomainObject.Predmet.ProtuStrankaListNazivFormated>
  <DomainObject.Predmet.ProtuStrankaListNazivFormatedOIB>
    <izvorni_sadrzaj>
      <item>MARINA SPORT d.o.o.  Novi Vinodolski, OIB 07888062130</item>
    </izvorni_sadrzaj>
    <derivirana_varijabla naziv="DomainObject.Predmet.ProtuStrankaListNazivFormatedOIB_1">
      <item>MARINA SPORT d.o.o.  Novi Vinodolski, OIB 07888062130</item>
    </derivirana_varijabla>
  </DomainObject.Predmet.ProtuStrankaListNazivFormatedOIB>
  <DomainObject.Predmet.OstaliListFormated>
    <izvorni_sadrzaj>
      <item>Odvjetničko društvo Pradegan &amp; Spicijarić j.t.d. punomoćnik sudionika u postupku NENAD FIŠTER  Zagreb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OstaliListFormated_1">
      <item>Odvjetničko društvo Pradegan &amp; Spicijarić j.t.d. punomoćnik sudionika u postupku NENAD FIŠTER  Zagreb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OstaliListFormated>
  <DomainObject.Predmet.OstaliListFormatedOIB>
    <izvorni_sadrzaj>
      <item>Odvjetničko društvo Pradegan &amp; Spicijarić j.t.d. punomoćnik sudionika u postupku NENAD FIŠTER  Zagreb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izvorni_sadrzaj>
    <derivirana_varijabla naziv="DomainObject.Predmet.OstaliListFormatedOIB_1">
      <item>Odvjetničko društvo Pradegan &amp; Spicijarić j.t.d. punomoćnik sudionika u postupku NENAD FIŠTER  Zagreb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derivirana_varijabla>
  </DomainObject.Predmet.OstaliListFormatedOIB>
  <DomainObject.Predmet.OstaliListFormatedWithAdress>
    <izvorni_sadrzaj>
      <item>Odvjetničko društvo Pradegan &amp; Spicijarić j.t.d., Republike Austrije 17, 10 000 Zagreb punomoćnik sudionika u postupku NENAD FIŠTER  Zagreb</item>
      <item>Privredna banka Zagreb dd, Račkoga 6, 10000 Zagreb</item>
      <item>Gordana Padjen-Štefanić,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izvorni_sadrzaj>
    <derivirana_varijabla naziv="DomainObject.Predmet.OstaliListFormatedWithAdress_1">
      <item>Odvjetničko društvo Pradegan &amp; Spicijarić j.t.d., Republike Austrije 17, 10 000 Zagreb punomoćnik sudionika u postupku NENAD FIŠTER  Zagreb</item>
      <item>Privredna banka Zagreb dd, Račkoga 6, 10000 Zagreb</item>
      <item>Gordana Padjen-Štefanić,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derivirana_varijabla>
  </DomainObject.Predmet.OstaliListFormatedWithAdress>
  <DomainObject.Predmet.OstaliListFormatedWithAdressOIB>
    <izvorni_sadrzaj>
      <item>Odvjetničko društvo Pradegan &amp; Spicijarić j.t.d., Republike Austrije 17, 10 000 Zagreb punomoćnik sudionika u postupku NENAD FIŠTER  Zagreb</item>
      <item>Privredna banka Zagreb dd, OIB 02535697732, Račkoga 6, 10000 Zagreb</item>
      <item>Gordana Padjen-Štefanić, OIB 18837874897,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izvorni_sadrzaj>
    <derivirana_varijabla naziv="DomainObject.Predmet.OstaliListFormatedWithAdressOIB_1">
      <item>Odvjetničko društvo Pradegan &amp; Spicijarić j.t.d., Republike Austrije 17, 10 000 Zagreb punomoćnik sudionika u postupku NENAD FIŠTER  Zagreb</item>
      <item>Privredna banka Zagreb dd, OIB 02535697732, Račkoga 6, 10000 Zagreb</item>
      <item>Gordana Padjen-Štefanić, OIB 18837874897,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derivirana_varijabla>
  </DomainObject.Predmet.OstaliListFormatedWithAdressOIB>
  <DomainObject.Predmet.OstaliListNazivFormated>
    <izvorni_sadrzaj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OstaliListNazivFormated_1"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OstaliListNazivFormated>
  <DomainObject.Predmet.OstaliListNazivFormatedOIB>
    <izvorni_sadrzaj>
      <item>Odvjetničko društvo Pradegan &amp; Spicijarić j.t.d.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izvorni_sadrzaj>
    <derivirana_varijabla naziv="DomainObject.Predmet.OstaliListNazivFormatedOIB_1">
      <item>Odvjetničko društvo Pradegan &amp; Spicijarić j.t.d.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FIŠTER  Zagreb</izvorni_sadrzaj>
    <derivirana_varijabla naziv="DomainObject.Predmet.StrankaIDrugi_1">NENAD FIŠTER  Zagreb</derivirana_varijabla>
  </DomainObject.Predmet.StrankaIDrugi>
  <DomainObject.Predmet.ProtustrankaIDrugi>
    <izvorni_sadrzaj>MARINA SPORT d.o.o.  Novi Vinodolski</izvorni_sadrzaj>
    <derivirana_varijabla naziv="DomainObject.Predmet.ProtustrankaIDrugi_1">MARINA SPORT d.o.o.  Novi Vinodolski</derivirana_varijabla>
  </DomainObject.Predmet.ProtustrankaIDrugi>
  <DomainObject.Predmet.StrankaIDrugiAdressOIB>
    <izvorni_sadrzaj>NENAD FIŠTER  Zagreb, Ilica 211, 10 000 Zagreb</izvorni_sadrzaj>
    <derivirana_varijabla naziv="DomainObject.Predmet.StrankaIDrugiAdressOIB_1">NENAD FIŠTER  Zagreb, Ilica 211, 10 000 Zagreb</derivirana_varijabla>
  </DomainObject.Predmet.StrankaIDrugiAdressOIB>
  <DomainObject.Predmet.ProtustrankaIDrugiAdressOIB>
    <izvorni_sadrzaj>MARINA SPORT d.o.o.  Novi Vinodolski, OIB 07888062130, Novljansko polje bb, 51 250 Novi Vinodolski</izvorni_sadrzaj>
    <derivirana_varijabla naziv="DomainObject.Predmet.ProtustrankaIDrugiAdressOIB_1">MARINA SPORT d.o.o.  Novi Vinodolski, OIB 07888062130, Novljansko polje bb,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SPORT d.o.o.  Novi Vinodolski</item>
      <item>NENAD FIŠTER  Zagreb</item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SudioniciListNaziv_1">
      <item>MARINA SPORT d.o.o.  Novi Vinodolski</item>
      <item>NENAD FIŠTER  Zagreb</item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SudioniciListNaziv>
  <DomainObject.Predmet.SudioniciListAdressOIB>
    <izvorni_sadrzaj>
      <item>MARINA SPORT d.o.o.  Novi Vinodolski, OIB 07888062130, Novljansko polje bb,51 250 Novi Vinodolski</item>
      <item>NENAD FIŠTER  Zagreb, Ilica 211,10 000 Zagreb</item>
      <item>Odvjetničko društvo Pradegan &amp; Spicijarić j.t.d., Republike Austrije 17,10 000 Zagreb</item>
      <item>Privredna banka Zagreb dd, OIB 02535697732, Račkoga 6,10000 Zagreb</item>
      <item>Gordana Padjen-Štefanić, OIB 18837874897, Ciottina 20,51000 Rijeka</item>
      <item>Tomislav Hanževački, Milovana Muževića 94,51265 Dramalj</item>
      <item>ŽDO Rijeka, 51000 Rijeka</item>
      <item>Porezna uprava Rijeka, Riva 10,51 000 Rijeka</item>
      <item>NARODNE NOVINE DD / - NARODNE NOVINE DD, RATKAJEV  PROLAZ 4,10000 Zagreb</item>
    </izvorni_sadrzaj>
    <derivirana_varijabla naziv="DomainObject.Predmet.SudioniciListAdressOIB_1">
      <item>MARINA SPORT d.o.o.  Novi Vinodolski, OIB 07888062130, Novljansko polje bb,51 250 Novi Vinodolski</item>
      <item>NENAD FIŠTER  Zagreb, Ilica 211,10 000 Zagreb</item>
      <item>Odvjetničko društvo Pradegan &amp; Spicijarić j.t.d., Republike Austrije 17,10 000 Zagreb</item>
      <item>Privredna banka Zagreb dd, OIB 02535697732, Račkoga 6,10000 Zagreb</item>
      <item>Gordana Padjen-Štefanić, OIB 18837874897, Ciottina 20,51000 Rijeka</item>
      <item>Tomislav Hanževački, Milovana Muževića 94,51265 Dramalj</item>
      <item>ŽDO Rijeka, 51000 Rijeka</item>
      <item>Porezna uprava Rijeka, Riva 10,51 000 Rijeka</item>
      <item>NARODNE NOVINE DD / - NARODNE NOVINE DD, RATKAJEV  PROLAZ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07888062130</item>
      <item>, OIB null</item>
      <item>, OIB null</item>
      <item>, OIB 02535697732</item>
      <item>, OIB 18837874897</item>
      <item>, OIB null</item>
      <item>, OIB null</item>
      <item>, OIB null</item>
      <item>, OIB null</item>
    </izvorni_sadrzaj>
    <derivirana_varijabla naziv="DomainObject.Predmet.SudioniciListNazivOIB_1">
      <item>, OIB 07888062130</item>
      <item>, OIB null</item>
      <item>, OIB null</item>
      <item>, OIB 02535697732</item>
      <item>, OIB 18837874897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B0155-6D32-4548-94B8-016D13310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229</properties:Words>
  <properties:Characters>1060</properties:Characters>
  <properties:Lines>56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2015-11-27T14:07:00Z</dcterms:created>
  <dc:creator>Krunoslava Mikulić</dc:creator>
  <cp:lastModifiedBy>Dajana Jurković</cp:lastModifiedBy>
  <cp:lastPrinted>2015-02-12T12:27:00Z</cp:lastPrinted>
  <dcterms:modified xmlns:xsi="http://www.w3.org/2001/XMLSchema-instance" xsi:type="dcterms:W3CDTF">2015-11-30T09:17:00Z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