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0709" w14:paraId="8330709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B17535">
        <w:t>192</w:t>
      </w:r>
      <w:r w:rsidR="00393B64">
        <w:t>/15-</w:t>
      </w:r>
      <w:r w:rsidR="00B1753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ED6162">
        <w:t xml:space="preserve">zaposlenika </w:t>
      </w:r>
      <w:r w:rsidR="00B17535">
        <w:t>Miroslava Radosta iz Sukošana, Put Raskrižja 61,</w:t>
      </w:r>
      <w:r w:rsidR="00ED6162">
        <w:t xml:space="preserve"> OIB: </w:t>
      </w:r>
      <w:r w:rsidR="00B17535">
        <w:t>80213720617</w:t>
      </w:r>
      <w:r w:rsidR="00ED6162">
        <w:t xml:space="preserve">, zastupanog po punomoćnicima iz Zajedničkog odvjetničkog ureda </w:t>
      </w:r>
      <w:r w:rsidR="00B17535">
        <w:t>Gluić &amp; Ninčević</w:t>
      </w:r>
      <w:r w:rsidR="00ED6162">
        <w:t xml:space="preserve"> iz Zadra,</w:t>
      </w:r>
      <w:r w:rsidR="001A5792" w:rsidRPr="00F60CD9"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17535">
        <w:t>POSEJDON SERVIS</w:t>
      </w:r>
      <w:r w:rsidR="00311F50">
        <w:t xml:space="preserve"> d.o.o. </w:t>
      </w:r>
      <w:r w:rsidR="00B17535">
        <w:t>Sukošan, Put Raskrižja 61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B17535">
        <w:t>09167174463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B17535">
        <w:t>0</w:t>
      </w:r>
      <w:r w:rsidR="0091152B">
        <w:t>6</w:t>
      </w:r>
      <w:r w:rsidR="00A10BFD">
        <w:t xml:space="preserve">. </w:t>
      </w:r>
      <w:r w:rsidR="00B17535">
        <w:t>studenoga</w:t>
      </w:r>
      <w:r w:rsidR="00F60CD9">
        <w:t xml:space="preserve"> 2015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70A5D">
        <w:t xml:space="preserve">POSEJDON SERVIS d.o.o. Sukošan, Put Raskrižja 61, </w:t>
      </w:r>
      <w:r w:rsidR="00A70A5D" w:rsidRPr="00F60CD9">
        <w:t>OIB:</w:t>
      </w:r>
      <w:r w:rsidR="00A70A5D">
        <w:t xml:space="preserve"> 09167174463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70A5D" w:rsidP="00A70A5D" w:rsidR="00A70A5D">
      <w:pPr>
        <w:jc w:val="center"/>
      </w:pPr>
      <w:r>
        <w:t>16. studenoga</w:t>
      </w:r>
      <w:r w:rsidRPr="00F60CD9">
        <w:t xml:space="preserve"> 2015</w:t>
      </w:r>
      <w:r>
        <w:t>. godine u</w:t>
      </w:r>
      <w:r w:rsidRPr="00F60CD9">
        <w:t xml:space="preserve"> </w:t>
      </w:r>
      <w:r>
        <w:t>08,45</w:t>
      </w:r>
      <w:r w:rsidRPr="00F60CD9">
        <w:t xml:space="preserve"> sati kod ovog suda, Ulica Franje Tuđmana br. 35, sudnica br, </w:t>
      </w:r>
      <w:r>
        <w:t>26/</w:t>
      </w:r>
      <w:r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A70A5D" w:rsidP="00A70A5D" w:rsidR="00A70A5D">
      <w:pPr>
        <w:pStyle w:val="Odlomakpopisa"/>
        <w:ind w:left="0"/>
        <w:jc w:val="center"/>
      </w:pPr>
      <w:r>
        <w:t>16. studenoga</w:t>
      </w:r>
      <w:r w:rsidRPr="00F60CD9">
        <w:t xml:space="preserve"> 2015</w:t>
      </w:r>
      <w:r>
        <w:t>. godine u</w:t>
      </w:r>
      <w:r w:rsidRPr="00F60CD9">
        <w:t xml:space="preserve"> </w:t>
      </w:r>
      <w:r>
        <w:t>08,50</w:t>
      </w:r>
      <w:r w:rsidRPr="00F60CD9">
        <w:t xml:space="preserve"> sati kod ovog suda, Ulica Franje Tuđmana br. 35, sudnica br, </w:t>
      </w:r>
      <w:r>
        <w:t>26/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ED6162" w:rsidR="00ED6162">
      <w:pPr>
        <w:jc w:val="both"/>
      </w:pPr>
      <w:r w:rsidRPr="00F60CD9">
        <w:tab/>
      </w:r>
      <w:r w:rsidR="00ED6162" w:rsidRPr="004E0D54">
        <w:t>Predlagatelj je dostavi</w:t>
      </w:r>
      <w:r w:rsidR="00ED6162">
        <w:t>o</w:t>
      </w:r>
      <w:r w:rsidR="00ED6162" w:rsidRPr="004E0D54">
        <w:t xml:space="preserve"> ovom sudu prijedlog za pokretanje stečajnog postupka nad stečajnim dužnikom </w:t>
      </w:r>
      <w:r w:rsidR="00A70A5D">
        <w:t>POSEJDON SERVIS d.o.o. Sukošan</w:t>
      </w:r>
      <w:r w:rsidR="00ED6162" w:rsidRPr="004E0D54">
        <w:t xml:space="preserve">, navodeći da je </w:t>
      </w:r>
      <w:r w:rsidR="00ED6162">
        <w:t xml:space="preserve">raniji </w:t>
      </w:r>
      <w:r w:rsidR="00ED6162" w:rsidRPr="004E0D54">
        <w:t>zaposleni</w:t>
      </w:r>
      <w:r w:rsidR="00ED6162">
        <w:t>k</w:t>
      </w:r>
      <w:r w:rsidR="00ED6162" w:rsidRPr="004E0D54">
        <w:t xml:space="preserve"> stečajnog dužnika i da </w:t>
      </w:r>
      <w:r w:rsidR="002A72E9">
        <w:t>mu</w:t>
      </w:r>
      <w:r w:rsidR="00ED6162">
        <w:t xml:space="preserve"> dužnik </w:t>
      </w:r>
      <w:r w:rsidR="00ED6162" w:rsidRPr="004E0D54">
        <w:t>duguje neisplaćen</w:t>
      </w:r>
      <w:r w:rsidR="00ED6162">
        <w:t>e</w:t>
      </w:r>
      <w:r w:rsidR="00ED6162" w:rsidRPr="004E0D54">
        <w:t xml:space="preserve"> plać</w:t>
      </w:r>
      <w:r w:rsidR="00ED6162">
        <w:t>e</w:t>
      </w:r>
      <w:r w:rsidR="00ED6162" w:rsidRPr="004E0D54">
        <w:t xml:space="preserve"> za</w:t>
      </w:r>
      <w:r w:rsidR="00ED6162">
        <w:t xml:space="preserve"> vremensko razdoblje od </w:t>
      </w:r>
      <w:r w:rsidR="00A70A5D">
        <w:t>srpnja do rujna</w:t>
      </w:r>
      <w:r w:rsidR="00ED6162">
        <w:t xml:space="preserve"> 2015. godine.</w:t>
      </w:r>
      <w:r w:rsidR="00ED6162" w:rsidRPr="004E0D54">
        <w:t xml:space="preserve"> Predlagatelj je priloži</w:t>
      </w:r>
      <w:r w:rsidR="00ED6162">
        <w:t>o tri</w:t>
      </w:r>
      <w:r w:rsidR="00A70A5D">
        <w:t xml:space="preserve"> isplatne liste plaće za mjesece srpanj, kolovoz i rujan 2015. godine</w:t>
      </w:r>
      <w:r w:rsidR="00ED6162">
        <w:t>.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>Kako iz prijedloga za otvaranje stečajnog postupka proizlazi da je utvrđeno postojanje stečajnog razloga – nesposobnost za plaćanje</w:t>
      </w:r>
      <w:r w:rsidR="002A72E9">
        <w:t xml:space="preserve"> predviđenog u </w:t>
      </w:r>
      <w:r w:rsidR="002A72E9" w:rsidRPr="00577846">
        <w:t>čl. 6. st. 2. alineja 2. Stečajnog zakona jer iz prijedloga</w:t>
      </w:r>
      <w:r w:rsidR="00577846" w:rsidRPr="00577846">
        <w:t xml:space="preserve"> i isplatnih lista</w:t>
      </w:r>
      <w:r w:rsidR="002A72E9" w:rsidRPr="00577846">
        <w:t xml:space="preserve"> proizlazi da stečajni dužnik nije isplatio tri dospjele plaće,</w:t>
      </w:r>
      <w:r w:rsidR="00577846" w:rsidRPr="00577846">
        <w:t xml:space="preserve"> čime je predlagatelj osim toga </w:t>
      </w:r>
      <w:r w:rsidRPr="00577846">
        <w:t>učinio vjerojatnim postojanje svoje tražbine prema stečajnom dužniku</w:t>
      </w:r>
      <w:r w:rsidR="00577846" w:rsidRPr="00577846">
        <w:t>,</w:t>
      </w:r>
      <w:r w:rsidR="002A72E9" w:rsidRPr="00577846">
        <w:t xml:space="preserve"> </w:t>
      </w:r>
      <w:r w:rsidRPr="00577846">
        <w:t xml:space="preserve">to je odlučeno kao u izreci ovog rješenja.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B17535">
        <w:t>0</w:t>
      </w:r>
      <w:r w:rsidR="0091152B">
        <w:t>6</w:t>
      </w:r>
      <w:r w:rsidR="00B17535">
        <w:t xml:space="preserve">. studenoga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Stečajni sudac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70A5D">
        <w:t>POSEJDON SERVIS d.o.o. Sukošan</w:t>
      </w:r>
      <w:r w:rsidR="00ED6162">
        <w:t xml:space="preserve"> </w:t>
      </w:r>
      <w:r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A70A5D" w:rsidP="0020610B" w:rsidR="0020610B">
      <w:pPr>
        <w:numPr>
          <w:ilvl w:val="0"/>
          <w:numId w:val="3"/>
        </w:numPr>
      </w:pPr>
      <w:r>
        <w:t>Miroslav Radosta,</w:t>
      </w:r>
      <w:r w:rsidRPr="00A70A5D">
        <w:t xml:space="preserve"> </w:t>
      </w:r>
      <w:r>
        <w:t xml:space="preserve">Sukošan, Put Raskrižja 61 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ED6162" w:rsidP="0020610B" w:rsidR="00ED6162">
      <w:pPr>
        <w:numPr>
          <w:ilvl w:val="0"/>
          <w:numId w:val="3"/>
        </w:numPr>
      </w:pPr>
      <w:r>
        <w:t>predlagatelju po punomoćnicima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2E9" w:rsidP="00AA1AD1" w:rsidR="002A72E9">
      <w:r>
        <w:separator/>
      </w:r>
    </w:p>
  </w:endnote>
  <w:endnote w:id="0" w:type="continuationSeparator">
    <w:p w:rsidRDefault="002A72E9" w:rsidP="00AA1AD1" w:rsidR="002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2E9" w:rsidP="00AA1AD1" w:rsidR="002A72E9">
      <w:r>
        <w:separator/>
      </w:r>
    </w:p>
  </w:footnote>
  <w:footnote w:id="0" w:type="continuationSeparator">
    <w:p w:rsidRDefault="002A72E9" w:rsidP="00AA1AD1" w:rsidR="002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2E9" w:rsidP="00F60CD9" w:rsidR="002A72E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F369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</w:t>
    </w:r>
    <w:r w:rsidR="00B17535">
      <w:t>192/15-4</w:t>
    </w:r>
  </w:p>
  <w:p w:rsidRDefault="002A72E9" w:rsidR="002A72E9">
    <w:pPr>
      <w:pStyle w:val="Zaglavlje"/>
      <w:jc w:val="center"/>
    </w:pPr>
  </w:p>
  <w:p w:rsidRDefault="002A72E9" w:rsidR="002A72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369D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14505.00</izvorni_sadrzaj>
    <derivirana_varijabla naziv="DomainObject.Predmet.InicijalnaVrijednost_1">14505.00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POSEJDON SERVIS društvo s ograničenom odgovornošću za servisiranje brodova i usluge</izvorni_sadrzaj>
    <derivirana_varijabla naziv="DomainObject.Predmet.ProtustrankaFormated_1">  POSEJDON SERVIS društvo s ograničenom odgovornošću za servisiranje brodova i usluge</derivirana_varijabla>
  </DomainObject.Predmet.ProtustrankaFormated>
  <DomainObject.Predmet.ProtustrankaFormatedOIB>
    <izvorni_sadrzaj>  POSEJDON SERVIS društvo s ograničenom odgovornošću za servisiranje brodova i usluge, OIB 09167174463</izvorni_sadrzaj>
    <derivirana_varijabla naziv="DomainObject.Predmet.ProtustrankaFormatedOIB_1">  POSEJDON SERVIS društvo s ograničenom odgovornošću za servisiranje brodova i usluge, OIB 09167174463</derivirana_varijabla>
  </DomainObject.Predmet.ProtustrankaFormatedOIB>
  <DomainObject.Predmet.ProtustrankaFormatedWithAdress>
    <izvorni_sadrzaj> POSEJDON SERVIS društvo s ograničenom odgovornošću za servisiranje brodova i usluge, Put Raskrižja 61, 23206 Sukošan</izvorni_sadrzaj>
    <derivirana_varijabla naziv="DomainObject.Predmet.ProtustrankaFormatedWithAdress_1"> POSEJDON SERVIS društvo s ograničenom odgovornošću za servisiranje brodova i usluge, Put Raskrižja 61, 23206 Sukošan</derivirana_varijabla>
  </DomainObject.Predmet.ProtustrankaFormatedWithAdress>
  <DomainObject.Predmet.ProtustrankaFormatedWithAdressOIB>
    <izvorni_sadrzaj> POSEJDON SERVIS društvo s ograničenom odgovornošću za servisiranje brodova i usluge, OIB 09167174463, Put Raskrižja 61, 23206 Sukošan</izvorni_sadrzaj>
    <derivirana_varijabla naziv="DomainObject.Predmet.ProtustrankaFormatedWithAdressOIB_1"> POSEJDON SERVIS društvo s ograničenom odgovornošću za servisiranje brodova i usluge, OIB 09167174463, Put Raskrižja 61, 23206 Sukošan</derivirana_varijabla>
  </DomainObject.Predmet.ProtustrankaFormatedWithAdressOIB>
  <DomainObject.Predmet.ProtustrankaWithAdress>
    <izvorni_sadrzaj>POSEJDON SERVIS društvo s ograničenom odgovornošću za servisiranje brodova i usluge Put Raskrižja 61, 23206 Sukošan</izvorni_sadrzaj>
    <derivirana_varijabla naziv="DomainObject.Predmet.ProtustrankaWithAdress_1">POSEJDON SERVIS društvo s ograničenom odgovornošću za servisiranje brodova i usluge Put Raskrižja 61, 23206 Sukošan</derivirana_varijabla>
  </DomainObject.Predmet.ProtustrankaWithAdress>
  <DomainObject.Predmet.ProtustrankaWithAdressOIB>
    <izvorni_sadrzaj>POSEJDON SERVIS društvo s ograničenom odgovornošću za servisiranje brodova i usluge, OIB 09167174463, Put Raskrižja 61, 23206 Sukošan</izvorni_sadrzaj>
    <derivirana_varijabla naziv="DomainObject.Predmet.ProtustrankaWithAdressOIB_1">POSEJDON SERVIS društvo s ograničenom odgovornošću za servisiranje brodova i usluge, OIB 09167174463, Put Raskrižja 61, 23206 Sukošan</derivirana_varijabla>
  </DomainObject.Predmet.ProtustrankaWithAdressOIB>
  <DomainObject.Predmet.ProtustrankaNazivFormated>
    <izvorni_sadrzaj>POSEJDON SERVIS društvo s ograničenom odgovornošću za servisiranje brodova i usluge</izvorni_sadrzaj>
    <derivirana_varijabla naziv="DomainObject.Predmet.ProtustrankaNazivFormated_1">POSEJDON SERVIS društvo s ograničenom odgovornošću za servisiranje brodova i usluge</derivirana_varijabla>
  </DomainObject.Predmet.ProtustrankaNazivFormated>
  <DomainObject.Predmet.ProtustrankaNazivFormatedOIB>
    <izvorni_sadrzaj>POSEJDON SERVIS društvo s ograničenom odgovornošću za servisiranje brodova i usluge, OIB 09167174463</izvorni_sadrzaj>
    <derivirana_varijabla naziv="DomainObject.Predmet.ProtustrankaNazivFormatedOIB_1">POSEJDON SERVIS društvo s ograničenom odgovornošću za servisiranje brodova i usluge, OIB 09167174463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Radosta</izvorni_sadrzaj>
    <derivirana_varijabla naziv="DomainObject.Predmet.StrankaFormated_1">  Miroslav Radosta</derivirana_varijabla>
  </DomainObject.Predmet.StrankaFormated>
  <DomainObject.Predmet.StrankaFormatedOIB>
    <izvorni_sadrzaj>  Miroslav Radosta, OIB 80213720617</izvorni_sadrzaj>
    <derivirana_varijabla naziv="DomainObject.Predmet.StrankaFormatedOIB_1">  Miroslav Radosta, OIB 80213720617</derivirana_varijabla>
  </DomainObject.Predmet.StrankaFormatedOIB>
  <DomainObject.Predmet.StrankaFormatedWithAdress>
    <izvorni_sadrzaj> Miroslav Radosta, Put Raskrižja 61, 23206 Sukošan</izvorni_sadrzaj>
    <derivirana_varijabla naziv="DomainObject.Predmet.StrankaFormatedWithAdress_1"> Miroslav Radosta, Put Raskrižja 61, 23206 Sukošan</derivirana_varijabla>
  </DomainObject.Predmet.StrankaFormatedWithAdress>
  <DomainObject.Predmet.StrankaFormatedWithAdressOIB>
    <izvorni_sadrzaj> Miroslav Radosta, OIB 80213720617, Put Raskrižja 61, 23206 Sukošan</izvorni_sadrzaj>
    <derivirana_varijabla naziv="DomainObject.Predmet.StrankaFormatedWithAdressOIB_1"> Miroslav Radosta, OIB 80213720617, Put Raskrižja 61, 23206 Sukošan</derivirana_varijabla>
  </DomainObject.Predmet.StrankaFormatedWithAdressOIB>
  <DomainObject.Predmet.StrankaWithAdress>
    <izvorni_sadrzaj>Miroslav Radosta Put Raskrižja 61,23206 Sukošan</izvorni_sadrzaj>
    <derivirana_varijabla naziv="DomainObject.Predmet.StrankaWithAdress_1">Miroslav Radosta Put Raskrižja 61,23206 Sukošan</derivirana_varijabla>
  </DomainObject.Predmet.StrankaWithAdress>
  <DomainObject.Predmet.StrankaWithAdressOIB>
    <izvorni_sadrzaj>Miroslav Radosta, OIB 80213720617, Put Raskrižja 61,23206 Sukošan</izvorni_sadrzaj>
    <derivirana_varijabla naziv="DomainObject.Predmet.StrankaWithAdressOIB_1">Miroslav Radosta, OIB 80213720617, Put Raskrižja 61,23206 Sukošan</derivirana_varijabla>
  </DomainObject.Predmet.StrankaWithAdressOIB>
  <DomainObject.Predmet.StrankaNazivFormated>
    <izvorni_sadrzaj>Miroslav Radosta</izvorni_sadrzaj>
    <derivirana_varijabla naziv="DomainObject.Predmet.StrankaNazivFormated_1">Miroslav Radosta</derivirana_varijabla>
  </DomainObject.Predmet.StrankaNazivFormated>
  <DomainObject.Predmet.StrankaNazivFormatedOIB>
    <izvorni_sadrzaj>Miroslav Radosta, OIB 80213720617</izvorni_sadrzaj>
    <derivirana_varijabla naziv="DomainObject.Predmet.StrankaNazivFormatedOIB_1">Miroslav Radosta, OIB 80213720617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Miroslav Radosta</item>
    </izvorni_sadrzaj>
    <derivirana_varijabla naziv="DomainObject.Predmet.StrankaListFormated_1">
      <item>Miroslav Radosta</item>
    </derivirana_varijabla>
  </DomainObject.Predmet.StrankaListFormated>
  <DomainObject.Predmet.StrankaListFormatedOIB>
    <izvorni_sadrzaj>
      <item>Miroslav Radosta, OIB 80213720617</item>
    </izvorni_sadrzaj>
    <derivirana_varijabla naziv="DomainObject.Predmet.StrankaListFormatedOIB_1">
      <item>Miroslav Radosta, OIB 80213720617</item>
    </derivirana_varijabla>
  </DomainObject.Predmet.StrankaListFormatedOIB>
  <DomainObject.Predmet.StrankaListFormatedWithAdress>
    <izvorni_sadrzaj>
      <item>Miroslav Radosta, Put Raskrižja 61, 23206 Sukošan</item>
    </izvorni_sadrzaj>
    <derivirana_varijabla naziv="DomainObject.Predmet.StrankaListFormatedWithAdress_1">
      <item>Miroslav Radosta, Put Raskrižja 61, 23206 Sukošan</item>
    </derivirana_varijabla>
  </DomainObject.Predmet.StrankaListFormatedWithAdress>
  <DomainObject.Predmet.StrankaListFormatedWithAdressOIB>
    <izvorni_sadrzaj>
      <item>Miroslav Radosta, OIB 80213720617, Put Raskrižja 61, 23206 Sukošan</item>
    </izvorni_sadrzaj>
    <derivirana_varijabla naziv="DomainObject.Predmet.StrankaListFormatedWithAdressOIB_1">
      <item>Miroslav Radosta, OIB 80213720617, Put Raskrižja 61, 23206 Sukošan</item>
    </derivirana_varijabla>
  </DomainObject.Predmet.StrankaListFormatedWithAdressOIB>
  <DomainObject.Predmet.StrankaListNazivFormated>
    <izvorni_sadrzaj>
      <item>Miroslav Radosta</item>
    </izvorni_sadrzaj>
    <derivirana_varijabla naziv="DomainObject.Predmet.StrankaListNazivFormated_1">
      <item>Miroslav Radosta</item>
    </derivirana_varijabla>
  </DomainObject.Predmet.StrankaListNazivFormated>
  <DomainObject.Predmet.StrankaListNazivFormatedOIB>
    <izvorni_sadrzaj>
      <item>Miroslav Radosta, OIB 80213720617</item>
    </izvorni_sadrzaj>
    <derivirana_varijabla naziv="DomainObject.Predmet.StrankaListNazivFormatedOIB_1">
      <item>Miroslav Radosta, OIB 80213720617</item>
    </derivirana_varijabla>
  </DomainObject.Predmet.StrankaListNazivFormatedOIB>
  <DomainObject.Predmet.ProtuStrankaListFormated>
    <izvorni_sadrzaj>
      <item>POSEJDON SERVIS društvo s ograničenom odgovornošću za servisiranje brodova i usluge</item>
    </izvorni_sadrzaj>
    <derivirana_varijabla naziv="DomainObject.Predmet.ProtuStrankaListFormated_1">
      <item>POSEJDON SERVIS društvo s ograničenom odgovornošću za servisiranje brodova i usluge</item>
    </derivirana_varijabla>
  </DomainObject.Predmet.ProtuStrankaListFormated>
  <DomainObject.Predmet.ProtuStrankaListFormatedOIB>
    <izvorni_sadrzaj>
      <item>POSEJDON SERVIS društvo s ograničenom odgovornošću za servisiranje brodova i usluge, OIB 09167174463</item>
    </izvorni_sadrzaj>
    <derivirana_varijabla naziv="DomainObject.Predmet.ProtuStrankaListFormatedOIB_1">
      <item>POSEJDON SERVIS društvo s ograničenom odgovornošću za servisiranje brodova i usluge, OIB 09167174463</item>
    </derivirana_varijabla>
  </DomainObject.Predmet.ProtuStrankaListFormatedOIB>
  <DomainObject.Predmet.ProtuStrankaListFormatedWithAdress>
    <izvorni_sadrzaj>
      <item>POSEJDON SERVIS društvo s ograničenom odgovornošću za servisiranje brodova i usluge, Put Raskrižja 61, 23206 Sukošan</item>
    </izvorni_sadrzaj>
    <derivirana_varijabla naziv="DomainObject.Predmet.ProtuStrankaListFormatedWithAdress_1">
      <item>POSEJDON SERVIS društvo s ograničenom odgovornošću za servisiranje brodova i usluge, Put Raskrižja 61, 23206 Sukošan</item>
    </derivirana_varijabla>
  </DomainObject.Predmet.ProtuStrankaListFormatedWithAdress>
  <DomainObject.Predmet.ProtuStrankaListFormatedWithAdressOIB>
    <izvorni_sadrzaj>
      <item>POSEJDON SERVIS društvo s ograničenom odgovornošću za servisiranje brodova i usluge, OIB 09167174463, Put Raskrižja 61, 23206 Sukošan</item>
    </izvorni_sadrzaj>
    <derivirana_varijabla naziv="DomainObject.Predmet.ProtuStrankaListFormatedWithAdressOIB_1">
      <item>POSEJDON SERVIS društvo s ograničenom odgovornošću za servisiranje brodova i usluge, OIB 09167174463, Put Raskrižja 61, 23206 Sukošan</item>
    </derivirana_varijabla>
  </DomainObject.Predmet.ProtuStrankaListFormatedWithAdressOIB>
  <DomainObject.Predmet.ProtuStrankaListNazivFormated>
    <izvorni_sadrzaj>
      <item>POSEJDON SERVIS društvo s ograničenom odgovornošću za servisiranje brodova i usluge</item>
    </izvorni_sadrzaj>
    <derivirana_varijabla naziv="DomainObject.Predmet.ProtuStrankaListNazivFormated_1">
      <item>POSEJDON SERVIS društvo s ograničenom odgovornošću za servisiranje brodova i usluge</item>
    </derivirana_varijabla>
  </DomainObject.Predmet.ProtuStrankaListNazivFormated>
  <DomainObject.Predmet.ProtuStrankaListNazivFormatedOIB>
    <izvorni_sadrzaj>
      <item>POSEJDON SERVIS društvo s ograničenom odgovornošću za servisiranje brodova i usluge, OIB 09167174463</item>
    </izvorni_sadrzaj>
    <derivirana_varijabla naziv="DomainObject.Predmet.ProtuStrankaListNazivFormatedOIB_1">
      <item>POSEJDON SERVIS društvo s ograničenom odgovornošću za servisiranje brodova i usluge, OIB 09167174463</item>
    </derivirana_varijabla>
  </DomainObject.Predmet.ProtuStrankaListNazivFormatedOIB>
  <DomainObject.Predmet.OstaliListFormated>
    <izvorni_sadrzaj>
      <item>ZOU Ante Gluić &amp; Šime Ninčević</item>
    </izvorni_sadrzaj>
    <derivirana_varijabla naziv="DomainObject.Predmet.OstaliListFormated_1">
      <item>ZOU Ante Gluić &amp; Šime Ninčević</item>
    </derivirana_varijabla>
  </DomainObject.Predmet.OstaliListFormated>
  <DomainObject.Predmet.OstaliListFormatedOIB>
    <izvorni_sadrzaj>
      <item>ZOU Ante Gluić &amp; Šime Ninčević</item>
    </izvorni_sadrzaj>
    <derivirana_varijabla naziv="DomainObject.Predmet.OstaliListFormatedOIB_1">
      <item>ZOU Ante Gluić &amp; Šime Ninčević</item>
    </derivirana_varijabla>
  </DomainObject.Predmet.OstaliListFormatedOIB>
  <DomainObject.Predmet.OstaliListFormatedWithAdress>
    <izvorni_sadrzaj>
      <item>ZOU Ante Gluić &amp; Šime Ninčević</item>
    </izvorni_sadrzaj>
    <derivirana_varijabla naziv="DomainObject.Predmet.OstaliListFormatedWithAdress_1">
      <item>ZOU Ante Gluić &amp; Šime Ninčević</item>
    </derivirana_varijabla>
  </DomainObject.Predmet.OstaliListFormatedWithAdress>
  <DomainObject.Predmet.OstaliListFormatedWithAdressOIB>
    <izvorni_sadrzaj>
      <item>ZOU Ante Gluić &amp; Šime Ninčević</item>
    </izvorni_sadrzaj>
    <derivirana_varijabla naziv="DomainObject.Predmet.OstaliListFormatedWithAdressOIB_1">
      <item>ZOU Ante Gluić &amp; Šime Ninčević</item>
    </derivirana_varijabla>
  </DomainObject.Predmet.OstaliListFormatedWithAdressOIB>
  <DomainObject.Predmet.OstaliListNazivFormated>
    <izvorni_sadrzaj>
      <item>ZOU Ante Gluić &amp; Šime Ninčević</item>
    </izvorni_sadrzaj>
    <derivirana_varijabla naziv="DomainObject.Predmet.OstaliListNazivFormated_1">
      <item>ZOU Ante Gluić &amp; Šime Ninčević</item>
    </derivirana_varijabla>
  </DomainObject.Predmet.OstaliListNazivFormated>
  <DomainObject.Predmet.OstaliListNazivFormatedOIB>
    <izvorni_sadrzaj>
      <item>ZOU Ante Gluić &amp; Šime Ninčević</item>
    </izvorni_sadrzaj>
    <derivirana_varijabla naziv="DomainObject.Predmet.OstaliListNazivFormatedOIB_1"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Radosta</izvorni_sadrzaj>
    <derivirana_varijabla naziv="DomainObject.Predmet.StrankaIDrugi_1">Miroslav Radosta</derivirana_varijabla>
  </DomainObject.Predmet.StrankaIDrugi>
  <DomainObject.Predmet.ProtustrankaIDrugi>
    <izvorni_sadrzaj>POSEJDON SERVIS društvo s ograničenom odgovornošću za servisiranje brodova i usluge</izvorni_sadrzaj>
    <derivirana_varijabla naziv="DomainObject.Predmet.ProtustrankaIDrugi_1">POSEJDON SERVIS društvo s ograničenom odgovornošću za servisiranje brodova i usluge</derivirana_varijabla>
  </DomainObject.Predmet.ProtustrankaIDrugi>
  <DomainObject.Predmet.StrankaIDrugiAdressOIB>
    <izvorni_sadrzaj>Miroslav Radosta, OIB 80213720617, Put Raskrižja 61, 23206 Sukošan</izvorni_sadrzaj>
    <derivirana_varijabla naziv="DomainObject.Predmet.StrankaIDrugiAdressOIB_1">Miroslav Radosta, OIB 80213720617, Put Raskrižja 61, 23206 Sukošan</derivirana_varijabla>
  </DomainObject.Predmet.StrankaIDrugiAdressOIB>
  <DomainObject.Predmet.ProtustrankaIDrugiAdressOIB>
    <izvorni_sadrzaj>POSEJDON SERVIS društvo s ograničenom odgovornošću za servisiranje brodova i usluge, OIB 09167174463, Put Raskrižja 61, 23206 Sukošan</izvorni_sadrzaj>
    <derivirana_varijabla naziv="DomainObject.Predmet.ProtustrankaIDrugiAdressOIB_1">POSEJDON SERVIS društvo s ograničenom odgovornošću za servisiranje brodova i usluge, OIB 09167174463, Put Raskrižja 61,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Radosta</item>
      <item>POSEJDON SERVIS društvo s ograničenom odgovornošću za servisiranje brodova i usluge</item>
      <item>ZOU Ante Gluić &amp; Šime Ninčević</item>
    </izvorni_sadrzaj>
    <derivirana_varijabla naziv="DomainObject.Predmet.SudioniciListNaziv_1">
      <item>Miroslav Radosta</item>
      <item>POSEJDON SERVIS društvo s ograničenom odgovornošću za servisiranje brodova i usluge</item>
      <item>ZOU Ante Gluić &amp; Šime Ninčević</item>
    </derivirana_varijabla>
  </DomainObject.Predmet.SudioniciListNaziv>
  <DomainObject.Predmet.SudioniciListAdressOIB>
    <izvorni_sadrzaj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izvorni_sadrzaj>
    <derivirana_varijabla naziv="DomainObject.Predmet.SudioniciListAdressOIB_1"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80213720617</item>
      <item>, OIB 09167174463</item>
      <item>, OIB null</item>
    </izvorni_sadrzaj>
    <derivirana_varijabla naziv="DomainObject.Predmet.SudioniciListNazivOIB_1">
      <item>, OIB 80213720617</item>
      <item>, OIB 09167174463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8E443-D9CF-44CF-9A47-7F01A659D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2178</properties:Characters>
  <properties:Lines>81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2015-11-04T06:49:00Z</dcterms:created>
  <dc:creator>Administrator</dc:creator>
  <cp:lastModifiedBy>wsadmin</cp:lastModifiedBy>
  <cp:lastPrinted>2015-11-06T07:27:00Z</cp:lastPrinted>
  <dcterms:modified xmlns:xsi="http://www.w3.org/2001/XMLSchema-instance" xsi:type="dcterms:W3CDTF">2015-11-06T08:15:00Z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