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4bbe" w14:paraId="6f44bbe" w:rsidRDefault="00D54647" w:rsidP="00597F65" w:rsidR="00597F65">
      <w:pPr>
        <w:jc w:val="right"/>
        <w15:collapsed w:val="false"/>
      </w:pPr>
      <w:bookmarkStart w:name="_GoBack" w:id="0"/>
      <w:bookmarkEnd w:id="0"/>
      <w:r>
        <w:t>Poslovni b</w:t>
      </w:r>
      <w:r w:rsidR="002D77B4">
        <w:t xml:space="preserve">roj: </w:t>
      </w:r>
      <w:r w:rsidR="00240B7F">
        <w:t>5</w:t>
      </w:r>
      <w:r w:rsidR="000C53CA">
        <w:t xml:space="preserve"> </w:t>
      </w:r>
      <w:r w:rsidR="002D77B4">
        <w:t>St-</w:t>
      </w:r>
      <w:r w:rsidR="00240B7F">
        <w:t>214/18-4</w:t>
      </w:r>
    </w:p>
    <w:p w:rsidRDefault="00ED5960" w:rsidP="00ED5960" w:rsidR="00ED596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960" w:rsidP="00ED5960" w:rsidR="00ED5960" w:rsidRPr="00D21A2C">
      <w:pPr>
        <w:jc w:val="both"/>
      </w:pPr>
    </w:p>
    <w:p w:rsidRDefault="00ED5960" w:rsidP="00ED5960" w:rsidR="00ED596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ED5960" w:rsidP="00ED5960" w:rsidR="00ED596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5960" w:rsidP="00ED5960" w:rsidR="00ED596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5960" w:rsidP="00ED5960" w:rsidR="00ED5960">
      <w:pPr>
        <w:jc w:val="both"/>
      </w:pPr>
    </w:p>
    <w:p w:rsidRDefault="004B741D" w:rsidP="004B741D" w:rsidR="004B741D"/>
    <w:p w:rsidRDefault="0013209D" w:rsidP="008226AC" w:rsidR="00366021">
      <w:pPr>
        <w:jc w:val="center"/>
      </w:pPr>
      <w:r>
        <w:t>R E P U B L I K A  H R V A T S K A</w:t>
      </w:r>
    </w:p>
    <w:p w:rsidRDefault="00EF5439" w:rsidP="008226AC" w:rsidR="00EF5439">
      <w:pPr>
        <w:jc w:val="center"/>
      </w:pPr>
    </w:p>
    <w:p w:rsidRDefault="004B741D" w:rsidP="008226AC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8226AC" w:rsidR="00094230">
      <w:pPr>
        <w:jc w:val="both"/>
      </w:pPr>
      <w:r>
        <w:tab/>
        <w:t>Trgovački sud u Osijeku, po stečajno</w:t>
      </w:r>
      <w:r w:rsidR="00240B7F">
        <w:t>m</w:t>
      </w:r>
      <w:r w:rsidR="00681A2D">
        <w:t xml:space="preserve"> </w:t>
      </w:r>
      <w:r w:rsidR="00240B7F">
        <w:t>sucu</w:t>
      </w:r>
      <w:r>
        <w:t xml:space="preserve"> </w:t>
      </w:r>
      <w:r w:rsidR="00240B7F">
        <w:t>Željku Jakšić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04295A">
        <w:t>Tomislava Petričevića, Ilača, M. Gupca 27, OIB: 25207306671, Marte Balić, Ilača, S. Radića 10, OIB: 30273350631 i Josipa Ciprić</w:t>
      </w:r>
      <w:r w:rsidR="00474107">
        <w:t>a</w:t>
      </w:r>
      <w:r w:rsidR="00350A59">
        <w:t>, Ilača, J. J. St</w:t>
      </w:r>
      <w:r w:rsidR="0004295A">
        <w:t>r</w:t>
      </w:r>
      <w:r w:rsidR="00350A59">
        <w:t>o</w:t>
      </w:r>
      <w:r w:rsidR="0004295A">
        <w:t xml:space="preserve">ssmayera 30, OIB: 13364883837, </w:t>
      </w:r>
      <w:r w:rsidR="00E12ACE">
        <w:t xml:space="preserve">za otvaranje stečajnog postupka nad dužnikom: </w:t>
      </w:r>
      <w:r w:rsidR="00FE7C7E" w:rsidRPr="0004295A">
        <w:t>Poljoprivredna zadruga ILAČA</w:t>
      </w:r>
      <w:r w:rsidR="00D54647" w:rsidRPr="0004295A">
        <w:t xml:space="preserve">, </w:t>
      </w:r>
      <w:r w:rsidR="00FE7C7E" w:rsidRPr="0004295A">
        <w:t>Ilača, Vladimira Nazora 42, MBS: 030057701, OIB: 83846733794,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D861FA">
        <w:t>18</w:t>
      </w:r>
      <w:r w:rsidR="00D54647">
        <w:t xml:space="preserve">. </w:t>
      </w:r>
      <w:r w:rsidR="00D861FA">
        <w:t>siječnja</w:t>
      </w:r>
      <w:r w:rsidR="00E12ACE">
        <w:t xml:space="preserve"> 201</w:t>
      </w:r>
      <w:r w:rsidR="00D861FA">
        <w:t>9</w:t>
      </w:r>
      <w:r w:rsidR="008226AC">
        <w:t>.</w:t>
      </w:r>
      <w:r w:rsidR="003768C2">
        <w:t>,</w:t>
      </w:r>
    </w:p>
    <w:p w:rsidRDefault="004F25AD" w:rsidP="008226AC" w:rsidR="00A0258F">
      <w:pPr>
        <w:tabs>
          <w:tab w:pos="3705" w:val="left"/>
        </w:tabs>
        <w:jc w:val="both"/>
      </w:pPr>
      <w:r>
        <w:tab/>
      </w:r>
    </w:p>
    <w:p w:rsidRDefault="004B741D" w:rsidP="005E4CFC" w:rsidR="00366021" w:rsidRPr="0013209D">
      <w:pPr>
        <w:jc w:val="center"/>
      </w:pPr>
      <w:r w:rsidRPr="0013209D">
        <w:t>r i j e š i o   j e</w:t>
      </w:r>
    </w:p>
    <w:p w:rsidRDefault="00A0258F" w:rsidP="008226AC" w:rsidR="00A0258F" w:rsidRPr="004011EC">
      <w:pPr>
        <w:pStyle w:val="Tijeloteksta"/>
      </w:pP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E7C7E" w:rsidRPr="0004295A">
        <w:t>Poljoprivredna zadruga ILAČA, Ilača, Vladimira Nazora 42, MBS: 030057701, OIB: 83846733794</w:t>
      </w:r>
      <w:r w:rsidRPr="0004295A">
        <w:t>.</w:t>
      </w:r>
      <w:r>
        <w:t xml:space="preserve"> </w:t>
      </w:r>
    </w:p>
    <w:p w:rsidRDefault="0004295A" w:rsidP="008226AC" w:rsidR="0004295A">
      <w:pPr>
        <w:pStyle w:val="Tijeloteksta"/>
        <w:numPr>
          <w:ilvl w:val="0"/>
          <w:numId w:val="1"/>
        </w:numPr>
      </w:pPr>
      <w:r>
        <w:t>U ovo</w:t>
      </w:r>
      <w:r w:rsidR="00003A62">
        <w:t>m postupku imenuje se privremena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</w:t>
      </w:r>
      <w:r>
        <w:t xml:space="preserve"> u osobi </w:t>
      </w:r>
      <w:r w:rsidR="00474107">
        <w:t>Lidija Balog</w:t>
      </w:r>
      <w:r w:rsidRPr="0004295A">
        <w:t xml:space="preserve"> iz </w:t>
      </w:r>
      <w:r w:rsidR="00474107">
        <w:t>Bilja</w:t>
      </w:r>
      <w:r w:rsidRPr="0004295A">
        <w:t xml:space="preserve">, </w:t>
      </w:r>
      <w:r w:rsidR="00474107">
        <w:t>Vinogradska 17</w:t>
      </w:r>
      <w:r w:rsidRPr="0004295A">
        <w:t xml:space="preserve">, OIB </w:t>
      </w:r>
      <w:r w:rsidR="00474107">
        <w:t>90656042786</w:t>
      </w:r>
      <w:r w:rsidRPr="0004295A">
        <w:t>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E7C7E" w:rsidRPr="0004295A">
        <w:t>26</w:t>
      </w:r>
      <w:r w:rsidR="000C53CA" w:rsidRPr="0004295A">
        <w:t xml:space="preserve">. </w:t>
      </w:r>
      <w:r w:rsidR="00FE7C7E" w:rsidRPr="0004295A">
        <w:t>veljače</w:t>
      </w:r>
      <w:r w:rsidR="000C53CA" w:rsidRPr="0004295A">
        <w:t xml:space="preserve"> 2019. g. u </w:t>
      </w:r>
      <w:r w:rsidRPr="0004295A">
        <w:t xml:space="preserve"> </w:t>
      </w:r>
      <w:r w:rsidR="00FE7C7E" w:rsidRPr="0004295A">
        <w:t>9</w:t>
      </w:r>
      <w:r w:rsidR="00D54647" w:rsidRPr="0004295A">
        <w:t>,00</w:t>
      </w:r>
      <w:r w:rsidRPr="00914EB4">
        <w:rPr>
          <w:b/>
        </w:rPr>
        <w:t xml:space="preserve"> </w:t>
      </w:r>
      <w:r w:rsidRPr="0004295A">
        <w:t>sati</w:t>
      </w:r>
      <w:r>
        <w:t xml:space="preserve"> u zgradi ovog suda u Osije</w:t>
      </w:r>
      <w:r w:rsidR="00FE7C7E">
        <w:t>ku, Zagrebačka br. 2, soba br. 40</w:t>
      </w:r>
      <w:r>
        <w:t>/II, na koje se pozivaju sve zainteresirane stranke dostavom ovog rješenja.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>Privremen</w:t>
      </w:r>
      <w:r w:rsidR="00003A62">
        <w:t>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 dužna</w:t>
      </w:r>
      <w:r>
        <w:t xml:space="preserve">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8226AC" w:rsidR="003768C2">
      <w:pPr>
        <w:pStyle w:val="Tijeloteksta"/>
        <w:numPr>
          <w:ilvl w:val="0"/>
          <w:numId w:val="1"/>
        </w:numPr>
      </w:pPr>
      <w:r>
        <w:t>Privremen</w:t>
      </w:r>
      <w:r w:rsidR="00003A62">
        <w:t>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</w:t>
      </w:r>
      <w:r>
        <w:t xml:space="preserve"> ovlašten</w:t>
      </w:r>
      <w:r w:rsidR="00003A62">
        <w:t>a</w:t>
      </w:r>
      <w:r>
        <w:t xml:space="preserve"> je stupiti u poslovne prostorije dužnika, te tamo provesti sve radnje.</w:t>
      </w:r>
    </w:p>
    <w:p w:rsidRDefault="0004295A" w:rsidP="008226AC" w:rsidR="003768C2">
      <w:pPr>
        <w:pStyle w:val="Tijeloteksta"/>
        <w:numPr>
          <w:ilvl w:val="0"/>
          <w:numId w:val="1"/>
        </w:numPr>
      </w:pPr>
      <w:r>
        <w:t xml:space="preserve">Osobe ovlaštene za zastupanje dužnika po zakonu, članovi tijela dužnika, radnici dužnika i u slučaju ako im je prestala dužnost odnosno zaposlenje, te tijela javne vlasti, dužni su privremenoj stečajnoj upraviteljici dopustiti uvid u poslovne knjige i svu poslovnu dokumentaciju dužnika i pružiti mu sve potrebne podatke i </w:t>
      </w:r>
      <w:r w:rsidR="003768C2">
        <w:t xml:space="preserve">obavijesti, </w:t>
      </w:r>
      <w:r w:rsidR="00C06380">
        <w:t xml:space="preserve">a </w:t>
      </w:r>
      <w:r w:rsidR="003768C2">
        <w:t>pod prijetnjom zakonskih posljedica.</w:t>
      </w:r>
    </w:p>
    <w:p w:rsidRDefault="00C06380" w:rsidP="008226AC" w:rsidR="00C06380">
      <w:pPr>
        <w:pStyle w:val="Tijeloteksta"/>
        <w:numPr>
          <w:ilvl w:val="0"/>
          <w:numId w:val="1"/>
        </w:numPr>
      </w:pPr>
      <w:r>
        <w:t>Privremen</w:t>
      </w:r>
      <w:r w:rsidR="00003A62">
        <w:t>a</w:t>
      </w:r>
      <w:r>
        <w:t xml:space="preserve"> stečajn</w:t>
      </w:r>
      <w:r w:rsidR="00003A62">
        <w:t>a</w:t>
      </w:r>
      <w:r>
        <w:t xml:space="preserve"> upravitelj</w:t>
      </w:r>
      <w:r w:rsidR="00003A62">
        <w:t>ica dužna</w:t>
      </w:r>
      <w:r>
        <w:t xml:space="preserve"> je posebno provjeriti da li je dužnik imao promet nekretnina u razdoblju od 4 godine prije podnošenja prijedloga za otvaranje stečajnog postupka te da li postoje pobojne pravne radnje dužnika.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814F1F" w:rsidP="00FA1C47" w:rsidR="00814F1F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8226AC" w:rsidR="00E12ACE" w:rsidRPr="0004295A">
      <w:pPr>
        <w:pStyle w:val="Tijeloteksta"/>
      </w:pPr>
      <w:r>
        <w:tab/>
      </w:r>
      <w:r w:rsidR="005173F9">
        <w:t>Predlagatelj</w:t>
      </w:r>
      <w:r w:rsidR="00C06380">
        <w:t xml:space="preserve">i </w:t>
      </w:r>
      <w:r w:rsidR="00474107">
        <w:t xml:space="preserve">Tomislav Petričević, Ilača, M. Gupca 27, OIB: 25207306671, Marta Balić, Ilača, S. Radića 10, OIB: 30273350631 </w:t>
      </w:r>
      <w:r w:rsidR="00350A59">
        <w:t>i Josip Ciprić, Ilača, J. J. St</w:t>
      </w:r>
      <w:r w:rsidR="00474107">
        <w:t>r</w:t>
      </w:r>
      <w:r w:rsidR="00350A59">
        <w:t>o</w:t>
      </w:r>
      <w:r w:rsidR="00474107">
        <w:t>ssmayera 30, OIB: 13364883837</w:t>
      </w:r>
      <w:r w:rsidR="00C06380">
        <w:t xml:space="preserve"> </w:t>
      </w:r>
      <w:r w:rsidR="00D54647">
        <w:t xml:space="preserve"> </w:t>
      </w:r>
      <w:r w:rsidR="00C06380">
        <w:t>su dana</w:t>
      </w:r>
      <w:r w:rsidR="00BD7DB3">
        <w:t xml:space="preserve"> </w:t>
      </w:r>
      <w:r w:rsidR="00C06380">
        <w:t>5. ožujk</w:t>
      </w:r>
      <w:r w:rsidR="00D54647">
        <w:t>a</w:t>
      </w:r>
      <w:r w:rsidR="00BD7DB3">
        <w:t xml:space="preserve"> 2018</w:t>
      </w:r>
      <w:r w:rsidR="00F17476">
        <w:t>. g. dostavil</w:t>
      </w:r>
      <w:r w:rsidR="00C06380">
        <w:t>i</w:t>
      </w:r>
      <w:r w:rsidR="00F17476">
        <w:t xml:space="preserve"> </w:t>
      </w:r>
      <w:r w:rsidR="005173F9">
        <w:t>prijedlog za otvaranje  stečajnog postupka nad dužnikom</w:t>
      </w:r>
      <w:r w:rsidR="00AE7DAB">
        <w:t xml:space="preserve"> </w:t>
      </w:r>
      <w:r w:rsidR="00FE7C7E" w:rsidRPr="0004295A">
        <w:t>Poljoprivredna zadruga ILAČA, Ilača, Vladimira Nazora 42, MBS: 030057701, OIB: 83846733794</w:t>
      </w:r>
      <w:r w:rsidR="005173F9" w:rsidRPr="0004295A">
        <w:t xml:space="preserve">. </w:t>
      </w:r>
    </w:p>
    <w:p w:rsidRDefault="005173F9" w:rsidP="008226AC" w:rsidR="005173F9">
      <w:pPr>
        <w:pStyle w:val="Tijeloteksta"/>
      </w:pPr>
    </w:p>
    <w:p w:rsidRDefault="00AE7DAB" w:rsidP="008226AC" w:rsidR="00AE7DAB">
      <w:pPr>
        <w:pStyle w:val="Tijeloteksta"/>
        <w:ind w:firstLine="708"/>
      </w:pPr>
      <w:r>
        <w:t xml:space="preserve">U prijedlogu </w:t>
      </w:r>
      <w:r w:rsidR="005E149E">
        <w:t>predlagatelj</w:t>
      </w:r>
      <w:r w:rsidR="00C06380">
        <w:t>i</w:t>
      </w:r>
      <w:r>
        <w:t xml:space="preserve"> navod</w:t>
      </w:r>
      <w:r w:rsidR="00C06380">
        <w:t>e</w:t>
      </w:r>
      <w:r>
        <w:t xml:space="preserve"> da</w:t>
      </w:r>
      <w:r w:rsidR="00C06380">
        <w:t xml:space="preserve"> su radnici</w:t>
      </w:r>
      <w:r w:rsidR="00D54647">
        <w:t xml:space="preserve"> kod dužnika te da predlaže da se otvori stečajni postupak nad dužnikom budući je dužnik insolventan, nije u mogućnosti naplatiti potraživanja</w:t>
      </w:r>
      <w:r w:rsidR="00C06380">
        <w:t xml:space="preserve">, da je račun dužnika više od </w:t>
      </w:r>
      <w:r w:rsidR="00D54647">
        <w:t xml:space="preserve">60 dana u blokadi te </w:t>
      </w:r>
      <w:r w:rsidR="00C06380">
        <w:t xml:space="preserve">da im </w:t>
      </w:r>
      <w:r w:rsidR="00D54647">
        <w:t>dužnik n</w:t>
      </w:r>
      <w:r w:rsidR="00C06380">
        <w:t xml:space="preserve">ije isplaćivao plaće za mjesec studeni i prosinac 2017. te siječanj </w:t>
      </w:r>
      <w:r w:rsidR="00D54647">
        <w:t xml:space="preserve">2018. </w:t>
      </w:r>
      <w:r w:rsidR="00CF69F9">
        <w:t>g</w:t>
      </w:r>
      <w:r w:rsidR="00D54647">
        <w:t>.</w:t>
      </w:r>
    </w:p>
    <w:p w:rsidRDefault="005173F9" w:rsidP="008226AC" w:rsidR="005173F9">
      <w:pPr>
        <w:pStyle w:val="Tijeloteksta"/>
      </w:pPr>
    </w:p>
    <w:p w:rsidRDefault="005173F9" w:rsidP="008226AC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8226AC" w:rsidR="005173F9">
      <w:pPr>
        <w:jc w:val="both"/>
      </w:pPr>
      <w:r>
        <w:t xml:space="preserve"> </w:t>
      </w:r>
    </w:p>
    <w:p w:rsidRDefault="00C06380" w:rsidP="008226AC" w:rsidR="005173F9">
      <w:pPr>
        <w:ind w:firstLine="708"/>
        <w:jc w:val="both"/>
      </w:pPr>
      <w:r>
        <w:t>Sud je utvrdio da su predlagatelji ovlašteni za podnošenje predmetnog prijedloga</w:t>
      </w:r>
      <w:r w:rsidR="005173F9">
        <w:t xml:space="preserve"> temeljem čl. 1</w:t>
      </w:r>
      <w:r>
        <w:t>6</w:t>
      </w:r>
      <w:r w:rsidR="005173F9">
        <w:t>.</w:t>
      </w:r>
      <w:r>
        <w:t xml:space="preserve"> i čl. 109. Stečajnog zakona, te je donio rješenje o pokretanju prethodnog postupka i imenovao je</w:t>
      </w:r>
      <w:r w:rsidR="005173F9">
        <w:t xml:space="preserve"> privremen</w:t>
      </w:r>
      <w:r>
        <w:t>u</w:t>
      </w:r>
      <w:r w:rsidR="005173F9">
        <w:t xml:space="preserve"> stečajn</w:t>
      </w:r>
      <w:r>
        <w:t>u</w:t>
      </w:r>
      <w:r w:rsidR="005173F9">
        <w:t xml:space="preserve"> upravitelj</w:t>
      </w:r>
      <w:r w:rsidR="00F17476">
        <w:t>ic</w:t>
      </w:r>
      <w:r>
        <w:t>u</w:t>
      </w:r>
      <w:r w:rsidR="005173F9">
        <w:t xml:space="preserve"> u osobi </w:t>
      </w:r>
      <w:r w:rsidR="00011C18">
        <w:t>Lidija Balog</w:t>
      </w:r>
      <w:r w:rsidR="00011C18" w:rsidRPr="0004295A">
        <w:t xml:space="preserve"> iz </w:t>
      </w:r>
      <w:r w:rsidR="00011C18">
        <w:t>Bilja</w:t>
      </w:r>
      <w:r w:rsidR="00011C18" w:rsidRPr="0004295A">
        <w:t xml:space="preserve">, </w:t>
      </w:r>
      <w:r w:rsidR="00011C18">
        <w:t>Vinogradska 17</w:t>
      </w:r>
      <w:r w:rsidR="00011C18" w:rsidRPr="0004295A">
        <w:t xml:space="preserve">, OIB </w:t>
      </w:r>
      <w:r w:rsidR="00011C18">
        <w:t>90656042786</w:t>
      </w:r>
      <w:r w:rsidR="00D54647" w:rsidRPr="00D54647">
        <w:rPr>
          <w:b/>
        </w:rPr>
        <w:t xml:space="preserve"> </w:t>
      </w:r>
      <w:r w:rsidR="005173F9">
        <w:t xml:space="preserve">(automatski odabir), </w:t>
      </w:r>
      <w:r>
        <w:t xml:space="preserve">sukladno čl. 115. </w:t>
      </w:r>
      <w:r w:rsidR="004966CB">
        <w:t xml:space="preserve">st. 1. i 2. Stečajnog zakona </w:t>
      </w:r>
      <w:r w:rsidR="005173F9">
        <w:t>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8226AC" w:rsidR="003768C2">
      <w:pPr>
        <w:pStyle w:val="Tijeloteksta"/>
        <w:tabs>
          <w:tab w:pos="4536" w:val="center"/>
          <w:tab w:pos="6585" w:val="left"/>
        </w:tabs>
        <w:jc w:val="center"/>
      </w:pPr>
      <w:r>
        <w:t xml:space="preserve">U Osijeku </w:t>
      </w:r>
      <w:r w:rsidR="00D861FA">
        <w:t>18</w:t>
      </w:r>
      <w:r w:rsidR="00D54647">
        <w:t xml:space="preserve">. </w:t>
      </w:r>
      <w:r w:rsidR="00D861FA">
        <w:t>siječnj</w:t>
      </w:r>
      <w:r w:rsidR="00D54647">
        <w:t>a</w:t>
      </w:r>
      <w:r w:rsidR="00D861FA">
        <w:t xml:space="preserve"> 2019</w:t>
      </w:r>
      <w:r w:rsidR="005173F9">
        <w:t>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F47628" w:rsidP="003768C2" w:rsidR="003768C2">
      <w:pPr>
        <w:pStyle w:val="Tijeloteksta"/>
        <w:jc w:val="left"/>
      </w:pPr>
      <w:r>
        <w:t>Maja Videnović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7628">
        <w:t xml:space="preserve">    </w:t>
      </w:r>
      <w:r>
        <w:t>STEČAJN</w:t>
      </w:r>
      <w:r w:rsidR="00F47628">
        <w:t>I SUDAC</w:t>
      </w:r>
      <w:r>
        <w:t>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</w:t>
      </w:r>
      <w:r w:rsidR="00F47628">
        <w:t>Željko Jakšić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8226AC" w:rsidR="003768C2">
      <w:pPr>
        <w:pStyle w:val="Tijeloteksta"/>
      </w:pPr>
      <w:r>
        <w:t>POUKA O PRAVNOM LIJEKU:</w:t>
      </w:r>
    </w:p>
    <w:p w:rsidRDefault="003768C2" w:rsidP="008226AC" w:rsidR="003768C2">
      <w:pPr>
        <w:pStyle w:val="Tijeloteksta"/>
      </w:pPr>
      <w:r>
        <w:t>Protiv ovog rješenja nije dopuštena posebna žalba (čl. 115. st. 1. Stečajnog zakona).</w:t>
      </w:r>
    </w:p>
    <w:p w:rsidRDefault="004966CB" w:rsidP="003768C2" w:rsidR="004966CB">
      <w:pPr>
        <w:pStyle w:val="Tijeloteksta"/>
        <w:jc w:val="left"/>
      </w:pPr>
    </w:p>
    <w:p w:rsidRDefault="00FA1C47" w:rsidP="008226AC" w:rsidR="00FA1C47">
      <w:pPr>
        <w:pStyle w:val="Tijeloteksta"/>
      </w:pPr>
      <w:r>
        <w:t>DNA</w:t>
      </w:r>
    </w:p>
    <w:p w:rsidRDefault="00FA1C47" w:rsidP="008226AC" w:rsidR="00FA1C47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 xml:space="preserve">priv. st. upraviteljica  </w:t>
      </w:r>
    </w:p>
    <w:p w:rsidRDefault="00FA1C47" w:rsidP="008226AC" w:rsidR="00FA1C47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predlagateljima</w:t>
      </w:r>
    </w:p>
    <w:p w:rsidRDefault="00FA1C47" w:rsidP="008226AC" w:rsidR="00FA1C47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FA1C47" w:rsidP="008226AC" w:rsidR="00FA1C47" w:rsidRPr="00AE7DAB">
      <w:pPr>
        <w:pStyle w:val="Tijeloteksta"/>
        <w:numPr>
          <w:ilvl w:val="0"/>
          <w:numId w:val="3"/>
        </w:numPr>
      </w:pPr>
      <w:r>
        <w:t>zz dužnika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ŽDO Osijek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Sudskom registru-elektroničkom poštom</w:t>
      </w:r>
    </w:p>
    <w:p w:rsidRDefault="00FA1C47" w:rsidP="008226AC" w:rsidR="00FA1C47" w:rsidRPr="00AE7DAB">
      <w:pPr>
        <w:pStyle w:val="Tijeloteksta"/>
        <w:numPr>
          <w:ilvl w:val="0"/>
          <w:numId w:val="3"/>
        </w:numPr>
      </w:pPr>
      <w:r>
        <w:t>Ministarstvo pravosuđa-elektroničkom poštom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e-ogl. pl. uz prijedlog vjerovnika</w:t>
      </w:r>
    </w:p>
    <w:p w:rsidRDefault="00FA1C47" w:rsidP="008226AC" w:rsidR="00FA1C47">
      <w:pPr>
        <w:pStyle w:val="Tijeloteksta"/>
        <w:numPr>
          <w:ilvl w:val="0"/>
          <w:numId w:val="3"/>
        </w:numPr>
      </w:pPr>
      <w:r>
        <w:t>R- 26.2.</w:t>
      </w:r>
    </w:p>
    <w:sectPr w:rsidSect="004340C7" w:rsidR="00FA1C4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B09" w:rsidR="004D1B09">
      <w:r>
        <w:separator/>
      </w:r>
    </w:p>
  </w:endnote>
  <w:endnote w:id="0" w:type="continuationSeparator">
    <w:p w:rsidRDefault="004D1B09" w:rsidR="004D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B09" w:rsidR="004D1B09">
      <w:r>
        <w:separator/>
      </w:r>
    </w:p>
  </w:footnote>
  <w:footnote w:id="0" w:type="continuationSeparator">
    <w:p w:rsidRDefault="004D1B09" w:rsidR="004D1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3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FA1C47" w:rsidR="00FA1C47">
    <w:pPr>
      <w:jc w:val="right"/>
    </w:pPr>
    <w:r>
      <w:tab/>
    </w:r>
    <w:r>
      <w:tab/>
    </w:r>
    <w:r w:rsidR="00FA1C47">
      <w:t>Poslovni broj: 5 St-214/18-4</w:t>
    </w:r>
  </w:p>
  <w:p w:rsidRDefault="00DE5661" w:rsidR="00DE56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62"/>
    <w:rsid w:val="00011C18"/>
    <w:rsid w:val="000242C5"/>
    <w:rsid w:val="0003172C"/>
    <w:rsid w:val="00036EE7"/>
    <w:rsid w:val="0004295A"/>
    <w:rsid w:val="0005396D"/>
    <w:rsid w:val="00070D0F"/>
    <w:rsid w:val="00094230"/>
    <w:rsid w:val="000C20F1"/>
    <w:rsid w:val="000C53CA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72E"/>
    <w:rsid w:val="001A6201"/>
    <w:rsid w:val="001B5E31"/>
    <w:rsid w:val="001E75FC"/>
    <w:rsid w:val="002142C7"/>
    <w:rsid w:val="00223C8E"/>
    <w:rsid w:val="00230830"/>
    <w:rsid w:val="00240B7F"/>
    <w:rsid w:val="00291B9C"/>
    <w:rsid w:val="002D5985"/>
    <w:rsid w:val="002D77B4"/>
    <w:rsid w:val="00313F98"/>
    <w:rsid w:val="00316834"/>
    <w:rsid w:val="00316E40"/>
    <w:rsid w:val="00327B99"/>
    <w:rsid w:val="00347D31"/>
    <w:rsid w:val="00350A59"/>
    <w:rsid w:val="00366021"/>
    <w:rsid w:val="003768C2"/>
    <w:rsid w:val="00377AF1"/>
    <w:rsid w:val="00386AD3"/>
    <w:rsid w:val="003E08E5"/>
    <w:rsid w:val="003E0E45"/>
    <w:rsid w:val="003E147C"/>
    <w:rsid w:val="003E3A0B"/>
    <w:rsid w:val="003F10D6"/>
    <w:rsid w:val="004011EC"/>
    <w:rsid w:val="004340C7"/>
    <w:rsid w:val="00447FD2"/>
    <w:rsid w:val="00474107"/>
    <w:rsid w:val="004806AD"/>
    <w:rsid w:val="004952D7"/>
    <w:rsid w:val="004966CB"/>
    <w:rsid w:val="0049726A"/>
    <w:rsid w:val="00497410"/>
    <w:rsid w:val="004B741D"/>
    <w:rsid w:val="004C1680"/>
    <w:rsid w:val="004C5B9D"/>
    <w:rsid w:val="004D1B09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3232"/>
    <w:rsid w:val="005D4764"/>
    <w:rsid w:val="005E149E"/>
    <w:rsid w:val="005E4CFC"/>
    <w:rsid w:val="005E5805"/>
    <w:rsid w:val="00607A56"/>
    <w:rsid w:val="00607E75"/>
    <w:rsid w:val="006130DA"/>
    <w:rsid w:val="00615FE6"/>
    <w:rsid w:val="006235FB"/>
    <w:rsid w:val="00651E04"/>
    <w:rsid w:val="0066093B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B4562"/>
    <w:rsid w:val="007C1241"/>
    <w:rsid w:val="007C7E62"/>
    <w:rsid w:val="0080666F"/>
    <w:rsid w:val="00814F1F"/>
    <w:rsid w:val="008226AC"/>
    <w:rsid w:val="00827354"/>
    <w:rsid w:val="00845777"/>
    <w:rsid w:val="00850A85"/>
    <w:rsid w:val="008737C5"/>
    <w:rsid w:val="00881840"/>
    <w:rsid w:val="00891BF4"/>
    <w:rsid w:val="008D373D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9E23A2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C738F"/>
    <w:rsid w:val="00AE7DAB"/>
    <w:rsid w:val="00AF0E4E"/>
    <w:rsid w:val="00B00E84"/>
    <w:rsid w:val="00B32D98"/>
    <w:rsid w:val="00B96D02"/>
    <w:rsid w:val="00BC33DE"/>
    <w:rsid w:val="00BD7DB3"/>
    <w:rsid w:val="00BF5580"/>
    <w:rsid w:val="00C008D6"/>
    <w:rsid w:val="00C060B0"/>
    <w:rsid w:val="00C06380"/>
    <w:rsid w:val="00C15361"/>
    <w:rsid w:val="00C473BD"/>
    <w:rsid w:val="00C84F12"/>
    <w:rsid w:val="00C9197B"/>
    <w:rsid w:val="00CA5EA9"/>
    <w:rsid w:val="00CB7AB0"/>
    <w:rsid w:val="00CF4431"/>
    <w:rsid w:val="00CF53A8"/>
    <w:rsid w:val="00CF69F9"/>
    <w:rsid w:val="00D178DC"/>
    <w:rsid w:val="00D47883"/>
    <w:rsid w:val="00D54647"/>
    <w:rsid w:val="00D64559"/>
    <w:rsid w:val="00D73015"/>
    <w:rsid w:val="00D7525E"/>
    <w:rsid w:val="00D85A5F"/>
    <w:rsid w:val="00D86163"/>
    <w:rsid w:val="00D861FA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56EEA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D5960"/>
    <w:rsid w:val="00EE02D7"/>
    <w:rsid w:val="00EE5545"/>
    <w:rsid w:val="00EE602F"/>
    <w:rsid w:val="00EE65F9"/>
    <w:rsid w:val="00EF5439"/>
    <w:rsid w:val="00F1487A"/>
    <w:rsid w:val="00F1595D"/>
    <w:rsid w:val="00F17476"/>
    <w:rsid w:val="00F47628"/>
    <w:rsid w:val="00F618C3"/>
    <w:rsid w:val="00F61B56"/>
    <w:rsid w:val="00F76EF7"/>
    <w:rsid w:val="00F80660"/>
    <w:rsid w:val="00F8686C"/>
    <w:rsid w:val="00FA1C47"/>
    <w:rsid w:val="00FE7C7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St-214/2018-4</izvorni_sadrzaj>
    <derivirana_varijabla naziv="DomainObject.Oznaka_1">St-214/2018-4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ILAČA</izvorni_sadrzaj>
    <derivirana_varijabla naziv="DomainObject.Predmet.ProtustrankaFormated_1">  Poljoprivredna zadruga ILAČA</derivirana_varijabla>
  </DomainObject.Predmet.ProtustrankaFormated>
  <DomainObject.Predmet.ProtustrankaFormatedOIB>
    <izvorni_sadrzaj>  Poljoprivredna zadruga ILAČA, OIB 83846733794</izvorni_sadrzaj>
    <derivirana_varijabla naziv="DomainObject.Predmet.ProtustrankaFormatedOIB_1">  Poljoprivredna zadruga ILAČA, OIB 83846733794</derivirana_varijabla>
  </DomainObject.Predmet.ProtustrankaFormatedOIB>
  <DomainObject.Predmet.ProtustrankaFormatedWithAdress>
    <izvorni_sadrzaj> Poljoprivredna zadruga ILAČA, Vladimira Nazora 42, 32248 Ilača</izvorni_sadrzaj>
    <derivirana_varijabla naziv="DomainObject.Predmet.ProtustrankaFormatedWithAdress_1"> Poljoprivredna zadruga ILAČA, Vladimira Nazora 42, 32248 Ilača</derivirana_varijabla>
  </DomainObject.Predmet.ProtustrankaFormatedWithAdress>
  <DomainObject.Predmet.ProtustrankaFormatedWithAdressOIB>
    <izvorni_sadrzaj> Poljoprivredna zadruga ILAČA, OIB 83846733794, Vladimira Nazora 42, 32248 Ilača</izvorni_sadrzaj>
    <derivirana_varijabla naziv="DomainObject.Predmet.ProtustrankaFormatedWithAdressOIB_1"> Poljoprivredna zadruga ILAČA, OIB 83846733794, Vladimira Nazora 42, 32248 Ilača</derivirana_varijabla>
  </DomainObject.Predmet.ProtustrankaFormatedWithAdressOIB>
  <DomainObject.Predmet.ProtustrankaWithAdress>
    <izvorni_sadrzaj>Poljoprivredna zadruga ILAČA Vladimira Nazora 42, 32248 Ilača</izvorni_sadrzaj>
    <derivirana_varijabla naziv="DomainObject.Predmet.ProtustrankaWithAdress_1">Poljoprivredna zadruga ILAČA Vladimira Nazora 42, 32248 Ilača</derivirana_varijabla>
  </DomainObject.Predmet.ProtustrankaWithAdress>
  <DomainObject.Predmet.ProtustrankaWithAdressOIB>
    <izvorni_sadrzaj>Poljoprivredna zadruga ILAČA, OIB 83846733794, Vladimira Nazora 42, 32248 Ilača</izvorni_sadrzaj>
    <derivirana_varijabla naziv="DomainObject.Predmet.ProtustrankaWithAdressOIB_1">Poljoprivredna zadruga ILAČA, OIB 83846733794, Vladimira Nazora 42, 32248 Ilača</derivirana_varijabla>
  </DomainObject.Predmet.ProtustrankaWithAdressOIB>
  <DomainObject.Predmet.ProtustrankaNazivFormated>
    <izvorni_sadrzaj>Poljoprivredna zadruga ILAČA</izvorni_sadrzaj>
    <derivirana_varijabla naziv="DomainObject.Predmet.ProtustrankaNazivFormated_1">Poljoprivredna zadruga ILAČA</derivirana_varijabla>
  </DomainObject.Predmet.ProtustrankaNazivFormated>
  <DomainObject.Predmet.ProtustrankaNazivFormatedOIB>
    <izvorni_sadrzaj>Poljoprivredna zadruga ILAČA, OIB 83846733794</izvorni_sadrzaj>
    <derivirana_varijabla naziv="DomainObject.Predmet.ProtustrankaNazivFormatedOIB_1">Poljoprivredna zadruga ILAČA, OIB 83846733794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Petričević; Marta Balić; Josip Ciprić</izvorni_sadrzaj>
    <derivirana_varijabla naziv="DomainObject.Predmet.StrankaFormated_1">  Tomislav Petričević; Marta Balić; Josip Ciprić</derivirana_varijabla>
  </DomainObject.Predmet.StrankaFormated>
  <DomainObject.Predmet.StrankaFormatedOIB>
    <izvorni_sadrzaj>  Tomislav Petričević, OIB 25207306671; Marta Balić, OIB 30273350631; Josip Ciprić, OIB 13364883837</izvorni_sadrzaj>
    <derivirana_varijabla naziv="DomainObject.Predmet.StrankaFormatedOIB_1">  Tomislav Petričević, OIB 25207306671; Marta Balić, OIB 30273350631; Josip Ciprić, OIB 13364883837</derivirana_varijabla>
  </DomainObject.Predmet.StrankaFormatedOIB>
  <DomainObject.Predmet.StrankaFormatedWithAdress>
    <izvorni_sadrzaj> Tomislav Petričević, Matije Gupca 27, 32248 Ilača; Marta Balić, Stjepana Radića 10, 32248 Ilača; Josip Ciprić, Josipa Juraja Štrosmajera 30, 32248 Ilača</izvorni_sadrzaj>
    <derivirana_varijabla naziv="DomainObject.Predmet.StrankaFormatedWithAdress_1"> Tomislav Petričević, Matije Gupca 27, 32248 Ilača; Marta Balić, Stjepana Radića 10, 32248 Ilača; Josip Ciprić, Josipa Juraja Štrosmajera 30, 32248 Ilača</derivirana_varijabla>
  </DomainObject.Predmet.StrankaFormatedWithAdress>
  <DomainObject.Predmet.StrankaFormatedWithAdressOIB>
    <izvorni_sadrzaj> Tomislav Petričević, OIB 25207306671, Matije Gupca 27, 32248 Ilača; Marta Balić, OIB 30273350631, Stjepana Radića 10, 32248 Ilača; Josip Ciprić, OIB 13364883837, Josipa Juraja Štrosmajera 30, 32248 Ilača</izvorni_sadrzaj>
    <derivirana_varijabla naziv="DomainObject.Predmet.StrankaFormatedWithAdressOIB_1"> Tomislav Petričević, OIB 25207306671, Matije Gupca 27, 32248 Ilača; Marta Balić, OIB 30273350631, Stjepana Radića 10, 32248 Ilača; Josip Ciprić, OIB 13364883837, Josipa Juraja Štrosmajera 30, 32248 Ilača</derivirana_varijabla>
  </DomainObject.Predmet.StrankaFormatedWithAdressOIB>
  <DomainObject.Predmet.StrankaWithAdress>
    <izvorni_sadrzaj>Tomislav Petričević Matije Gupca 27,32248 Ilača,Marta Balić Stjepana Radića 10,32248 Ilača,Josip Ciprić Josipa Juraja Štrosmajera 30,32248 Ilača</izvorni_sadrzaj>
    <derivirana_varijabla naziv="DomainObject.Predmet.StrankaWithAdress_1">Tomislav Petričević Matije Gupca 27,32248 Ilača,Marta Balić Stjepana Radića 10,32248 Ilača,Josip Ciprić Josipa Juraja Štrosmajera 30,32248 Ilača</derivirana_varijabla>
  </DomainObject.Predmet.StrankaWithAdress>
  <DomainObject.Predmet.StrankaWithAdressOIB>
    <izvorni_sadrzaj>Tomislav Petričević, OIB 25207306671, Matije Gupca 27,32248 Ilača,Marta Balić, OIB 30273350631, Stjepana Radića 10,32248 Ilača,Josip Ciprić, OIB 13364883837, Josipa Juraja Štrosmajera 30,32248 Ilača</izvorni_sadrzaj>
    <derivirana_varijabla naziv="DomainObject.Predmet.StrankaWithAdressOIB_1">Tomislav Petričević, OIB 25207306671, Matije Gupca 27,32248 Ilača,Marta Balić, OIB 30273350631, Stjepana Radića 10,32248 Ilača,Josip Ciprić, OIB 13364883837, Josipa Juraja Štrosmajera 30,32248 Ilača</derivirana_varijabla>
  </DomainObject.Predmet.StrankaWithAdressOIB>
  <DomainObject.Predmet.StrankaNazivFormated>
    <izvorni_sadrzaj>Tomislav Petričević,Marta Balić,Josip Ciprić</izvorni_sadrzaj>
    <derivirana_varijabla naziv="DomainObject.Predmet.StrankaNazivFormated_1">Tomislav Petričević,Marta Balić,Josip Ciprić</derivirana_varijabla>
  </DomainObject.Predmet.StrankaNazivFormated>
  <DomainObject.Predmet.StrankaNazivFormatedOIB>
    <izvorni_sadrzaj>Tomislav Petričević, OIB 25207306671,Marta Balić, OIB 30273350631,Josip Ciprić, OIB 13364883837</izvorni_sadrzaj>
    <derivirana_varijabla naziv="DomainObject.Predmet.StrankaNazivFormatedOIB_1">Tomislav Petričević, OIB 25207306671,Marta Balić, OIB 30273350631,Josip Ciprić, OIB 13364883837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Tomislav Petričević</item>
      <item>Marta Balić</item>
      <item>Josip Ciprić</item>
    </izvorni_sadrzaj>
    <derivirana_varijabla naziv="DomainObject.Predmet.StrankaListFormated_1">
      <item>Tomislav Petričević</item>
      <item>Marta Balić</item>
      <item>Josip Ciprić</item>
    </derivirana_varijabla>
  </DomainObject.Predmet.StrankaListFormated>
  <DomainObject.Predmet.StrankaListFormatedOIB>
    <izvorni_sadrzaj>
      <item>Tomislav Petričević, OIB 25207306671</item>
      <item>Marta Balić, OIB 30273350631</item>
      <item>Josip Ciprić, OIB 13364883837</item>
    </izvorni_sadrzaj>
    <derivirana_varijabla naziv="DomainObject.Predmet.StrankaListFormatedOIB_1">
      <item>Tomislav Petričević, OIB 25207306671</item>
      <item>Marta Balić, OIB 30273350631</item>
      <item>Josip Ciprić, OIB 13364883837</item>
    </derivirana_varijabla>
  </DomainObject.Predmet.StrankaListFormatedOIB>
  <DomainObject.Predmet.StrankaListFormatedWithAdress>
    <izvorni_sadrzaj>
      <item>Tomislav Petričević, Matije Gupca 27, 32248 Ilača</item>
      <item>Marta Balić, Stjepana Radića 10, 32248 Ilača</item>
      <item>Josip Ciprić, Josipa Juraja Štrosmajera 30, 32248 Ilača</item>
    </izvorni_sadrzaj>
    <derivirana_varijabla naziv="DomainObject.Predmet.StrankaListFormatedWithAdress_1">
      <item>Tomislav Petričević, Matije Gupca 27, 32248 Ilača</item>
      <item>Marta Balić, Stjepana Radića 10, 32248 Ilača</item>
      <item>Josip Ciprić, Josipa Juraja Štrosmajera 30, 32248 Ilača</item>
    </derivirana_varijabla>
  </DomainObject.Predmet.StrankaListFormatedWithAdress>
  <DomainObject.Predmet.StrankaListFormatedWithAdressOIB>
    <izvorni_sadrzaj>
      <item>Tomislav Petričević, OIB 25207306671, Matije Gupca 27, 32248 Ilača</item>
      <item>Marta Balić, OIB 30273350631, Stjepana Radića 10, 32248 Ilača</item>
      <item>Josip Ciprić, OIB 13364883837, Josipa Juraja Štrosmajera 30, 32248 Ilača</item>
    </izvorni_sadrzaj>
    <derivirana_varijabla naziv="DomainObject.Predmet.StrankaListFormatedWithAdressOIB_1">
      <item>Tomislav Petričević, OIB 25207306671, Matije Gupca 27, 32248 Ilača</item>
      <item>Marta Balić, OIB 30273350631, Stjepana Radića 10, 32248 Ilača</item>
      <item>Josip Ciprić, OIB 13364883837, Josipa Juraja Štrosmajera 30, 32248 Ilača</item>
    </derivirana_varijabla>
  </DomainObject.Predmet.StrankaListFormatedWithAdressOIB>
  <DomainObject.Predmet.StrankaListNazivFormated>
    <izvorni_sadrzaj>
      <item>Tomislav Petričević</item>
      <item>Marta Balić</item>
      <item>Josip Ciprić</item>
    </izvorni_sadrzaj>
    <derivirana_varijabla naziv="DomainObject.Predmet.StrankaListNazivFormated_1">
      <item>Tomislav Petričević</item>
      <item>Marta Balić</item>
      <item>Josip Ciprić</item>
    </derivirana_varijabla>
  </DomainObject.Predmet.StrankaListNazivFormated>
  <DomainObject.Predmet.StrankaListNazivFormatedOIB>
    <izvorni_sadrzaj>
      <item>Tomislav Petričević, OIB 25207306671</item>
      <item>Marta Balić, OIB 30273350631</item>
      <item>Josip Ciprić, OIB 13364883837</item>
    </izvorni_sadrzaj>
    <derivirana_varijabla naziv="DomainObject.Predmet.StrankaListNazivFormatedOIB_1">
      <item>Tomislav Petričević, OIB 25207306671</item>
      <item>Marta Balić, OIB 30273350631</item>
      <item>Josip Ciprić, OIB 13364883837</item>
    </derivirana_varijabla>
  </DomainObject.Predmet.StrankaListNazivFormatedOIB>
  <DomainObject.Predmet.ProtuStrankaListFormated>
    <izvorni_sadrzaj>
      <item>Poljoprivredna zadruga ILAČA</item>
    </izvorni_sadrzaj>
    <derivirana_varijabla naziv="DomainObject.Predmet.ProtuStrankaListFormated_1">
      <item>Poljoprivredna zadruga ILAČA</item>
    </derivirana_varijabla>
  </DomainObject.Predmet.ProtuStrankaListFormated>
  <DomainObject.Predmet.ProtuStrankaListFormatedOIB>
    <izvorni_sadrzaj>
      <item>Poljoprivredna zadruga ILAČA, OIB 83846733794</item>
    </izvorni_sadrzaj>
    <derivirana_varijabla naziv="DomainObject.Predmet.ProtuStrankaListFormatedOIB_1">
      <item>Poljoprivredna zadruga ILAČA, OIB 83846733794</item>
    </derivirana_varijabla>
  </DomainObject.Predmet.ProtuStrankaListFormatedOIB>
  <DomainObject.Predmet.ProtuStrankaListFormatedWithAdress>
    <izvorni_sadrzaj>
      <item>Poljoprivredna zadruga ILAČA, Vladimira Nazora 42, 32248 Ilača</item>
    </izvorni_sadrzaj>
    <derivirana_varijabla naziv="DomainObject.Predmet.ProtuStrankaListFormatedWithAdress_1">
      <item>Poljoprivredna zadruga ILAČA, Vladimira Nazora 42, 32248 Ilača</item>
    </derivirana_varijabla>
  </DomainObject.Predmet.ProtuStrankaListFormatedWithAdress>
  <DomainObject.Predmet.ProtuStrankaListFormatedWithAdressOIB>
    <izvorni_sadrzaj>
      <item>Poljoprivredna zadruga ILAČA, OIB 83846733794, Vladimira Nazora 42, 32248 Ilača</item>
    </izvorni_sadrzaj>
    <derivirana_varijabla naziv="DomainObject.Predmet.ProtuStrankaListFormatedWithAdressOIB_1">
      <item>Poljoprivredna zadruga ILAČA, OIB 83846733794, Vladimira Nazora 42, 32248 Ilača</item>
    </derivirana_varijabla>
  </DomainObject.Predmet.ProtuStrankaListFormatedWithAdressOIB>
  <DomainObject.Predmet.ProtuStrankaListNazivFormated>
    <izvorni_sadrzaj>
      <item>Poljoprivredna zadruga ILAČA</item>
    </izvorni_sadrzaj>
    <derivirana_varijabla naziv="DomainObject.Predmet.ProtuStrankaListNazivFormated_1">
      <item>Poljoprivredna zadruga ILAČA</item>
    </derivirana_varijabla>
  </DomainObject.Predmet.ProtuStrankaListNazivFormated>
  <DomainObject.Predmet.ProtuStrankaListNazivFormatedOIB>
    <izvorni_sadrzaj>
      <item>Poljoprivredna zadruga ILAČA, OIB 83846733794</item>
    </izvorni_sadrzaj>
    <derivirana_varijabla naziv="DomainObject.Predmet.ProtuStrankaListNazivFormatedOIB_1">
      <item>Poljoprivredna zadruga ILAČA, OIB 83846733794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St-214/2018-4</izvorni_sadrzaj>
    <derivirana_varijabla naziv="DomainObject.PoslovniBrojDokumenta_1">St-214/2018-4</derivirana_varijabla>
  </DomainObject.PoslovniBrojDokumenta>
  <DomainObject.Predmet.StrankaIDrugi>
    <izvorni_sadrzaj>Tomislav Petričević i dr.</izvorni_sadrzaj>
    <derivirana_varijabla naziv="DomainObject.Predmet.StrankaIDrugi_1">Tomislav Petričević i dr.</derivirana_varijabla>
  </DomainObject.Predmet.StrankaIDrugi>
  <DomainObject.Predmet.ProtustrankaIDrugi>
    <izvorni_sadrzaj>Poljoprivredna zadruga ILAČA</izvorni_sadrzaj>
    <derivirana_varijabla naziv="DomainObject.Predmet.ProtustrankaIDrugi_1">Poljoprivredna zadruga ILAČA</derivirana_varijabla>
  </DomainObject.Predmet.ProtustrankaIDrugi>
  <DomainObject.Predmet.StrankaIDrugiAdressOIB>
    <izvorni_sadrzaj>Tomislav Petričević, OIB 25207306671, Matije Gupca 27, 32248 Ilača i dr.</izvorni_sadrzaj>
    <derivirana_varijabla naziv="DomainObject.Predmet.StrankaIDrugiAdressOIB_1">Tomislav Petričević, OIB 25207306671, Matije Gupca 27, 32248 Ilača i dr.</derivirana_varijabla>
  </DomainObject.Predmet.StrankaIDrugiAdressOIB>
  <DomainObject.Predmet.ProtustrankaIDrugiAdressOIB>
    <izvorni_sadrzaj>Poljoprivredna zadruga ILAČA, OIB 83846733794, Vladimira Nazora 42, 32248 Ilača</izvorni_sadrzaj>
    <derivirana_varijabla naziv="DomainObject.Predmet.ProtustrankaIDrugiAdressOIB_1">Poljoprivredna zadruga ILAČA, OIB 83846733794, Vladimira Nazora 42, 32248 Ilača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Petričević</item>
      <item>Marta Balić</item>
      <item>Josip Ciprić</item>
      <item>Poljoprivredna zadruga ILAČA</item>
    </izvorni_sadrzaj>
    <derivirana_varijabla naziv="DomainObject.Predmet.SudioniciListNaziv_1">
      <item>Tomislav Petričević</item>
      <item>Marta Balić</item>
      <item>Josip Ciprić</item>
      <item>Poljoprivredna zadruga ILAČA</item>
    </derivirana_varijabla>
  </DomainObject.Predmet.SudioniciListNaziv>
  <DomainObject.Predmet.SudioniciListAdressOIB>
    <izvorni_sadrzaj>
      <item>Tomislav Petričević, OIB 25207306671, Matije Gupca 27,32248 Ilača</item>
      <item>Marta Balić, OIB 30273350631, Stjepana Radića 10,32248 Ilača</item>
      <item>Josip Ciprić, OIB 13364883837, Josipa Juraja Štrosmajera 30,32248 Ilača</item>
      <item>Poljoprivredna zadruga ILAČA, OIB 83846733794, Vladimira Nazora 42,32248 Ilača</item>
    </izvorni_sadrzaj>
    <derivirana_varijabla naziv="DomainObject.Predmet.SudioniciListAdressOIB_1">
      <item>Tomislav Petričević, OIB 25207306671, Matije Gupca 27,32248 Ilača</item>
      <item>Marta Balić, OIB 30273350631, Stjepana Radića 10,32248 Ilača</item>
      <item>Josip Ciprić, OIB 13364883837, Josipa Juraja Štrosmajera 30,32248 Ilača</item>
      <item>Poljoprivredna zadruga ILAČA, OIB 83846733794, Vladimira Nazora 42,32248 Ilača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25207306671</item>
      <item>, OIB 30273350631</item>
      <item>, OIB 13364883837</item>
      <item>, OIB 83846733794</item>
    </izvorni_sadrzaj>
    <derivirana_varijabla naziv="DomainObject.Predmet.SudioniciListNazivOIB_1">
      <item>, OIB 25207306671</item>
      <item>, OIB 30273350631</item>
      <item>, OIB 13364883837</item>
      <item>, OIB 83846733794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FAFFA-9519-47E9-8602-BE17E3DAE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3367</properties:Characters>
  <properties:Lines>96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2019-01-18T08:28:00Z</dcterms:created>
  <dc:creator>hermanj</dc:creator>
  <cp:lastModifiedBy>Maja Videnović</cp:lastModifiedBy>
  <cp:lastPrinted>2019-01-18T10:28:00Z</cp:lastPrinted>
  <dcterms:modified xmlns:xsi="http://www.w3.org/2001/XMLSchema-instance" xsi:type="dcterms:W3CDTF">2019-01-18T10:44:00Z</dcterms:modified>
  <cp:revision>34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St-214/2018-4 / Odluka - Rješenje o pokretanju prethodnog postupka nakon obustave skraćenog stečajnog postupka (RJ-prethodni_postupak-po_prijedlogu_radnika.docx)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