
<file path=[Content_Types].xml><?xml version="1.0" encoding="utf-8"?>
<Types xmlns="http://schemas.openxmlformats.org/package/2006/content-types">
  <Default ContentType="application/vnd.openxmlformats-officedocument.oleObject" Extension="bin"/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b510d" w14:paraId="a1b510d" w:rsidRDefault="00AE649C" w:rsidP="004F27AE" w:rsidR="00AE649C" w:rsidRPr="00B76F3C">
      <w:pPr>
        <w:pStyle w:val="NormaleSPIS"/>
        <w15:collapsed w:val="false"/>
      </w:pPr>
    </w:p>
    <w:p w:rsidRDefault="00F24B64" w:rsidP="00B30B8A" w:rsidR="00F24B64">
      <w:pPr>
        <w:pStyle w:val="NormaleSPIS"/>
        <w:ind w:firstLine="0"/>
      </w:pPr>
    </w:p>
    <w:bookmarkStart w:name="_GoBack" w:id="0"/>
    <w:p w:rsidRDefault="005D755A" w:rsidP="004F27AE" w:rsidR="00F24B64">
      <w:pPr>
        <w:pStyle w:val="NormaleSPIS"/>
      </w:pPr>
      <w:r>
        <w:object w:dyaOrig="972" w:dxaOrig="1513"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ole="" id="_x0000_i1027" style="width:75.6pt;height:48.6pt" type="#_x0000_t75">
            <v:imagedata r:id="rId10" o:title=""/>
          </v:shape>
          <o:OLEObject r:id="rId11" ObjectID="_1575879451" DrawAspect="Icon" ShapeID="_x0000_i1027" ProgID="AcroExch.Document.11" Type="Embed"/>
        </w:object>
      </w:r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24B64" w:rsidP="00F24B64" w:rsidR="00F24B64" w:rsidRPr="00F24B64">
      <w:pPr>
        <w:ind w:firstLine="567"/>
        <w:jc w:val="both"/>
        <w:rPr>
          <w:rFonts w:cs="Times New Roman" w:eastAsia="Times New Roman"/>
          <w:lang w:eastAsia="hr-HR"/>
        </w:rPr>
      </w:pPr>
      <w:r w:rsidRPr="00F24B64">
        <w:rPr>
          <w:rFonts w:cs="Times New Roman" w:eastAsia="Times New Roman"/>
          <w:lang w:eastAsia="hr-HR"/>
        </w:rPr>
        <w:t>Plan restrukturiranja otvoriti klikom na gornju ikonu.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3FBA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55A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42A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B8A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4B64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3092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St-789/2017-32</izvorni_sadrzaj>
    <derivirana_varijabla naziv="DomainObject.Oznaka_1">St-789/2017-32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</izvorni_sadrzaj>
    <derivirana_varijabla naziv="DomainObject.Predmet.Broj_1">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2017.</izvorni_sadrzaj>
    <derivirana_varijabla naziv="DomainObject.Predmet.DatumOsnivanja_1">22.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St-789/2017</izvorni_sadrzaj>
    <derivirana_varijabla naziv="DomainObject.Predmet.OznakaBroj_1">St-789/2017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MARINADA društvo s ograničenom odgovornošću za preradu povrća i voća</izvorni_sadrzaj>
    <derivirana_varijabla naziv="DomainObject.Predmet.StrankaFormated_1">  MARINADA društvo s ograničenom odgovornošću za preradu povrća i voća</derivirana_varijabla>
  </DomainObject.Predmet.StrankaFormated>
  <DomainObject.Predmet.StrankaFormatedOIB>
    <izvorni_sadrzaj>  MARINADA društvo s ograničenom odgovornošću za preradu povrća i voća, OIB 61997436995</izvorni_sadrzaj>
    <derivirana_varijabla naziv="DomainObject.Predmet.StrankaFormatedOIB_1">  MARINADA društvo s ograničenom odgovornošću za preradu povrća i voća, OIB 61997436995</derivirana_varijabla>
  </DomainObject.Predmet.StrankaFormatedOIB>
  <DomainObject.Predmet.StrankaFormatedWithAdress>
    <izvorni_sadrzaj> MARINADA društvo s ograničenom odgovornošću za preradu povrća i voća, Nikole Šubića Zrinskog 28, 33520 Slatina</izvorni_sadrzaj>
    <derivirana_varijabla naziv="DomainObject.Predmet.StrankaFormatedWithAdress_1"> MARINADA društvo s ograničenom odgovornošću za preradu povrća i voća, Nikole Šubića Zrinskog 28, 33520 Slatina</derivirana_varijabla>
  </DomainObject.Predmet.StrankaFormatedWithAdress>
  <DomainObject.Predmet.StrankaFormatedWithAdressOIB>
    <izvorni_sadrzaj> MARINADA društvo s ograničenom odgovornošću za preradu povrća i voća, OIB 61997436995, Nikole Šubića Zrinskog 28, 33520 Slatina</izvorni_sadrzaj>
    <derivirana_varijabla naziv="DomainObject.Predmet.StrankaFormatedWithAdressOIB_1"> MARINADA društvo s ograničenom odgovornošću za preradu povrća i voća, OIB 61997436995, Nikole Šubića Zrinskog 28, 33520 Slatina</derivirana_varijabla>
  </DomainObject.Predmet.StrankaFormatedWithAdressOIB>
  <DomainObject.Predmet.StrankaWithAdress>
    <izvorni_sadrzaj>MARINADA društvo s ograničenom odgovornošću za preradu povrća i voća Nikole Šubića Zrinskog 28,33520 Slatina</izvorni_sadrzaj>
    <derivirana_varijabla naziv="DomainObject.Predmet.StrankaWithAdress_1">MARINADA društvo s ograničenom odgovornošću za preradu povrća i voća Nikole Šubića Zrinskog 28,33520 Slatina</derivirana_varijabla>
  </DomainObject.Predmet.StrankaWithAdress>
  <DomainObject.Predmet.StrankaWithAdressOIB>
    <izvorni_sadrzaj>MARINADA društvo s ograničenom odgovornošću za preradu povrća i voća, OIB 61997436995, Nikole Šubića Zrinskog 28,33520 Slatina</izvorni_sadrzaj>
    <derivirana_varijabla naziv="DomainObject.Predmet.StrankaWithAdressOIB_1">MARINADA društvo s ograničenom odgovornošću za preradu povrća i voća, OIB 61997436995, Nikole Šubića Zrinskog 28,33520 Slatina</derivirana_varijabla>
  </DomainObject.Predmet.StrankaWithAdressOIB>
  <DomainObject.Predmet.StrankaNazivFormated>
    <izvorni_sadrzaj>MARINADA društvo s ograničenom odgovornošću za preradu povrća i voća</izvorni_sadrzaj>
    <derivirana_varijabla naziv="DomainObject.Predmet.StrankaNazivFormated_1">MARINADA društvo s ograničenom odgovornošću za preradu povrća i voća</derivirana_varijabla>
  </DomainObject.Predmet.StrankaNazivFormated>
  <DomainObject.Predmet.StrankaNazivFormatedOIB>
    <izvorni_sadrzaj>MARINADA društvo s ograničenom odgovornošću za preradu povrća i voća, OIB 61997436995</izvorni_sadrzaj>
    <derivirana_varijabla naziv="DomainObject.Predmet.StrankaNazivFormatedOIB_1">MARINADA društvo s ograničenom odgovornošću za preradu povrća i voća, OIB 61997436995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MARINADA društvo s ograničenom odgovornošću za preradu povrća i voća</item>
    </izvorni_sadrzaj>
    <derivirana_varijabla naziv="DomainObject.Predmet.StrankaListFormated_1">
      <item>MARINADA društvo s ograničenom odgovornošću za preradu povrća i voća</item>
    </derivirana_varijabla>
  </DomainObject.Predmet.StrankaListFormated>
  <DomainObject.Predmet.StrankaListFormatedOIB>
    <izvorni_sadrzaj>
      <item>MARINADA društvo s ograničenom odgovornošću za preradu povrća i voća, OIB 61997436995</item>
    </izvorni_sadrzaj>
    <derivirana_varijabla naziv="DomainObject.Predmet.StrankaListFormatedOIB_1">
      <item>MARINADA društvo s ograničenom odgovornošću za preradu povrća i voća, OIB 61997436995</item>
    </derivirana_varijabla>
  </DomainObject.Predmet.StrankaListFormatedOIB>
  <DomainObject.Predmet.StrankaListFormatedWithAdress>
    <izvorni_sadrzaj>
      <item>MARINADA društvo s ograničenom odgovornošću za preradu povrća i voća, Nikole Šubića Zrinskog 28, 33520 Slatina</item>
    </izvorni_sadrzaj>
    <derivirana_varijabla naziv="DomainObject.Predmet.StrankaListFormatedWithAdress_1">
      <item>MARINADA društvo s ograničenom odgovornošću za preradu povrća i voća, Nikole Šubića Zrinskog 28, 33520 Slatina</item>
    </derivirana_varijabla>
  </DomainObject.Predmet.StrankaListFormatedWithAdress>
  <DomainObject.Predmet.StrankaListFormatedWithAdressOIB>
    <izvorni_sadrzaj>
      <item>MARINADA društvo s ograničenom odgovornošću za preradu povrća i voća, OIB 61997436995, Nikole Šubića Zrinskog 28, 33520 Slatina</item>
    </izvorni_sadrzaj>
    <derivirana_varijabla naziv="DomainObject.Predmet.StrankaListFormatedWithAdressOIB_1">
      <item>MARINADA društvo s ograničenom odgovornošću za preradu povrća i voća, OIB 61997436995, Nikole Šubića Zrinskog 28, 33520 Slatina</item>
    </derivirana_varijabla>
  </DomainObject.Predmet.StrankaListFormatedWithAdressOIB>
  <DomainObject.Predmet.StrankaListNazivFormated>
    <izvorni_sadrzaj>
      <item>MARINADA društvo s ograničenom odgovornošću za preradu povrća i voća</item>
    </izvorni_sadrzaj>
    <derivirana_varijabla naziv="DomainObject.Predmet.StrankaListNazivFormated_1">
      <item>MARINADA društvo s ograničenom odgovornošću za preradu povrća i voća</item>
    </derivirana_varijabla>
  </DomainObject.Predmet.StrankaListNazivFormated>
  <DomainObject.Predmet.StrankaListNazivFormatedOIB>
    <izvorni_sadrzaj>
      <item>MARINADA društvo s ograničenom odgovornošću za preradu povrća i voća, OIB 61997436995</item>
    </izvorni_sadrzaj>
    <derivirana_varijabla naziv="DomainObject.Predmet.StrankaListNazivFormatedOIB_1">
      <item>MARINADA društvo s ograničenom odgovornošću za preradu povrća i voća, OIB 61997436995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Vanda Kovačević Gelenčer</item>
      <item>Odvjetničko društvo Dominković i partneri d.o.o.</item>
      <item>PRIMACOŠPED d.o.o.</item>
    </izvorni_sadrzaj>
    <derivirana_varijabla naziv="DomainObject.Predmet.OstaliListFormated_1">
      <item>Vanda Kovačević Gelenčer</item>
      <item>Odvjetničko društvo Dominković i partneri d.o.o.</item>
      <item>PRIMACOŠPED d.o.o.</item>
    </derivirana_varijabla>
  </DomainObject.Predmet.OstaliListFormated>
  <DomainObject.Predmet.OstaliListFormatedOIB>
    <izvorni_sadrzaj>
      <item>Vanda Kovačević Gelenčer, OIB 48957712750</item>
      <item>Odvjetničko društvo Dominković i partneri d.o.o., OIB 41736640046</item>
      <item>PRIMACOŠPED d.o.o., OIB 92921096103</item>
    </izvorni_sadrzaj>
    <derivirana_varijabla naziv="DomainObject.Predmet.OstaliListFormatedOIB_1">
      <item>Vanda Kovačević Gelenčer, OIB 48957712750</item>
      <item>Odvjetničko društvo Dominković i partneri d.o.o., OIB 41736640046</item>
      <item>PRIMACOŠPED d.o.o., OIB 92921096103</item>
    </derivirana_varijabla>
  </DomainObject.Predmet.OstaliListFormatedOIB>
  <DomainObject.Predmet.OstaliListFormatedWithAdress>
    <izvorni_sadrzaj>
      <item>Vanda Kovačević Gelenčer, A. Mihanovića 1/3, 33000 Virovitica</item>
      <item>Odvjetničko društvo Dominković i partneri d.o.o., Radnička cesta 80, 10000 Zagreb</item>
      <item>PRIMACOŠPED d.o.o., Jankomir 25, 10000 Zagreb</item>
    </izvorni_sadrzaj>
    <derivirana_varijabla naziv="DomainObject.Predmet.OstaliListFormatedWithAdress_1">
      <item>Vanda Kovačević Gelenčer, A. Mihanovića 1/3, 33000 Virovitica</item>
      <item>Odvjetničko društvo Dominković i partneri d.o.o., Radnička cesta 80, 10000 Zagreb</item>
      <item>PRIMACOŠPED d.o.o., Jankomir 25, 10000 Zagreb</item>
    </derivirana_varijabla>
  </DomainObject.Predmet.OstaliListFormatedWithAdress>
  <DomainObject.Predmet.OstaliListFormatedWithAdressOIB>
    <izvorni_sadrzaj>
      <item>Vanda Kovačević Gelenčer, OIB 48957712750, A. Mihanovića 1/3, 33000 Virovitica</item>
      <item>Odvjetničko društvo Dominković i partneri d.o.o., OIB 41736640046, Radnička cesta 80, 10000 Zagreb</item>
      <item>PRIMACOŠPED d.o.o., OIB 92921096103, Jankomir 25, 10000 Zagreb</item>
    </izvorni_sadrzaj>
    <derivirana_varijabla naziv="DomainObject.Predmet.OstaliListFormatedWithAdressOIB_1">
      <item>Vanda Kovačević Gelenčer, OIB 48957712750, A. Mihanovića 1/3, 33000 Virovitica</item>
      <item>Odvjetničko društvo Dominković i partneri d.o.o., OIB 41736640046, Radnička cesta 80, 10000 Zagreb</item>
      <item>PRIMACOŠPED d.o.o., OIB 92921096103, Jankomir 25, 10000 Zagreb</item>
    </derivirana_varijabla>
  </DomainObject.Predmet.OstaliListFormatedWithAdressOIB>
  <DomainObject.Predmet.OstaliListNazivFormated>
    <izvorni_sadrzaj>
      <item>Vanda Kovačević Gelenčer</item>
      <item>Odvjetničko društvo Dominković i partneri d.o.o.</item>
      <item>PRIMACOŠPED d.o.o.</item>
    </izvorni_sadrzaj>
    <derivirana_varijabla naziv="DomainObject.Predmet.OstaliListNazivFormated_1">
      <item>Vanda Kovačević Gelenčer</item>
      <item>Odvjetničko društvo Dominković i partneri d.o.o.</item>
      <item>PRIMACOŠPED d.o.o.</item>
    </derivirana_varijabla>
  </DomainObject.Predmet.OstaliListNazivFormated>
  <DomainObject.Predmet.OstaliListNazivFormatedOIB>
    <izvorni_sadrzaj>
      <item>Vanda Kovačević Gelenčer, OIB 48957712750</item>
      <item>Odvjetničko društvo Dominković i partneri d.o.o., OIB 41736640046</item>
      <item>PRIMACOŠPED d.o.o., OIB 92921096103</item>
    </izvorni_sadrzaj>
    <derivirana_varijabla naziv="DomainObject.Predmet.OstaliListNazivFormatedOIB_1">
      <item>Vanda Kovačević Gelenčer, OIB 48957712750</item>
      <item>Odvjetničko društvo Dominković i partneri d.o.o., OIB 41736640046</item>
      <item>PRIMACOŠPED d.o.o., OIB 92921096103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>St-789/2017-32</izvorni_sadrzaj>
    <derivirana_varijabla naziv="DomainObject.PoslovniBrojDokumenta_1">St-789/2017-32</derivirana_varijabla>
  </DomainObject.PoslovniBrojDokumenta>
  <DomainObject.Predmet.StrankaIDrugi>
    <izvorni_sadrzaj>MARINADA društvo s ograničenom odgovornošću za preradu povrća i voća</izvorni_sadrzaj>
    <derivirana_varijabla naziv="DomainObject.Predmet.StrankaIDrugi_1">MARINADA društvo s ograničenom odgovornošću za preradu povrća i voća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MARINADA društvo s ograničenom odgovornošću za preradu povrća i voća, OIB 61997436995, Nikole Šubića Zrinskog 28, 33520 Slatina</izvorni_sadrzaj>
    <derivirana_varijabla naziv="DomainObject.Predmet.StrankaIDrugiAdressOIB_1">MARINADA društvo s ograničenom odgovornošću za preradu povrća i voća, OIB 61997436995, Nikole Šubića Zrinskog 28, 33520 Slatina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MARINADA društvo s ograničenom odgovornošću za preradu povrća i voća</item>
      <item>Vanda Kovačević Gelenčer</item>
      <item>Odvjetničko društvo Dominković i partneri d.o.o.</item>
      <item>PRIMACOŠPED d.o.o.</item>
    </izvorni_sadrzaj>
    <derivirana_varijabla naziv="DomainObject.Predmet.SudioniciListNaziv_1">
      <item>MARINADA društvo s ograničenom odgovornošću za preradu povrća i voća</item>
      <item>Vanda Kovačević Gelenčer</item>
      <item>Odvjetničko društvo Dominković i partneri d.o.o.</item>
      <item>PRIMACOŠPED d.o.o.</item>
    </derivirana_varijabla>
  </DomainObject.Predmet.SudioniciListNaziv>
  <DomainObject.Predmet.SudioniciListAdressOIB>
    <izvorni_sadrzaj>
      <item>MARINADA društvo s ograničenom odgovornošću za preradu povrća i voća, OIB 61997436995, Nikole Šubića Zrinskog 28,33520 Slatina</item>
      <item>Vanda Kovačević Gelenčer, OIB 48957712750, A. Mihanovića 1/3,33000 Virovitica</item>
      <item>Odvjetničko društvo Dominković i partneri d.o.o., OIB 41736640046, Radnička cesta 80,10000 Zagreb</item>
      <item>PRIMACOŠPED d.o.o., OIB 92921096103, Jankomir 25,10000 Zagreb</item>
    </izvorni_sadrzaj>
    <derivirana_varijabla naziv="DomainObject.Predmet.SudioniciListAdressOIB_1">
      <item>MARINADA društvo s ograničenom odgovornošću za preradu povrća i voća, OIB 61997436995, Nikole Šubića Zrinskog 28,33520 Slatina</item>
      <item>Vanda Kovačević Gelenčer, OIB 48957712750, A. Mihanovića 1/3,33000 Virovitica</item>
      <item>Odvjetničko društvo Dominković i partneri d.o.o., OIB 41736640046, Radnička cesta 80,10000 Zagreb</item>
      <item>PRIMACOŠPED d.o.o., OIB 92921096103, Jankomir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A88419-9BA5-4B03-A9F9-FF99AB3226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7</properties:Words>
  <properties:Characters>48</properties:Characters>
  <properties:Lines>5</properties:Lines>
  <properties:Paragraphs>1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2017-12-27T10:31:00Z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St-789/2017-32 / Odluka - Dopis - dostava oglasa radi javne objave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