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6c86" w14:paraId="93b6c86" w:rsidRDefault="00740753" w:rsidP="00B42345" w:rsidR="009E7EC2" w:rsidRPr="004E4D49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4E4D49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</w:r>
      <w:r w:rsidR="00B42345" w:rsidRPr="004E4D49">
        <w:rPr>
          <w:noProof/>
          <w:lang w:eastAsia="hr-HR"/>
        </w:rPr>
        <w:tab/>
        <w:t xml:space="preserve">     </w:t>
      </w:r>
      <w:r w:rsidR="00323E42" w:rsidRPr="004E4D49">
        <w:rPr>
          <w:rFonts w:hAnsi="Times New Roman" w:ascii="Times New Roman"/>
          <w:b/>
          <w:sz w:val="24"/>
          <w:szCs w:val="24"/>
        </w:rPr>
        <w:t>Posl. br</w:t>
      </w:r>
      <w:r w:rsidR="00925A8E" w:rsidRPr="004E4D49">
        <w:rPr>
          <w:rFonts w:hAnsi="Times New Roman" w:ascii="Times New Roman"/>
          <w:b/>
          <w:sz w:val="24"/>
          <w:szCs w:val="24"/>
        </w:rPr>
        <w:t>.</w:t>
      </w:r>
      <w:r w:rsidR="006360CA" w:rsidRPr="004E4D49">
        <w:rPr>
          <w:rFonts w:hAnsi="Times New Roman" w:ascii="Times New Roman"/>
          <w:b/>
          <w:sz w:val="24"/>
          <w:szCs w:val="24"/>
        </w:rPr>
        <w:t xml:space="preserve"> 12. St-</w:t>
      </w:r>
      <w:r w:rsidR="00013E8D" w:rsidRPr="004E4D49">
        <w:rPr>
          <w:rFonts w:hAnsi="Times New Roman" w:ascii="Times New Roman"/>
          <w:b/>
          <w:sz w:val="24"/>
          <w:szCs w:val="24"/>
        </w:rPr>
        <w:t>113/2013</w:t>
      </w:r>
    </w:p>
    <w:p w:rsidRDefault="00F72DA3" w:rsidP="00225862" w:rsidR="00F72DA3" w:rsidRPr="004E4D49">
      <w:pPr>
        <w:rPr>
          <w:sz w:val="16"/>
          <w:szCs w:val="16"/>
          <w:lang w:eastAsia="hr-HR"/>
        </w:rPr>
      </w:pPr>
    </w:p>
    <w:p w:rsidRDefault="009E7EC2" w:rsidP="009E7EC2" w:rsidR="009E7EC2" w:rsidRPr="004E4D49">
      <w:pPr>
        <w:pStyle w:val="Naslov1"/>
        <w:jc w:val="both"/>
      </w:pPr>
      <w:r w:rsidRPr="004E4D49">
        <w:t>REPUBLIKA HRVATSKA</w:t>
      </w:r>
    </w:p>
    <w:p w:rsidRDefault="009E7EC2" w:rsidP="009E7EC2" w:rsidR="009E7EC2" w:rsidRPr="004E4D49">
      <w:pPr>
        <w:jc w:val="both"/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E4D49">
        <w:rPr>
          <w:rFonts w:hAnsi="Times New Roman" w:ascii="Times New Roman"/>
          <w:sz w:val="24"/>
          <w:szCs w:val="24"/>
        </w:rPr>
        <w:t xml:space="preserve">         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E4D49">
      <w:pPr>
        <w:rPr>
          <w:rFonts w:hAnsi="Times New Roman" w:ascii="Times New Roman"/>
          <w:b/>
          <w:sz w:val="24"/>
          <w:szCs w:val="24"/>
        </w:rPr>
      </w:pPr>
      <w:r w:rsidRPr="004E4D4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E4D49">
      <w:pPr>
        <w:pStyle w:val="Naslov1"/>
      </w:pPr>
      <w:r w:rsidRPr="004E4D49">
        <w:t>R E P U B L I K A   H R V A T S K A</w:t>
      </w:r>
    </w:p>
    <w:p w:rsidRDefault="00B42345" w:rsidP="00B42345" w:rsidR="00B42345" w:rsidRPr="004E4D49">
      <w:pPr>
        <w:rPr>
          <w:sz w:val="24"/>
          <w:szCs w:val="24"/>
          <w:lang w:eastAsia="hr-HR"/>
        </w:rPr>
      </w:pPr>
    </w:p>
    <w:p w:rsidRDefault="009E7EC2" w:rsidP="009E7EC2" w:rsidR="009E7EC2" w:rsidRPr="004E4D49">
      <w:pPr>
        <w:pStyle w:val="Naslov2"/>
        <w:rPr>
          <w:b/>
          <w:bCs/>
          <w:szCs w:val="24"/>
        </w:rPr>
      </w:pPr>
      <w:r w:rsidRPr="004E4D49">
        <w:rPr>
          <w:b/>
          <w:bCs/>
          <w:szCs w:val="24"/>
        </w:rPr>
        <w:t>R J E Š E NJ E</w:t>
      </w: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4E4D49">
      <w:pPr>
        <w:pStyle w:val="Tijeloteksta"/>
        <w:rPr>
          <w:szCs w:val="24"/>
          <w:lang w:val="hr-HR"/>
        </w:rPr>
      </w:pPr>
      <w:r w:rsidRPr="004E4D49">
        <w:rPr>
          <w:szCs w:val="24"/>
          <w:lang w:val="hr-HR"/>
        </w:rPr>
        <w:tab/>
      </w:r>
      <w:r w:rsidR="00C81434" w:rsidRPr="004E4D49">
        <w:rPr>
          <w:szCs w:val="24"/>
          <w:lang w:val="hr-HR"/>
        </w:rPr>
        <w:t>Tr</w:t>
      </w:r>
      <w:r w:rsidR="003B13AC" w:rsidRPr="004E4D49">
        <w:rPr>
          <w:szCs w:val="24"/>
          <w:lang w:val="hr-HR"/>
        </w:rPr>
        <w:t>govački sud u Splitu, po sucu t</w:t>
      </w:r>
      <w:r w:rsidR="00C81434" w:rsidRPr="004E4D49">
        <w:rPr>
          <w:szCs w:val="24"/>
          <w:lang w:val="hr-HR"/>
        </w:rPr>
        <w:t xml:space="preserve">og suda Pašku Bačiću, kao stečajnom sucu, u stečajnom postupku nad dužnikom </w:t>
      </w:r>
      <w:r w:rsidR="00013E8D" w:rsidRPr="004E4D49">
        <w:rPr>
          <w:szCs w:val="24"/>
          <w:lang w:val="hr-HR"/>
        </w:rPr>
        <w:t>IVANIŠEVIĆ GRADNJA d.o.o. u stečaju Split, Kila 37, OIB: 88754036728</w:t>
      </w:r>
      <w:r w:rsidR="00C81434" w:rsidRPr="004E4D49">
        <w:rPr>
          <w:szCs w:val="24"/>
          <w:lang w:val="hr-HR"/>
        </w:rPr>
        <w:t xml:space="preserve">, dana </w:t>
      </w:r>
      <w:r w:rsidR="003B13AC" w:rsidRPr="004E4D49">
        <w:rPr>
          <w:szCs w:val="24"/>
          <w:lang w:val="hr-HR"/>
        </w:rPr>
        <w:t>7. veljače  2017</w:t>
      </w:r>
      <w:r w:rsidR="00C81434" w:rsidRPr="004E4D49">
        <w:rPr>
          <w:szCs w:val="24"/>
          <w:lang w:val="hr-HR"/>
        </w:rPr>
        <w:t>. god.</w:t>
      </w:r>
    </w:p>
    <w:p w:rsidRDefault="009E7EC2" w:rsidP="009E7EC2" w:rsidR="009E7EC2" w:rsidRPr="00025608">
      <w:pPr>
        <w:rPr>
          <w:rFonts w:hAnsi="Times New Roman" w:ascii="Times New Roman"/>
        </w:rPr>
      </w:pPr>
    </w:p>
    <w:p w:rsidRDefault="009E7EC2" w:rsidP="009E7EC2" w:rsidR="009E7EC2" w:rsidRPr="004E4D49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025608" w:rsidR="003B13AC" w:rsidRPr="004E4D49">
      <w:pPr>
        <w:pStyle w:val="Naslov3"/>
        <w:ind w:left="708"/>
        <w:rPr>
          <w:b w:val="false"/>
          <w:szCs w:val="24"/>
        </w:rPr>
      </w:pPr>
      <w:r w:rsidRPr="004E4D49">
        <w:rPr>
          <w:b w:val="false"/>
          <w:szCs w:val="24"/>
        </w:rPr>
        <w:t xml:space="preserve">I. </w:t>
      </w:r>
      <w:r w:rsidR="003B13AC" w:rsidRPr="004E4D49">
        <w:rPr>
          <w:b w:val="false"/>
          <w:szCs w:val="24"/>
        </w:rPr>
        <w:t xml:space="preserve">Srđana Morpurgo iz Splita, Trg Mihovila Pavlinovića 2, OIB: 53284085908, razrješava se dužnosti stečajnog upravitelja u stečajnom postupku nad dužnikom </w:t>
      </w:r>
      <w:r w:rsidR="00013E8D" w:rsidRPr="004E4D49">
        <w:rPr>
          <w:b w:val="false"/>
          <w:szCs w:val="24"/>
        </w:rPr>
        <w:t>IVANIŠEVIĆ GRADNJA d.o.o. u stečaju Split, Kila 37, OIB: 88754036728</w:t>
      </w:r>
      <w:r w:rsidR="003B13AC" w:rsidRPr="004E4D49">
        <w:rPr>
          <w:b w:val="false"/>
          <w:szCs w:val="24"/>
        </w:rPr>
        <w:t xml:space="preserve">, na osobni zahtjev. </w:t>
      </w:r>
    </w:p>
    <w:p w:rsidRDefault="003B13AC" w:rsidP="003B13AC" w:rsidR="003B13AC" w:rsidRPr="004E4D49"/>
    <w:p w:rsidRDefault="003B13AC" w:rsidP="00DF2CBC" w:rsidR="003B13AC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II. Za novog stečajnog upravitelja dužnika </w:t>
      </w:r>
      <w:r w:rsidR="00013E8D" w:rsidRPr="004E4D49">
        <w:rPr>
          <w:rFonts w:hAnsi="Times New Roman" w:ascii="Times New Roman"/>
          <w:sz w:val="24"/>
          <w:szCs w:val="24"/>
        </w:rPr>
        <w:t>IVANIŠEVIĆ GRADNJA d.o.o. u stečaju Split, Kila 37, OIB: 88754036728</w:t>
      </w:r>
      <w:r w:rsidRPr="004E4D49">
        <w:rPr>
          <w:rFonts w:hAnsi="Times New Roman" w:ascii="Times New Roman"/>
          <w:sz w:val="24"/>
          <w:szCs w:val="24"/>
        </w:rPr>
        <w:t xml:space="preserve">, imenuje se </w:t>
      </w:r>
      <w:r w:rsidR="00DF2CBC" w:rsidRPr="00DF2CBC">
        <w:rPr>
          <w:rFonts w:hAnsi="Times New Roman" w:ascii="Times New Roman"/>
          <w:sz w:val="24"/>
          <w:szCs w:val="24"/>
        </w:rPr>
        <w:t>Ivan Šteko, dipl. ekonomist iz Imotskog, Kralja Tomislava 8, OIB: 17080810514</w:t>
      </w:r>
      <w:r w:rsidR="00DF2CBC">
        <w:rPr>
          <w:rFonts w:hAnsi="Times New Roman" w:ascii="Times New Roman"/>
          <w:sz w:val="24"/>
          <w:szCs w:val="24"/>
        </w:rPr>
        <w:t xml:space="preserve">. </w:t>
      </w:r>
    </w:p>
    <w:p w:rsidRDefault="00DF2CBC" w:rsidP="00DF2CBC" w:rsidR="00DF2CB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B13AC" w:rsidP="00025608" w:rsidR="003B13AC" w:rsidRPr="004E4D49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III. Nalaže se dosadašnjoj stečajnoj upraviteljici Srđani Morpurgo da u roku od 3 dana </w:t>
      </w:r>
      <w:r w:rsidR="00025608">
        <w:rPr>
          <w:rFonts w:hAnsi="Times New Roman" w:ascii="Times New Roman"/>
          <w:sz w:val="24"/>
          <w:szCs w:val="24"/>
        </w:rPr>
        <w:t>preda svoje</w:t>
      </w:r>
      <w:r w:rsidRPr="004E4D49">
        <w:rPr>
          <w:rFonts w:hAnsi="Times New Roman" w:ascii="Times New Roman"/>
          <w:sz w:val="24"/>
          <w:szCs w:val="24"/>
        </w:rPr>
        <w:t xml:space="preserve"> dužnost</w:t>
      </w:r>
      <w:r w:rsidR="00025608">
        <w:rPr>
          <w:rFonts w:hAnsi="Times New Roman" w:ascii="Times New Roman"/>
          <w:sz w:val="24"/>
          <w:szCs w:val="24"/>
        </w:rPr>
        <w:t>i</w:t>
      </w:r>
      <w:r w:rsidR="00DF2CBC">
        <w:rPr>
          <w:rFonts w:hAnsi="Times New Roman" w:ascii="Times New Roman"/>
          <w:sz w:val="24"/>
          <w:szCs w:val="24"/>
        </w:rPr>
        <w:t xml:space="preserve"> novom stečajnom upravitelju Ivanu Šteki. </w:t>
      </w:r>
    </w:p>
    <w:p w:rsidRDefault="00343E39" w:rsidP="009E7EC2" w:rsidR="00343E39" w:rsidRPr="00025608">
      <w:pPr>
        <w:rPr>
          <w:rFonts w:hAnsi="Times New Roman" w:ascii="Times New Roman"/>
        </w:rPr>
      </w:pPr>
    </w:p>
    <w:p w:rsidRDefault="000E514C" w:rsidP="00025608" w:rsidR="0032593A" w:rsidRPr="00025608">
      <w:pPr>
        <w:rPr>
          <w:rFonts w:hAnsi="Times New Roman" w:ascii="Times New Roman"/>
          <w:sz w:val="24"/>
          <w:szCs w:val="24"/>
          <w:u w:val="single"/>
        </w:rPr>
      </w:pPr>
      <w:r w:rsidRPr="004E4D49">
        <w:rPr>
          <w:rFonts w:hAnsi="Times New Roman" w:ascii="Times New Roman"/>
          <w:sz w:val="24"/>
          <w:szCs w:val="24"/>
        </w:rPr>
        <w:t xml:space="preserve">   </w:t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</w:r>
      <w:r w:rsidRPr="004E4D49">
        <w:rPr>
          <w:rFonts w:hAnsi="Times New Roman" w:ascii="Times New Roman"/>
          <w:sz w:val="24"/>
          <w:szCs w:val="24"/>
        </w:rPr>
        <w:tab/>
        <w:t xml:space="preserve">    </w:t>
      </w:r>
      <w:r w:rsidRPr="004E4D49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E4D4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013E8D" w:rsidR="00013E8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</w:r>
      <w:r w:rsidR="00013E8D" w:rsidRPr="004E4D49">
        <w:rPr>
          <w:rFonts w:hAnsi="Times New Roman" w:ascii="Times New Roman"/>
          <w:sz w:val="24"/>
          <w:szCs w:val="24"/>
        </w:rPr>
        <w:t xml:space="preserve">Rješenjem ovog suda posl. br. 12. St-113/2013 od 21. srpnja 2016. god. otvoren je stečajni postupak nad dužnikom IVANIŠEVIĆ GRADNJA d.o.o. Split, a tim rješenjem za stečajnog upravitelja imenovana je Srđana Morpurgo, dipl. pravnik iz Splita. </w:t>
      </w:r>
    </w:p>
    <w:p w:rsidRDefault="003B13AC" w:rsidP="005A3252" w:rsidR="003B13AC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3B13AC" w:rsidP="005A3252" w:rsidR="003B13AC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>Dana 19. siječnja 2017. god. u ovaj stečajni spis je zaprimljen podnesak stečajne upraviteljice Srđane Morpurgo, koji je isti podnijela ovom sudu 13. siječnja 2017. god., a kojim podneskom ista podnosi zahtjev za razrješenjem</w:t>
      </w:r>
      <w:r w:rsidR="007E09E6" w:rsidRPr="004E4D49">
        <w:rPr>
          <w:rFonts w:hAnsi="Times New Roman" w:ascii="Times New Roman"/>
          <w:sz w:val="24"/>
          <w:szCs w:val="24"/>
        </w:rPr>
        <w:t xml:space="preserve"> od</w:t>
      </w:r>
      <w:r w:rsidRPr="004E4D49">
        <w:rPr>
          <w:rFonts w:hAnsi="Times New Roman" w:ascii="Times New Roman"/>
          <w:sz w:val="24"/>
          <w:szCs w:val="24"/>
        </w:rPr>
        <w:t xml:space="preserve"> dužnosti stečajnog upravitelja. Naime, u tom podnesku – prijedlogu Srđana Morpurgo navodi da je rješenjem Ministarstva pravosuđa RH klasa: UP/I-133-04/15-01/266, ur.broj: 514-03-02-02-01-16-16 od 20. prosinca 2016. god., a povodom njenog zahtjeva od 14.12.2016. god., ista brisana s liste </w:t>
      </w:r>
      <w:r w:rsidR="007E09E6" w:rsidRPr="004E4D49">
        <w:rPr>
          <w:rFonts w:hAnsi="Times New Roman" w:ascii="Times New Roman"/>
          <w:sz w:val="24"/>
          <w:szCs w:val="24"/>
        </w:rPr>
        <w:t>"</w:t>
      </w:r>
      <w:r w:rsidRPr="004E4D49">
        <w:rPr>
          <w:rFonts w:hAnsi="Times New Roman" w:ascii="Times New Roman"/>
          <w:sz w:val="24"/>
          <w:szCs w:val="24"/>
        </w:rPr>
        <w:t>A</w:t>
      </w:r>
      <w:r w:rsidR="007E09E6" w:rsidRPr="004E4D49">
        <w:rPr>
          <w:rFonts w:hAnsi="Times New Roman" w:ascii="Times New Roman"/>
          <w:sz w:val="24"/>
          <w:szCs w:val="24"/>
        </w:rPr>
        <w:t>"</w:t>
      </w:r>
      <w:r w:rsidRPr="004E4D49">
        <w:rPr>
          <w:rFonts w:hAnsi="Times New Roman" w:ascii="Times New Roman"/>
          <w:sz w:val="24"/>
          <w:szCs w:val="24"/>
        </w:rPr>
        <w:t xml:space="preserve"> stečajnih upravitelja za područje nadležnosti Trgovačkog suda u Splitu. Nadalje, stečajna upraviteljica Srđana Morpurgo navodi da u skladu s naprijed navedenim rješenjem Ministarstva pravosuđa RH, kao i zbog zdravstvenih razloga, predlaže ovom sudu razriješiti je dužnosti stečajnog upravitelja u stečajnim postupcima</w:t>
      </w:r>
      <w:r w:rsidR="007E09E6" w:rsidRPr="004E4D49">
        <w:rPr>
          <w:rFonts w:hAnsi="Times New Roman" w:ascii="Times New Roman"/>
          <w:sz w:val="24"/>
          <w:szCs w:val="24"/>
        </w:rPr>
        <w:t xml:space="preserve"> koji su u tijeku, a između ostalih i u ovom stečajnom postupku nad dužnikom </w:t>
      </w:r>
      <w:r w:rsidR="00013E8D" w:rsidRPr="004E4D49">
        <w:rPr>
          <w:rFonts w:hAnsi="Times New Roman" w:ascii="Times New Roman"/>
          <w:sz w:val="24"/>
          <w:szCs w:val="24"/>
        </w:rPr>
        <w:t>IVANIŠEVIĆ GRADNJA d.o.o. u stečaju Split</w:t>
      </w:r>
      <w:r w:rsidR="007E09E6" w:rsidRPr="004E4D49">
        <w:rPr>
          <w:rFonts w:hAnsi="Times New Roman" w:ascii="Times New Roman"/>
          <w:sz w:val="24"/>
          <w:szCs w:val="24"/>
        </w:rPr>
        <w:t>.</w:t>
      </w:r>
    </w:p>
    <w:p w:rsidRDefault="007E09E6" w:rsidP="005A3252" w:rsidR="007E09E6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lastRenderedPageBreak/>
        <w:tab/>
        <w:t xml:space="preserve">Uzimajući u obzir činjenicu da je stečajna upraviteljica Srđana Morpurgo brisana s liste "A" stečajnih upravitelja za područje nadležnosti Trgovačkog suda u Splitu, kao i  zdravstvene razloge zbog kojih je ista zatražila brisanje s liste stečajnih upravitelja te razrješenje dužnosti stečajnog upravitelja u ovom postupku, ovaj sud je temeljem odredbi čl. 91. st. 5. Stečajnog zakona (Narodne novine broj 71/15, dalje SZ/15) u vezi s odredbom čl. 441. st. 2. SZ/15, </w:t>
      </w:r>
      <w:r w:rsidR="00203D0D" w:rsidRPr="004E4D49">
        <w:rPr>
          <w:rFonts w:hAnsi="Times New Roman" w:ascii="Times New Roman"/>
          <w:sz w:val="24"/>
          <w:szCs w:val="24"/>
        </w:rPr>
        <w:t xml:space="preserve">zahtjev stečajne upraviteljice Srđane Morpurgo za razrješenjem dužnosti stečajnog upravitelja u ovom predmetu, na osobni zahtjev, ocijenio osnovanim pa je stoga i odlučeno kao pod točkom 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>Istovremeno s razrješenjem dosadašnje stečajne upraviteljice Srđane Morpurgo, a sukladno odredbama čl. 91. st. 8. SZ/15, bilo je potrebno donijeti i odluku o imenovanju novog stečajnog upravitelja</w:t>
      </w:r>
      <w:r w:rsidR="00DF2CBC">
        <w:rPr>
          <w:rFonts w:hAnsi="Times New Roman" w:ascii="Times New Roman"/>
          <w:sz w:val="24"/>
          <w:szCs w:val="24"/>
        </w:rPr>
        <w:t>. Za novog stečajnog upravitelja imenovan je Ivan Šteko iz Imotskog, nakon što je isti prethodno izabran metodom slučajnog odabira s liste A stečajnih upravitelja za područje nadležnosti ovog suda</w:t>
      </w:r>
      <w:r w:rsidRPr="004E4D49">
        <w:rPr>
          <w:rFonts w:hAnsi="Times New Roman" w:ascii="Times New Roman"/>
          <w:sz w:val="24"/>
          <w:szCs w:val="24"/>
        </w:rPr>
        <w:t xml:space="preserve">, a radi čega je i odlučeno kao u toč. II. izreke ovog rješenja. </w:t>
      </w: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203D0D" w:rsidP="005A3252" w:rsidR="00203D0D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ab/>
        <w:t>Sukladno odredbama čl.</w:t>
      </w:r>
      <w:r w:rsidR="00025608">
        <w:rPr>
          <w:rFonts w:hAnsi="Times New Roman" w:ascii="Times New Roman"/>
          <w:sz w:val="24"/>
          <w:szCs w:val="24"/>
        </w:rPr>
        <w:t xml:space="preserve"> 23. st. 6. Stečajnog zakona (Narodne novine broj</w:t>
      </w:r>
      <w:r w:rsidRPr="004E4D49">
        <w:rPr>
          <w:rFonts w:hAnsi="Times New Roman" w:ascii="Times New Roman"/>
          <w:sz w:val="24"/>
          <w:szCs w:val="24"/>
        </w:rPr>
        <w:t xml:space="preserve"> 44/96, 29/99, 129/00, 123/03, 82/06, 116/10, 25/12, 133/12 i 45/13), a što je propisano i odredbama čl. 87. st. 7. SZ/15,</w:t>
      </w:r>
      <w:r w:rsidR="00DF2CBC">
        <w:rPr>
          <w:rFonts w:hAnsi="Times New Roman" w:ascii="Times New Roman"/>
          <w:sz w:val="24"/>
          <w:szCs w:val="24"/>
        </w:rPr>
        <w:t xml:space="preserve"> raniji stečajni upravitelj dužan je predati svoju dužnost novom stečajnom upravitelju u roku od 3 dana pa je stoga</w:t>
      </w:r>
      <w:r w:rsidRPr="004E4D49">
        <w:rPr>
          <w:rFonts w:hAnsi="Times New Roman" w:ascii="Times New Roman"/>
          <w:sz w:val="24"/>
          <w:szCs w:val="24"/>
        </w:rPr>
        <w:t xml:space="preserve"> odlučeno kao u toč. III. izreke ovog rješenja. </w:t>
      </w:r>
    </w:p>
    <w:p w:rsidRDefault="00343E39" w:rsidP="005A3252" w:rsidR="00343E39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4E4D49">
      <w:pPr>
        <w:jc w:val="center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U Splitu, </w:t>
      </w:r>
      <w:r w:rsidR="007E09E6" w:rsidRPr="004E4D49">
        <w:rPr>
          <w:rFonts w:hAnsi="Times New Roman" w:ascii="Times New Roman"/>
          <w:sz w:val="24"/>
          <w:szCs w:val="24"/>
        </w:rPr>
        <w:t>7. veljače 2017</w:t>
      </w:r>
      <w:r w:rsidRPr="004E4D49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16"/>
          <w:szCs w:val="16"/>
        </w:rPr>
      </w:pPr>
      <w:r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E4D49">
      <w:pPr>
        <w:ind w:firstLine="696" w:left="709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E4D49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4E4D49">
      <w:pPr>
        <w:ind w:firstLine="216" w:left="7572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8C005E" w:rsidP="009E7EC2" w:rsidR="008C005E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4E4D49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4E4D49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</w:t>
      </w:r>
      <w:r w:rsidR="00C769D0" w:rsidRPr="004E4D49">
        <w:rPr>
          <w:rFonts w:hAnsi="Times New Roman" w:ascii="Times New Roman"/>
          <w:sz w:val="24"/>
          <w:szCs w:val="24"/>
        </w:rPr>
        <w:t xml:space="preserve">dana </w:t>
      </w:r>
      <w:r w:rsidR="00DF2CBC">
        <w:rPr>
          <w:rFonts w:hAnsi="Times New Roman" w:ascii="Times New Roman"/>
          <w:sz w:val="24"/>
          <w:szCs w:val="24"/>
        </w:rPr>
        <w:t xml:space="preserve">dostave ovog rješenja, a dostava ovog rješenja smatra se obavljenom istekom osmog dana od dana njegove objave na mrežnoj stranici e-Oglasna ploča sudova. </w:t>
      </w:r>
    </w:p>
    <w:p w:rsidRDefault="0008674F" w:rsidP="009E7EC2" w:rsidR="0008674F">
      <w:pPr>
        <w:jc w:val="both"/>
        <w:rPr>
          <w:rFonts w:hAnsi="Times New Roman" w:ascii="Times New Roman"/>
          <w:sz w:val="24"/>
          <w:szCs w:val="24"/>
        </w:rPr>
      </w:pPr>
    </w:p>
    <w:p w:rsidRDefault="00DF2CBC" w:rsidP="009E7EC2" w:rsidR="00DF2CBC" w:rsidRPr="004E4D4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E4D49">
      <w:p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DNA:</w:t>
      </w:r>
    </w:p>
    <w:p w:rsidRDefault="00203D0D" w:rsidP="009E7EC2" w:rsidR="00617625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dosadašnjoj </w:t>
      </w:r>
      <w:r w:rsidR="00D55E6E" w:rsidRPr="004E4D49">
        <w:rPr>
          <w:rFonts w:hAnsi="Times New Roman" w:ascii="Times New Roman"/>
          <w:sz w:val="24"/>
          <w:szCs w:val="24"/>
        </w:rPr>
        <w:t>stečaj</w:t>
      </w:r>
      <w:r w:rsidR="00C769D0" w:rsidRPr="004E4D49">
        <w:rPr>
          <w:rFonts w:hAnsi="Times New Roman" w:ascii="Times New Roman"/>
          <w:sz w:val="24"/>
          <w:szCs w:val="24"/>
        </w:rPr>
        <w:t>noj upraviteljici</w:t>
      </w:r>
      <w:r w:rsidR="00617625" w:rsidRPr="004E4D49">
        <w:rPr>
          <w:rFonts w:hAnsi="Times New Roman" w:ascii="Times New Roman"/>
          <w:sz w:val="24"/>
          <w:szCs w:val="24"/>
        </w:rPr>
        <w:t xml:space="preserve"> </w:t>
      </w:r>
      <w:r w:rsidR="00C769D0" w:rsidRPr="004E4D49">
        <w:rPr>
          <w:rFonts w:hAnsi="Times New Roman" w:ascii="Times New Roman"/>
          <w:sz w:val="24"/>
          <w:szCs w:val="24"/>
        </w:rPr>
        <w:t>Srđani Morpurgo</w:t>
      </w:r>
    </w:p>
    <w:p w:rsidRDefault="00203D0D" w:rsidP="009E7EC2" w:rsidR="00C769D0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 xml:space="preserve">novom </w:t>
      </w:r>
      <w:r w:rsidR="00C769D0" w:rsidRPr="004E4D49">
        <w:rPr>
          <w:rFonts w:hAnsi="Times New Roman" w:ascii="Times New Roman"/>
          <w:sz w:val="24"/>
          <w:szCs w:val="24"/>
        </w:rPr>
        <w:t xml:space="preserve">stečajnom </w:t>
      </w:r>
      <w:r w:rsidRPr="004E4D49">
        <w:rPr>
          <w:rFonts w:hAnsi="Times New Roman" w:ascii="Times New Roman"/>
          <w:sz w:val="24"/>
          <w:szCs w:val="24"/>
        </w:rPr>
        <w:t>upravitelju</w:t>
      </w:r>
      <w:r w:rsidR="00DF2CBC">
        <w:rPr>
          <w:rFonts w:hAnsi="Times New Roman" w:ascii="Times New Roman"/>
          <w:sz w:val="24"/>
          <w:szCs w:val="24"/>
        </w:rPr>
        <w:t xml:space="preserve"> Ivanu Šteki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sudski registar ovog suda</w:t>
      </w:r>
    </w:p>
    <w:p w:rsidRDefault="009B0511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e-</w:t>
      </w:r>
      <w:r w:rsidR="00264B6C" w:rsidRPr="004E4D49">
        <w:rPr>
          <w:rFonts w:hAnsi="Times New Roman" w:ascii="Times New Roman"/>
          <w:sz w:val="24"/>
          <w:szCs w:val="24"/>
        </w:rPr>
        <w:t>o</w:t>
      </w:r>
      <w:r w:rsidR="00D55E6E" w:rsidRPr="004E4D49">
        <w:rPr>
          <w:rFonts w:hAnsi="Times New Roman" w:ascii="Times New Roman"/>
          <w:sz w:val="24"/>
          <w:szCs w:val="24"/>
        </w:rPr>
        <w:t>glasna ploča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  <w:r w:rsidR="00D55E6E"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Porezna uprava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ŽDO Split</w:t>
      </w:r>
    </w:p>
    <w:p w:rsidRDefault="00203D0D" w:rsidP="009E7EC2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FINA Split</w:t>
      </w:r>
    </w:p>
    <w:p w:rsidRDefault="00C32DE7" w:rsidP="00203D0D" w:rsidR="0002560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stečajna pi</w:t>
      </w:r>
      <w:r w:rsidR="00203D0D" w:rsidRPr="004E4D49">
        <w:rPr>
          <w:rFonts w:hAnsi="Times New Roman" w:ascii="Times New Roman"/>
          <w:sz w:val="24"/>
          <w:szCs w:val="24"/>
        </w:rPr>
        <w:t>s</w:t>
      </w:r>
      <w:r w:rsidRPr="004E4D49">
        <w:rPr>
          <w:rFonts w:hAnsi="Times New Roman" w:ascii="Times New Roman"/>
          <w:sz w:val="24"/>
          <w:szCs w:val="24"/>
        </w:rPr>
        <w:t>arnica</w:t>
      </w:r>
      <w:r w:rsidR="003124FF" w:rsidRPr="004E4D49">
        <w:rPr>
          <w:rFonts w:hAnsi="Times New Roman" w:ascii="Times New Roman"/>
          <w:sz w:val="24"/>
          <w:szCs w:val="24"/>
        </w:rPr>
        <w:t xml:space="preserve"> suda</w:t>
      </w:r>
    </w:p>
    <w:p w:rsidRDefault="00025608" w:rsidP="00203D0D" w:rsidR="00203D0D" w:rsidRPr="004E4D4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pravosuđa RH, po pravomoćnosti</w:t>
      </w:r>
      <w:r w:rsidR="008B63AF" w:rsidRPr="004E4D49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8010B9" w:rsidR="008010B9" w:rsidRPr="00DF2CBC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E4D49">
        <w:rPr>
          <w:rFonts w:hAnsi="Times New Roman" w:ascii="Times New Roman"/>
          <w:sz w:val="24"/>
          <w:szCs w:val="24"/>
        </w:rPr>
        <w:t>u spis</w:t>
      </w:r>
    </w:p>
    <w:sectPr w:rsidSect="00DF2CBC" w:rsidR="008010B9" w:rsidRPr="00DF2CBC">
      <w:headerReference w:type="even" r:id="rId11"/>
      <w:headerReference w:type="default" r:id="rId12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B7A" w:rsidP="009E7EC2" w:rsidR="00C77B7A">
      <w:r>
        <w:separator/>
      </w:r>
    </w:p>
  </w:endnote>
  <w:endnote w:id="0" w:type="continuationSeparator">
    <w:p w:rsidRDefault="00C77B7A" w:rsidP="009E7EC2" w:rsidR="00C77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B7A" w:rsidP="009E7EC2" w:rsidR="00C77B7A">
      <w:r>
        <w:separator/>
      </w:r>
    </w:p>
  </w:footnote>
  <w:footnote w:id="0" w:type="continuationSeparator">
    <w:p w:rsidRDefault="00C77B7A" w:rsidP="009E7EC2" w:rsidR="00C77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E367A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25A58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013E8D">
      <w:rPr>
        <w:rFonts w:hAnsi="Times New Roman" w:ascii="Times New Roman"/>
        <w:sz w:val="24"/>
        <w:szCs w:val="24"/>
      </w:rPr>
      <w:t>113/2013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13E8D"/>
    <w:rsid w:val="00025438"/>
    <w:rsid w:val="0002560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5EA3"/>
    <w:rsid w:val="001F5654"/>
    <w:rsid w:val="00200E29"/>
    <w:rsid w:val="00203D0D"/>
    <w:rsid w:val="00211A93"/>
    <w:rsid w:val="0021467A"/>
    <w:rsid w:val="00217DD3"/>
    <w:rsid w:val="00224E7D"/>
    <w:rsid w:val="00225862"/>
    <w:rsid w:val="00232EBD"/>
    <w:rsid w:val="00235AE7"/>
    <w:rsid w:val="00237A3C"/>
    <w:rsid w:val="002412CF"/>
    <w:rsid w:val="00244540"/>
    <w:rsid w:val="00247B33"/>
    <w:rsid w:val="002625EE"/>
    <w:rsid w:val="002626F2"/>
    <w:rsid w:val="00264B6C"/>
    <w:rsid w:val="002661C5"/>
    <w:rsid w:val="002702A4"/>
    <w:rsid w:val="002763B2"/>
    <w:rsid w:val="00277776"/>
    <w:rsid w:val="00280E0B"/>
    <w:rsid w:val="00283ED3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B13AC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9251F"/>
    <w:rsid w:val="004A123B"/>
    <w:rsid w:val="004C2345"/>
    <w:rsid w:val="004C5497"/>
    <w:rsid w:val="004D2950"/>
    <w:rsid w:val="004E4D49"/>
    <w:rsid w:val="004E4E0D"/>
    <w:rsid w:val="004F4D67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702EAE"/>
    <w:rsid w:val="00717319"/>
    <w:rsid w:val="007248B8"/>
    <w:rsid w:val="00725728"/>
    <w:rsid w:val="00733AC4"/>
    <w:rsid w:val="0074074C"/>
    <w:rsid w:val="00740753"/>
    <w:rsid w:val="007608A6"/>
    <w:rsid w:val="00763F8C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09E6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31551"/>
    <w:rsid w:val="00A33DAF"/>
    <w:rsid w:val="00A3676A"/>
    <w:rsid w:val="00A43262"/>
    <w:rsid w:val="00A5556D"/>
    <w:rsid w:val="00A5597B"/>
    <w:rsid w:val="00A65FC6"/>
    <w:rsid w:val="00A72D96"/>
    <w:rsid w:val="00A73CE3"/>
    <w:rsid w:val="00A84605"/>
    <w:rsid w:val="00A953C2"/>
    <w:rsid w:val="00AC2286"/>
    <w:rsid w:val="00AC2531"/>
    <w:rsid w:val="00AC2E37"/>
    <w:rsid w:val="00AC6295"/>
    <w:rsid w:val="00AC7D48"/>
    <w:rsid w:val="00AD3612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77B7A"/>
    <w:rsid w:val="00C81434"/>
    <w:rsid w:val="00C86CC2"/>
    <w:rsid w:val="00C927F5"/>
    <w:rsid w:val="00CB65A4"/>
    <w:rsid w:val="00CD44D2"/>
    <w:rsid w:val="00CE1B37"/>
    <w:rsid w:val="00CE4D6A"/>
    <w:rsid w:val="00CE58EF"/>
    <w:rsid w:val="00CF0C94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51CA"/>
    <w:rsid w:val="00DF1A1E"/>
    <w:rsid w:val="00DF2001"/>
    <w:rsid w:val="00DF2CBC"/>
    <w:rsid w:val="00E03EFC"/>
    <w:rsid w:val="00E05279"/>
    <w:rsid w:val="00E054FD"/>
    <w:rsid w:val="00E10F7C"/>
    <w:rsid w:val="00E137E6"/>
    <w:rsid w:val="00E13859"/>
    <w:rsid w:val="00E150F1"/>
    <w:rsid w:val="00E16F17"/>
    <w:rsid w:val="00E44FBA"/>
    <w:rsid w:val="00E5187B"/>
    <w:rsid w:val="00E56DD9"/>
    <w:rsid w:val="00E61EC7"/>
    <w:rsid w:val="00E668F5"/>
    <w:rsid w:val="00E735D6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E367A"/>
    <w:rsid w:val="00EF095C"/>
    <w:rsid w:val="00EF121B"/>
    <w:rsid w:val="00EF2DCE"/>
    <w:rsid w:val="00F01D6C"/>
    <w:rsid w:val="00F13D59"/>
    <w:rsid w:val="00F1742E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3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6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367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36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36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3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6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367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36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36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St-113/2013</izvorni_sadrzaj>
    <derivirana_varijabla naziv="DomainObject.Predmet.OznakaBroj_1">St-113/2013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IVANIŠEVIĆ GRADNJA d.o.o. za gradnju i usluge u stečaju</izvorni_sadrzaj>
    <derivirana_varijabla naziv="DomainObject.Predmet.ProtustrankaFormated_1">  IVANIŠEVIĆ GRADNJA d.o.o. za gradnju i usluge u stečaju</derivirana_varijabla>
  </DomainObject.Predmet.ProtustrankaFormated>
  <DomainObject.Predmet.ProtustrankaFormatedOIB>
    <izvorni_sadrzaj>  IVANIŠEVIĆ GRADNJA d.o.o. za gradnju i usluge u stečaju, OIB 88754036728</izvorni_sadrzaj>
    <derivirana_varijabla naziv="DomainObject.Predmet.ProtustrankaFormatedOIB_1">  IVANIŠEVIĆ GRADNJA d.o.o. za gradnju i usluge u stečaju, OIB 88754036728</derivirana_varijabla>
  </DomainObject.Predmet.ProtustrankaFormatedOIB>
  <DomainObject.Predmet.ProtustrankaFormatedWithAdress>
    <izvorni_sadrzaj> IVANIŠEVIĆ GRADNJA d.o.o. za gradnju i usluge u stečaju, Kila 37, 21000 Split</izvorni_sadrzaj>
    <derivirana_varijabla naziv="DomainObject.Predmet.ProtustrankaFormatedWithAdress_1"> IVANIŠEVIĆ GRADNJA d.o.o. za gradnju i usluge u stečaju, Kila 37, 21000 Split</derivirana_varijabla>
  </DomainObject.Predmet.ProtustrankaFormatedWithAdress>
  <DomainObject.Predmet.ProtustrankaFormatedWithAdressOIB>
    <izvorni_sadrzaj> IVANIŠEVIĆ GRADNJA d.o.o. za gradnju i usluge u stečaju, OIB 88754036728, Kila 37, 21000 Split</izvorni_sadrzaj>
    <derivirana_varijabla naziv="DomainObject.Predmet.ProtustrankaFormatedWithAdressOIB_1"> IVANIŠEVIĆ GRADNJA d.o.o. za gradnju i usluge u stečaju, OIB 88754036728, Kila 37, 21000 Split</derivirana_varijabla>
  </DomainObject.Predmet.ProtustrankaFormatedWithAdressOIB>
  <DomainObject.Predmet.ProtustrankaWithAdress>
    <izvorni_sadrzaj>IVANIŠEVIĆ GRADNJA d.o.o. za gradnju i usluge u stečaju Kila 37, 21000 Split</izvorni_sadrzaj>
    <derivirana_varijabla naziv="DomainObject.Predmet.ProtustrankaWithAdress_1">IVANIŠEVIĆ GRADNJA d.o.o. za gradnju i usluge u stečaju Kila 37, 21000 Split</derivirana_varijabla>
  </DomainObject.Predmet.ProtustrankaWithAdress>
  <DomainObject.Predmet.ProtustrankaWithAdressOIB>
    <izvorni_sadrzaj>IVANIŠEVIĆ GRADNJA d.o.o. za gradnju i usluge u stečaju, OIB 88754036728, Kila 37, 21000 Split</izvorni_sadrzaj>
    <derivirana_varijabla naziv="DomainObject.Predmet.ProtustrankaWithAdressOIB_1">IVANIŠEVIĆ GRADNJA d.o.o. za gradnju i usluge u stečaju, OIB 88754036728, Kila 37, 21000 Split</derivirana_varijabla>
  </DomainObject.Predmet.ProtustrankaWithAdressOIB>
  <DomainObject.Predmet.ProtustrankaNazivFormated>
    <izvorni_sadrzaj>IVANIŠEVIĆ GRADNJA d.o.o. za gradnju i usluge u stečaju</izvorni_sadrzaj>
    <derivirana_varijabla naziv="DomainObject.Predmet.ProtustrankaNazivFormated_1">IVANIŠEVIĆ GRADNJA d.o.o. za gradnju i usluge u stečaju</derivirana_varijabla>
  </DomainObject.Predmet.ProtustrankaNazivFormated>
  <DomainObject.Predmet.ProtustrankaNazivFormatedOIB>
    <izvorni_sadrzaj>IVANIŠEVIĆ GRADNJA d.o.o. za gradnju i usluge u stečaju, OIB 88754036728</izvorni_sadrzaj>
    <derivirana_varijabla naziv="DomainObject.Predmet.ProtustrankaNazivFormatedOIB_1">IVANIŠEVIĆ GRADNJA d.o.o. za gradnju i usluge u stečaju, OIB 88754036728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Mažuranićevo šetalište 24 b, 21000 Split</izvorni_sadrzaj>
    <derivirana_varijabla naziv="DomainObject.Predmet.StrankaFormatedWithAdress_1"> Financijska agencija Split, Mažuranićevo šetalište 24 b, 21000 Split</derivirana_varijabla>
  </DomainObject.Predmet.StrankaFormatedWithAdress>
  <DomainObject.Predmet.StrankaFormatedWithAdressOIB>
    <izvorni_sadrzaj> Financijska agencija Split, OIB 85821130368, Mažuranićevo šetalište 24 b, 21000 Split</izvorni_sadrzaj>
    <derivirana_varijabla naziv="DomainObject.Predmet.StrankaFormatedWithAdressOIB_1"> Financijska agencija Split, OIB 85821130368, Mažuranićevo šetalište 24 b, 21000 Split</derivirana_varijabla>
  </DomainObject.Predmet.StrankaFormatedWithAdressOIB>
  <DomainObject.Predmet.StrankaWithAdress>
    <izvorni_sadrzaj>Financijska agencija Split Mažuranićevo šetalište 24 b,21000 Split</izvorni_sadrzaj>
    <derivirana_varijabla naziv="DomainObject.Predmet.StrankaWithAdress_1">Financijska agencija Split Mažuranićevo šetalište 24 b,21000 Split</derivirana_varijabla>
  </DomainObject.Predmet.StrankaWithAdress>
  <DomainObject.Predmet.StrankaWithAdressOIB>
    <izvorni_sadrzaj>Financijska agencija Split, OIB 85821130368, Mažuranićevo šetalište 24 b,21000 Split</izvorni_sadrzaj>
    <derivirana_varijabla naziv="DomainObject.Predmet.StrankaWithAdressOIB_1">Financijska agencija Split, OIB 85821130368, Mažuranićevo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Mažuranićevo šetalište 24 b, 21000 Split</item>
    </izvorni_sadrzaj>
    <derivirana_varijabla naziv="DomainObject.Predmet.StrankaListFormatedWithAdress_1">
      <item>Financijska agencija Split, Mažuranićevo šetalište 24 b, 21000 Split</item>
    </derivirana_varijabla>
  </DomainObject.Predmet.StrankaListFormatedWithAdress>
  <DomainObject.Predmet.StrankaListFormatedWithAdressOIB>
    <izvorni_sadrzaj>
      <item>Financijska agencija Split, OIB 85821130368, Mažuranićevo šetalište 24 b, 21000 Split</item>
    </izvorni_sadrzaj>
    <derivirana_varijabla naziv="DomainObject.Predmet.StrankaListFormatedWithAdressOIB_1">
      <item>Financijska agencija Split, OIB 85821130368, Mažuranićevo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IVANIŠEVIĆ GRADNJA d.o.o. za gradnju i usluge u stečaju</item>
    </izvorni_sadrzaj>
    <derivirana_varijabla naziv="DomainObject.Predmet.ProtuStrankaListFormated_1">
      <item>IVANIŠEVIĆ GRADNJA d.o.o. za gradnju i usluge u stečaju</item>
    </derivirana_varijabla>
  </DomainObject.Predmet.ProtuStrankaListFormated>
  <DomainObject.Predmet.ProtuStrankaListFormatedOIB>
    <izvorni_sadrzaj>
      <item>IVANIŠEVIĆ GRADNJA d.o.o. za gradnju i usluge u stečaju, OIB 88754036728</item>
    </izvorni_sadrzaj>
    <derivirana_varijabla naziv="DomainObject.Predmet.ProtuStrankaListFormatedOIB_1">
      <item>IVANIŠEVIĆ GRADNJA d.o.o. za gradnju i usluge u stečaju, OIB 88754036728</item>
    </derivirana_varijabla>
  </DomainObject.Predmet.ProtuStrankaListFormatedOIB>
  <DomainObject.Predmet.ProtuStrankaListFormatedWithAdress>
    <izvorni_sadrzaj>
      <item>IVANIŠEVIĆ GRADNJA d.o.o. za gradnju i usluge u stečaju, Kila 37, 21000 Split</item>
    </izvorni_sadrzaj>
    <derivirana_varijabla naziv="DomainObject.Predmet.ProtuStrankaListFormatedWithAdress_1">
      <item>IVANIŠEVIĆ GRADNJA d.o.o. za gradnju i usluge u stečaju, Kila 37, 21000 Split</item>
    </derivirana_varijabla>
  </DomainObject.Predmet.ProtuStrankaListFormatedWithAdress>
  <DomainObject.Predmet.ProtuStrankaListFormatedWithAdressOIB>
    <izvorni_sadrzaj>
      <item>IVANIŠEVIĆ GRADNJA d.o.o. za gradnju i usluge u stečaju, OIB 88754036728, Kila 37, 21000 Split</item>
    </izvorni_sadrzaj>
    <derivirana_varijabla naziv="DomainObject.Predmet.ProtuStrankaListFormatedWithAdressOIB_1">
      <item>IVANIŠEVIĆ GRADNJA d.o.o. za gradnju i usluge u stečaju, OIB 88754036728, Kila 37, 21000 Split</item>
    </derivirana_varijabla>
  </DomainObject.Predmet.ProtuStrankaListFormatedWithAdressOIB>
  <DomainObject.Predmet.ProtuStrankaListNazivFormated>
    <izvorni_sadrzaj>
      <item>IVANIŠEVIĆ GRADNJA d.o.o. za gradnju i usluge u stečaju</item>
    </izvorni_sadrzaj>
    <derivirana_varijabla naziv="DomainObject.Predmet.ProtuStrankaListNazivFormated_1">
      <item>IVANIŠEVIĆ GRADNJA d.o.o. za gradnju i usluge u stečaju</item>
    </derivirana_varijabla>
  </DomainObject.Predmet.ProtuStrankaListNazivFormated>
  <DomainObject.Predmet.ProtuStrankaListNazivFormatedOIB>
    <izvorni_sadrzaj>
      <item>IVANIŠEVIĆ GRADNJA d.o.o. za gradnju i usluge u stečaju, OIB 88754036728</item>
    </izvorni_sadrzaj>
    <derivirana_varijabla naziv="DomainObject.Predmet.ProtuStrankaListNazivFormatedOIB_1">
      <item>IVANIŠEVIĆ GRADNJA d.o.o. za gradnju i usluge u stečaju, OIB 88754036728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IVANIŠEVIĆ GRADNJA d.o.o. za gradnju i usluge u stečaju</izvorni_sadrzaj>
    <derivirana_varijabla naziv="DomainObject.Predmet.ProtustrankaIDrugi_1">IVANIŠEVIĆ GRADNJA d.o.o. za gradnju i usluge u stečaju</derivirana_varijabla>
  </DomainObject.Predmet.ProtustrankaIDrugi>
  <DomainObject.Predmet.StrankaIDrugiAdressOIB>
    <izvorni_sadrzaj>Financijska agencija Split, OIB 85821130368, Mažuranićevo šetalište 24 b, 21000 Split</izvorni_sadrzaj>
    <derivirana_varijabla naziv="DomainObject.Predmet.StrankaIDrugiAdressOIB_1">Financijska agencija Split, OIB 85821130368, Mažuranićevo šetalište 24 b, 21000 Split</derivirana_varijabla>
  </DomainObject.Predmet.StrankaIDrugiAdressOIB>
  <DomainObject.Predmet.ProtustrankaIDrugiAdressOIB>
    <izvorni_sadrzaj>IVANIŠEVIĆ GRADNJA d.o.o. za gradnju i usluge u stečaju, OIB 88754036728, Kila 37, 21000 Split</izvorni_sadrzaj>
    <derivirana_varijabla naziv="DomainObject.Predmet.ProtustrankaIDrugiAdressOIB_1">IVANIŠEVIĆ GRADNJA d.o.o. za gradnju i usluge u stečaju, OIB 88754036728, Kila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IVANIŠEVIĆ GRADNJA d.o.o. za gradnju i usluge u stečaju</item>
      <item>Financijska agencija Split</item>
    </izvorni_sadrzaj>
    <derivirana_varijabla naziv="DomainObject.Predmet.SudioniciListNaziv_1">
      <item>IVANIŠEVIĆ GRADNJA d.o.o. za gradnju i usluge u stečaju</item>
      <item>Financijska agencija Split</item>
    </derivirana_varijabla>
  </DomainObject.Predmet.SudioniciListNaziv>
  <DomainObject.Predmet.SudioniciListAdressOIB>
    <izvorni_sadrzaj>
      <item>IVANIŠEVIĆ GRADNJA d.o.o. za gradnju i usluge u stečaju, OIB 88754036728, Kila 37,21000 Split</item>
      <item>Financijska agencija Split, OIB 85821130368, Mažuranićevo šetalište 24 b,21000 Split</item>
    </izvorni_sadrzaj>
    <derivirana_varijabla naziv="DomainObject.Predmet.SudioniciListAdressOIB_1">
      <item>IVANIŠEVIĆ GRADNJA d.o.o. za gradnju i usluge u stečaju, OIB 88754036728, Kila 37,21000 Split</item>
      <item>Financijska agencija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88754036728</item>
      <item>, OIB 85821130368</item>
    </izvorni_sadrzaj>
    <derivirana_varijabla naziv="DomainObject.Predmet.SudioniciListNazivOIB_1">
      <item>, OIB 88754036728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9DBE3-610D-431D-B7CA-4462A71A5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680</properties:Words>
  <properties:Characters>3680</properties:Characters>
  <properties:Lines>94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2017-02-07T09:49:00Z</dcterms:created>
  <dc:creator>wsadmin</dc:creator>
  <cp:lastModifiedBy>Paško Bačić</cp:lastModifiedBy>
  <cp:lastPrinted>2017-02-07T10:44:00Z</cp:lastPrinted>
  <dcterms:modified xmlns:xsi="http://www.w3.org/2001/XMLSchema-instance" xsi:type="dcterms:W3CDTF">2017-02-07T11:21:00Z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