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aaaf" w14:paraId="3d4aaaf" w:rsidRDefault="00411B08" w:rsidP="00671A4A" w:rsidR="00671A4A" w:rsidRPr="00F653B4">
      <w:pPr>
        <w15:collapsed w:val="false"/>
      </w:pPr>
      <w:r w:rsidRPr="00F653B4">
        <w:rPr>
          <w:bCs/>
        </w:rPr>
        <w:t xml:space="preserve">             </w:t>
      </w:r>
      <w:r w:rsidR="00176C69" w:rsidRPr="00F653B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F653B4">
      <w:pPr>
        <w:ind w:hanging="720" w:left="360"/>
      </w:pPr>
      <w:r w:rsidRPr="00F653B4">
        <w:t xml:space="preserve">     </w:t>
      </w:r>
      <w:r w:rsidR="00F957D4" w:rsidRPr="00F653B4">
        <w:t xml:space="preserve">    </w:t>
      </w:r>
      <w:r w:rsidRPr="00F653B4">
        <w:t>REPUBLIKA HRVATSKA</w:t>
      </w:r>
    </w:p>
    <w:p w:rsidRDefault="00671A4A" w:rsidP="00184F3E" w:rsidR="00BF2838" w:rsidRPr="00F653B4">
      <w:pPr>
        <w:ind w:hanging="720" w:left="360"/>
      </w:pPr>
      <w:r w:rsidRPr="00F653B4">
        <w:t xml:space="preserve">     TRGOVAČKI SUD U OSIJEKU</w:t>
      </w:r>
    </w:p>
    <w:p w:rsidRDefault="00376CDE" w:rsidP="00971247" w:rsidR="00376CDE" w:rsidRPr="00F653B4"/>
    <w:p w:rsidRDefault="0073549F" w:rsidP="0073549F" w:rsidR="0073549F" w:rsidRPr="00F653B4">
      <w:pPr>
        <w:jc w:val="center"/>
        <w:rPr>
          <w:bCs/>
        </w:rPr>
      </w:pPr>
      <w:r w:rsidRPr="00F653B4">
        <w:rPr>
          <w:bCs/>
        </w:rPr>
        <w:t>U  I M E  R E P U B L I K E  H R V A T S K E</w:t>
      </w:r>
    </w:p>
    <w:p w:rsidRDefault="0073549F" w:rsidP="0073549F" w:rsidR="0073549F" w:rsidRPr="00F653B4">
      <w:pPr>
        <w:jc w:val="center"/>
        <w:rPr>
          <w:bCs/>
        </w:rPr>
      </w:pPr>
      <w:r w:rsidRPr="00F653B4">
        <w:rPr>
          <w:bCs/>
        </w:rPr>
        <w:t>R J E Š E N J E</w:t>
      </w:r>
    </w:p>
    <w:p w:rsidRDefault="004121A6" w:rsidP="00F957D4" w:rsidR="004121A6" w:rsidRPr="00F653B4">
      <w:pPr>
        <w:jc w:val="both"/>
      </w:pPr>
    </w:p>
    <w:p w:rsidRDefault="00376CDE" w:rsidP="00F957D4" w:rsidR="00376CDE" w:rsidRPr="00F653B4">
      <w:pPr>
        <w:jc w:val="both"/>
      </w:pPr>
    </w:p>
    <w:p w:rsidRDefault="00D05088" w:rsidP="00D05088" w:rsidR="00D05088" w:rsidRPr="00F653B4">
      <w:pPr>
        <w:ind w:firstLine="708"/>
        <w:jc w:val="both"/>
      </w:pPr>
      <w:r w:rsidRPr="00F653B4">
        <w:rPr>
          <w:color w:val="000000"/>
        </w:rPr>
        <w:t xml:space="preserve">Trgovački sud u Osijeku, </w:t>
      </w:r>
      <w:r w:rsidRPr="00F653B4">
        <w:t>po stečajnom sucu mr. sc. Borisu Vukoviću</w:t>
      </w:r>
      <w:r w:rsidRPr="00F653B4">
        <w:rPr>
          <w:color w:val="000000"/>
        </w:rPr>
        <w:t xml:space="preserve">, povodom prijedloga REPUBLIKA HRVATSKA, </w:t>
      </w:r>
      <w:r w:rsidRPr="00F653B4">
        <w:t xml:space="preserve">Ministarstvo financija, OIB: </w:t>
      </w:r>
      <w:r w:rsidRPr="00F653B4">
        <w:rPr>
          <w:rStyle w:val="st1"/>
        </w:rPr>
        <w:t>52634238587</w:t>
      </w:r>
      <w:r w:rsidRPr="00F653B4">
        <w:t xml:space="preserve">, koju zastupa Županijsko državno odvjetništvo u Osijeku, za otvaranje stečajnog postupka nad dužnikom CONEXIO d.o.o., Beli Manastir, </w:t>
      </w:r>
      <w:proofErr w:type="spellStart"/>
      <w:r w:rsidRPr="00F653B4">
        <w:t>Imre</w:t>
      </w:r>
      <w:proofErr w:type="spellEnd"/>
      <w:r w:rsidRPr="00F653B4">
        <w:t xml:space="preserve"> </w:t>
      </w:r>
      <w:proofErr w:type="spellStart"/>
      <w:r w:rsidRPr="00F653B4">
        <w:t>Nagya</w:t>
      </w:r>
      <w:proofErr w:type="spellEnd"/>
      <w:r w:rsidRPr="00F653B4">
        <w:t xml:space="preserve"> 6, MBS: 030150833, OIB: 74310984744</w:t>
      </w:r>
      <w:r w:rsidRPr="00F653B4">
        <w:rPr>
          <w:color w:val="000000"/>
        </w:rPr>
        <w:t xml:space="preserve">, dana 22. kolovoza 2018. godine </w:t>
      </w:r>
    </w:p>
    <w:p w:rsidRDefault="00B106DC" w:rsidP="00B106DC" w:rsidR="00B106DC" w:rsidRPr="00F653B4">
      <w:pPr>
        <w:jc w:val="both"/>
      </w:pPr>
    </w:p>
    <w:p w:rsidRDefault="00376CDE" w:rsidP="00B106DC" w:rsidR="00376CDE" w:rsidRPr="00F653B4">
      <w:pPr>
        <w:jc w:val="both"/>
      </w:pPr>
    </w:p>
    <w:p w:rsidRDefault="00B106DC" w:rsidP="00B106DC" w:rsidR="00B106DC" w:rsidRPr="00F653B4">
      <w:pPr>
        <w:jc w:val="center"/>
      </w:pPr>
      <w:r w:rsidRPr="00F653B4">
        <w:t>r i j e š i o  j e</w:t>
      </w:r>
    </w:p>
    <w:p w:rsidRDefault="00376CDE" w:rsidP="00D05088" w:rsidR="00376CDE" w:rsidRPr="00F653B4"/>
    <w:p w:rsidRDefault="00B106DC" w:rsidP="00B106DC" w:rsidR="00B106DC" w:rsidRPr="00F653B4">
      <w:pPr>
        <w:jc w:val="center"/>
      </w:pPr>
    </w:p>
    <w:p w:rsidRDefault="00B106DC" w:rsidP="00B106DC" w:rsidR="00B106DC" w:rsidRPr="00F653B4">
      <w:pPr>
        <w:numPr>
          <w:ilvl w:val="0"/>
          <w:numId w:val="15"/>
        </w:numPr>
        <w:jc w:val="both"/>
        <w:rPr>
          <w:bCs/>
        </w:rPr>
      </w:pPr>
      <w:r w:rsidRPr="00F653B4">
        <w:rPr>
          <w:bCs/>
        </w:rPr>
        <w:t>OTVARA</w:t>
      </w:r>
      <w:r w:rsidRPr="00F653B4">
        <w:t xml:space="preserve"> se stečajni postupak nad dužnikom:</w:t>
      </w:r>
      <w:r w:rsidR="00D05088" w:rsidRPr="00F653B4">
        <w:t xml:space="preserve"> CONEXIO d.o.o., Beli Manastir, </w:t>
      </w:r>
      <w:proofErr w:type="spellStart"/>
      <w:r w:rsidR="00D05088" w:rsidRPr="00F653B4">
        <w:t>Imre</w:t>
      </w:r>
      <w:proofErr w:type="spellEnd"/>
      <w:r w:rsidR="00D05088" w:rsidRPr="00F653B4">
        <w:t xml:space="preserve"> </w:t>
      </w:r>
      <w:proofErr w:type="spellStart"/>
      <w:r w:rsidR="00D05088" w:rsidRPr="00F653B4">
        <w:t>Nagya</w:t>
      </w:r>
      <w:proofErr w:type="spellEnd"/>
      <w:r w:rsidR="00D05088" w:rsidRPr="00F653B4">
        <w:t xml:space="preserve"> 6, MBS: 030150833, OIB: 74310984744</w:t>
      </w:r>
      <w:r w:rsidRPr="00F653B4">
        <w:t>.</w:t>
      </w:r>
    </w:p>
    <w:p w:rsidRDefault="00B106DC" w:rsidP="00B106DC" w:rsidR="00B106DC" w:rsidRPr="00F653B4">
      <w:pPr>
        <w:ind w:left="1065"/>
        <w:jc w:val="both"/>
        <w:rPr>
          <w:bCs/>
        </w:rPr>
      </w:pPr>
    </w:p>
    <w:p w:rsidRDefault="00B106DC" w:rsidP="0080767B" w:rsidR="00B106DC" w:rsidRPr="00F653B4">
      <w:pPr>
        <w:numPr>
          <w:ilvl w:val="0"/>
          <w:numId w:val="15"/>
        </w:numPr>
        <w:jc w:val="both"/>
      </w:pPr>
      <w:r w:rsidRPr="00F653B4">
        <w:t>Za stečajnog upravitelja imenuje se</w:t>
      </w:r>
      <w:r w:rsidR="00F43B74" w:rsidRPr="00F653B4">
        <w:t xml:space="preserve"> </w:t>
      </w:r>
      <w:proofErr w:type="spellStart"/>
      <w:r w:rsidR="00D05088" w:rsidRPr="00F653B4">
        <w:t>Julka</w:t>
      </w:r>
      <w:proofErr w:type="spellEnd"/>
      <w:r w:rsidR="00D05088" w:rsidRPr="00F653B4">
        <w:t xml:space="preserve"> Bandić OIB: 04946287686, sa sjedištem i poslovnom adresom Osijek, </w:t>
      </w:r>
      <w:r w:rsidR="00D05088" w:rsidRPr="00F653B4">
        <w:rPr>
          <w:rStyle w:val="st1"/>
        </w:rPr>
        <w:t xml:space="preserve">Stjepana Radića 14 </w:t>
      </w:r>
      <w:r w:rsidR="00D05088" w:rsidRPr="00F653B4">
        <w:t xml:space="preserve">i adresom prebivališta Osijek, Ilirska 11 </w:t>
      </w:r>
      <w:r w:rsidR="0080767B" w:rsidRPr="00F653B4">
        <w:t>automatskom dodjelom</w:t>
      </w:r>
      <w:r w:rsidR="00D05088" w:rsidRPr="00F653B4">
        <w:t xml:space="preserve"> – promjenom uloge</w:t>
      </w:r>
      <w:r w:rsidR="0080767B" w:rsidRPr="00F653B4">
        <w:t>.</w:t>
      </w:r>
    </w:p>
    <w:p w:rsidRDefault="00B106DC" w:rsidP="00B106DC" w:rsidR="00B106DC" w:rsidRPr="00F653B4">
      <w:pPr>
        <w:ind w:left="705"/>
        <w:jc w:val="both"/>
      </w:pPr>
    </w:p>
    <w:p w:rsidRDefault="00B106DC" w:rsidP="00F43B74" w:rsidR="00B106DC" w:rsidRPr="00F653B4">
      <w:pPr>
        <w:numPr>
          <w:ilvl w:val="0"/>
          <w:numId w:val="15"/>
        </w:numPr>
        <w:jc w:val="both"/>
      </w:pPr>
      <w:r w:rsidRPr="00F653B4">
        <w:rPr>
          <w:bCs/>
        </w:rPr>
        <w:t>ZAKLJUČUJE</w:t>
      </w:r>
      <w:r w:rsidRPr="00F653B4">
        <w:t xml:space="preserve"> se stečajni postupak nad dužnikom: </w:t>
      </w:r>
      <w:r w:rsidR="00F62248" w:rsidRPr="00F653B4">
        <w:t xml:space="preserve">CONEXIO d.o.o., Beli Manastir, </w:t>
      </w:r>
      <w:proofErr w:type="spellStart"/>
      <w:r w:rsidR="00F62248" w:rsidRPr="00F653B4">
        <w:t>Imre</w:t>
      </w:r>
      <w:proofErr w:type="spellEnd"/>
      <w:r w:rsidR="00F62248" w:rsidRPr="00F653B4">
        <w:t xml:space="preserve"> </w:t>
      </w:r>
      <w:proofErr w:type="spellStart"/>
      <w:r w:rsidR="00F62248" w:rsidRPr="00F653B4">
        <w:t>Nagya</w:t>
      </w:r>
      <w:proofErr w:type="spellEnd"/>
      <w:r w:rsidR="00F62248" w:rsidRPr="00F653B4">
        <w:t xml:space="preserve"> 6, MBS: 030150833, OIB: 74310984744</w:t>
      </w:r>
      <w:r w:rsidRPr="00F653B4">
        <w:t>.</w:t>
      </w:r>
    </w:p>
    <w:p w:rsidRDefault="000E252A" w:rsidP="000E252A" w:rsidR="000E252A" w:rsidRPr="00F653B4">
      <w:pPr>
        <w:pStyle w:val="Odlomakpopisa"/>
      </w:pPr>
    </w:p>
    <w:p w:rsidRDefault="00B106DC" w:rsidP="00B106DC" w:rsidR="00B106DC" w:rsidRPr="00F653B4">
      <w:pPr>
        <w:numPr>
          <w:ilvl w:val="0"/>
          <w:numId w:val="15"/>
        </w:numPr>
        <w:jc w:val="both"/>
      </w:pPr>
      <w:r w:rsidRPr="00F653B4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 w:rsidRPr="00F653B4"/>
    <w:p w:rsidRDefault="00B106DC" w:rsidP="00B106DC" w:rsidR="00B106DC" w:rsidRPr="00F653B4">
      <w:pPr>
        <w:jc w:val="center"/>
      </w:pPr>
      <w:r w:rsidRPr="00F653B4">
        <w:t>Obrazloženje</w:t>
      </w:r>
    </w:p>
    <w:p w:rsidRDefault="00B106DC" w:rsidP="00B106DC" w:rsidR="00B106DC" w:rsidRPr="00F653B4"/>
    <w:p w:rsidRDefault="00376CDE" w:rsidP="00B106DC" w:rsidR="00376CDE" w:rsidRPr="00F653B4"/>
    <w:p w:rsidRDefault="00F62248" w:rsidP="00F62248" w:rsidR="00F62248" w:rsidRPr="00F653B4">
      <w:pPr>
        <w:ind w:firstLine="708"/>
        <w:jc w:val="both"/>
      </w:pPr>
      <w:r w:rsidRPr="00F653B4">
        <w:t xml:space="preserve">Dana 22. rujna 2017. godine zaprimljen je na ovome sudu zahtjev FINE Regionalni centar Osijek, Podružnica Osijek, L. </w:t>
      </w:r>
      <w:proofErr w:type="spellStart"/>
      <w:r w:rsidRPr="00F653B4">
        <w:t>Jägera</w:t>
      </w:r>
      <w:proofErr w:type="spellEnd"/>
      <w:r w:rsidRPr="00F653B4">
        <w:t xml:space="preserve"> 3, OIB: 85821130368, klasa: 110-07/17-01/04 </w:t>
      </w:r>
      <w:proofErr w:type="spellStart"/>
      <w:r w:rsidRPr="00F653B4">
        <w:t>Ur</w:t>
      </w:r>
      <w:proofErr w:type="spellEnd"/>
      <w:r w:rsidRPr="00F653B4">
        <w:t xml:space="preserve">. broj 04-06-17-4730 od 21. rujna 2017. godine, za provedbu skraćenog stečajnog postupka nad dužnikom CONEXIO d.o.o., Beli Manastir, </w:t>
      </w:r>
      <w:proofErr w:type="spellStart"/>
      <w:r w:rsidRPr="00F653B4">
        <w:t>Imre</w:t>
      </w:r>
      <w:proofErr w:type="spellEnd"/>
      <w:r w:rsidRPr="00F653B4">
        <w:t xml:space="preserve"> </w:t>
      </w:r>
      <w:proofErr w:type="spellStart"/>
      <w:r w:rsidRPr="00F653B4">
        <w:t>Nagya</w:t>
      </w:r>
      <w:proofErr w:type="spellEnd"/>
      <w:r w:rsidRPr="00F653B4">
        <w:t xml:space="preserve"> 6, MBS: 030150833, OIB: 74310984744.</w:t>
      </w:r>
    </w:p>
    <w:p w:rsidRDefault="00F62248" w:rsidP="00F62248" w:rsidR="00F62248" w:rsidRPr="00F653B4">
      <w:pPr>
        <w:ind w:firstLine="708"/>
        <w:jc w:val="both"/>
      </w:pPr>
    </w:p>
    <w:p w:rsidRDefault="00F62248" w:rsidP="00F62248" w:rsidR="00F62248" w:rsidRPr="00F653B4">
      <w:pPr>
        <w:ind w:firstLine="708"/>
        <w:jc w:val="both"/>
      </w:pPr>
      <w:r w:rsidRPr="00F653B4">
        <w:t>U zahtjevu je navela da na dan 20. rujna 2017. godine dužnik u Očevidniku redoslijeda osnova za plaćanje ima evidentirane neizvršene osnove za plaćanje u neprekinutom razdoblju od 120 dana, u ukupnom iznosu od 12.244,00 kn, u koji iznos je uračunata kamata i naknada FINE za provedbe ovrhe na novčanim sredstvima dužnika. Navodi da dužnik nema zaposlenih radnika.</w:t>
      </w:r>
    </w:p>
    <w:p w:rsidRDefault="00F62248" w:rsidP="00F62248" w:rsidR="00F62248" w:rsidRPr="00F653B4">
      <w:pPr>
        <w:jc w:val="both"/>
      </w:pPr>
    </w:p>
    <w:p w:rsidRDefault="00F62248" w:rsidP="00F62248" w:rsidR="00F62248" w:rsidRPr="00F653B4">
      <w:pPr>
        <w:ind w:firstLine="708"/>
        <w:jc w:val="both"/>
      </w:pPr>
      <w:r w:rsidRPr="00F653B4">
        <w:t xml:space="preserve">FINA je dostavila popis računa i oročenih novčanih sredstava dužnika na dan 20. rujna 2017. godine te u svom podnesku od 21. rujna 2017. godine navodi da dužnik na dan 20. rujna 2017. godine u Jedinstvenom registru računa ima otvorene sljedeće račune i  oročena novčana sredstva HR5224020061100753831 </w:t>
      </w:r>
      <w:r w:rsidRPr="00F653B4">
        <w:rPr>
          <w:color w:val="000000"/>
        </w:rPr>
        <w:t xml:space="preserve">Erste &amp; </w:t>
      </w:r>
      <w:proofErr w:type="spellStart"/>
      <w:r w:rsidRPr="00F653B4">
        <w:rPr>
          <w:color w:val="000000"/>
        </w:rPr>
        <w:t>Steiermärkische</w:t>
      </w:r>
      <w:proofErr w:type="spellEnd"/>
      <w:r w:rsidRPr="00F653B4">
        <w:rPr>
          <w:color w:val="000000"/>
        </w:rPr>
        <w:t xml:space="preserve"> </w:t>
      </w:r>
      <w:proofErr w:type="spellStart"/>
      <w:r w:rsidRPr="00F653B4">
        <w:rPr>
          <w:color w:val="000000"/>
        </w:rPr>
        <w:t>bank</w:t>
      </w:r>
      <w:proofErr w:type="spellEnd"/>
      <w:r w:rsidRPr="00F653B4">
        <w:rPr>
          <w:color w:val="000000"/>
        </w:rPr>
        <w:t xml:space="preserve"> d.d.</w:t>
      </w:r>
      <w:r w:rsidRPr="00F653B4">
        <w:t xml:space="preserve">, te da na temelju čl. 112. st. 5. SZ-a dužnik na ime predujma za namirenje troškova stečajnog postupka na dan 20. rujna 2017. nema zaplijenjena novčana sredstva.  </w:t>
      </w:r>
    </w:p>
    <w:p w:rsidRDefault="00F62248" w:rsidP="00F62248" w:rsidR="00F62248" w:rsidRPr="00F653B4">
      <w:pPr>
        <w:jc w:val="both"/>
      </w:pPr>
    </w:p>
    <w:p w:rsidRDefault="00F62248" w:rsidP="00F62248" w:rsidR="00F62248" w:rsidRPr="00F653B4">
      <w:pPr>
        <w:ind w:firstLine="708"/>
        <w:jc w:val="both"/>
      </w:pPr>
      <w:r w:rsidRPr="00F653B4">
        <w:t>Trgovački sud u Osijeku je dana 2. listopada 2017. godine objavio oglas na mrežnoj stranici e-Oglasna ploča sudova pod poslovnim brojem 19 St-1416/17-3 od 2. listopada 2017.  godine sukladno čl. 430</w:t>
      </w:r>
      <w:r w:rsidRPr="00F653B4">
        <w:rPr>
          <w:color w:val="000000"/>
        </w:rPr>
        <w:t xml:space="preserve">. Stečajnog zakona (Narodne novine 71/15) </w:t>
      </w:r>
      <w:r w:rsidRPr="00F653B4">
        <w:t xml:space="preserve">kojim su pozvane osobe ovlaštene za zastupanje dužnika po zakonu da sudu u roku od 15 dana od dana objave oglasa dostave javnobilježnički ovjerovljeni </w:t>
      </w:r>
      <w:proofErr w:type="spellStart"/>
      <w:r w:rsidRPr="00F653B4">
        <w:t>prokazni</w:t>
      </w:r>
      <w:proofErr w:type="spellEnd"/>
      <w:r w:rsidRPr="00F653B4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F62248" w:rsidP="00F62248" w:rsidR="00F62248" w:rsidRPr="00F653B4">
      <w:pPr>
        <w:ind w:firstLine="708"/>
        <w:jc w:val="both"/>
      </w:pPr>
    </w:p>
    <w:p w:rsidRDefault="00F62248" w:rsidP="00F62248" w:rsidR="00F62248" w:rsidRPr="00F653B4">
      <w:pPr>
        <w:ind w:firstLine="708"/>
        <w:jc w:val="both"/>
      </w:pPr>
      <w:r w:rsidRPr="00F653B4">
        <w:t xml:space="preserve">Podneskom zaprimljenim, kod ovog suda dana 23. listopada 2017. godine, vjerovnik </w:t>
      </w:r>
      <w:r w:rsidRPr="00F653B4">
        <w:rPr>
          <w:color w:val="000000"/>
        </w:rPr>
        <w:t xml:space="preserve">REPUBLIKA HRVATSKA, </w:t>
      </w:r>
      <w:r w:rsidRPr="00F653B4">
        <w:t xml:space="preserve">Ministarstvo financija, OIB: </w:t>
      </w:r>
      <w:r w:rsidRPr="00F653B4">
        <w:rPr>
          <w:rStyle w:val="st1"/>
        </w:rPr>
        <w:t>52634238587</w:t>
      </w:r>
      <w:r w:rsidRPr="00F653B4">
        <w:t xml:space="preserve">, koju zastupa Županijsko državno odvjetništvo u Osijeku, podnijela je prijedlog za otvaranjem stečajnog postupka nad  dužnikom CONEXIO d.o.o., Beli Manastir, </w:t>
      </w:r>
      <w:proofErr w:type="spellStart"/>
      <w:r w:rsidRPr="00F653B4">
        <w:t>Imre</w:t>
      </w:r>
      <w:proofErr w:type="spellEnd"/>
      <w:r w:rsidRPr="00F653B4">
        <w:t xml:space="preserve"> </w:t>
      </w:r>
      <w:proofErr w:type="spellStart"/>
      <w:r w:rsidRPr="00F653B4">
        <w:t>Nagya</w:t>
      </w:r>
      <w:proofErr w:type="spellEnd"/>
      <w:r w:rsidRPr="00F653B4">
        <w:t xml:space="preserve"> 6, MBS: 030150833, OIB: 74310984744, uz koji prijedlog je dostavila dokaz o postojanju svoje tražbine i postojanju stečajnog razloga iz članka 6. stav 2. Stečajnog zakona: nesposobnosti za plaćanje.      </w:t>
      </w:r>
    </w:p>
    <w:p w:rsidRDefault="00F62248" w:rsidP="00F62248" w:rsidR="00F62248" w:rsidRPr="00F653B4">
      <w:pPr>
        <w:ind w:firstLine="708"/>
        <w:jc w:val="both"/>
      </w:pPr>
    </w:p>
    <w:p w:rsidRDefault="00F62248" w:rsidP="00F62248" w:rsidR="00F62248" w:rsidRPr="00F653B4">
      <w:pPr>
        <w:ind w:firstLine="720"/>
        <w:jc w:val="both"/>
      </w:pPr>
      <w:r w:rsidRPr="00F653B4">
        <w:t>Slijedom navedenog, budući nisu ispunjeni uvjeti za istovremeno otvaranje i zaključenje skraćenog stečajnog postupka nad dužnikom, u smislu odredbe članka 431. Stečajnog zakona (Narodne novine 71/15; dalje SZ-a)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 w:rsidRPr="00F653B4">
      <w:pPr>
        <w:ind w:firstLine="708"/>
        <w:jc w:val="both"/>
      </w:pPr>
    </w:p>
    <w:p w:rsidRDefault="00F62248" w:rsidP="00F62248" w:rsidR="00F62248" w:rsidRPr="00F653B4">
      <w:pPr>
        <w:ind w:firstLine="708"/>
        <w:jc w:val="both"/>
      </w:pPr>
      <w:r w:rsidRPr="00F653B4"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62248" w:rsidP="00F62248" w:rsidR="00F62248" w:rsidRPr="00F653B4">
      <w:pPr>
        <w:jc w:val="both"/>
      </w:pPr>
    </w:p>
    <w:p w:rsidRDefault="00B106DC" w:rsidP="00F43B74" w:rsidR="00B106DC" w:rsidRPr="00F653B4">
      <w:pPr>
        <w:ind w:firstLine="708"/>
        <w:jc w:val="both"/>
      </w:pPr>
      <w:r w:rsidRPr="00F653B4">
        <w:t xml:space="preserve">U smislu članka 5. </w:t>
      </w:r>
      <w:r w:rsidR="00F62248" w:rsidRPr="00F653B4">
        <w:rPr>
          <w:color w:val="000000"/>
        </w:rPr>
        <w:t xml:space="preserve">Stečajnog zakona (Narodne novine 71/15 i 104/17) </w:t>
      </w:r>
      <w:r w:rsidRPr="00F653B4">
        <w:t xml:space="preserve">stečajni postupak se može otvoriti ako sud utvrdi postojanje stečajnog razloga. </w:t>
      </w:r>
    </w:p>
    <w:p w:rsidRDefault="00F62248" w:rsidP="00F43B74" w:rsidR="00F62248" w:rsidRPr="00F653B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653B4">
      <w:pPr>
        <w:ind w:firstLine="708"/>
        <w:jc w:val="both"/>
        <w:rPr>
          <w:bCs/>
          <w:lang w:eastAsia="x-none"/>
        </w:rPr>
      </w:pPr>
      <w:r w:rsidRPr="00F653B4">
        <w:rPr>
          <w:bCs/>
          <w:lang w:eastAsia="x-none" w:val="x-none"/>
        </w:rPr>
        <w:t>Nad dužnikom je pokrenut prethodni postupak radi utvrđivanja uvjeta za otvaranje stečajnog postupka, tijekom kojeg je za privremenog</w:t>
      </w:r>
      <w:r w:rsidR="00F62248" w:rsidRPr="00F653B4">
        <w:rPr>
          <w:bCs/>
          <w:lang w:eastAsia="x-none" w:val="x-none"/>
        </w:rPr>
        <w:t xml:space="preserve"> stečajnog upravitelja imenovan</w:t>
      </w:r>
      <w:r w:rsidR="00F62248" w:rsidRPr="00F653B4">
        <w:rPr>
          <w:bCs/>
          <w:lang w:eastAsia="x-none"/>
        </w:rPr>
        <w:t xml:space="preserve">a </w:t>
      </w:r>
      <w:proofErr w:type="spellStart"/>
      <w:r w:rsidR="00F62248" w:rsidRPr="00F653B4">
        <w:t>Julka</w:t>
      </w:r>
      <w:proofErr w:type="spellEnd"/>
      <w:r w:rsidR="00F62248" w:rsidRPr="00F653B4">
        <w:t xml:space="preserve"> Bandić OIB: 04946287686, sa sjedištem i poslovnom adresom Osijek, </w:t>
      </w:r>
      <w:r w:rsidR="00F62248" w:rsidRPr="00F653B4">
        <w:rPr>
          <w:rStyle w:val="st1"/>
        </w:rPr>
        <w:t xml:space="preserve">Stjepana Radića 14 </w:t>
      </w:r>
      <w:r w:rsidR="00F62248" w:rsidRPr="00F653B4">
        <w:t xml:space="preserve">i adresom prebivališta Osijek, Ilirska 11 </w:t>
      </w:r>
      <w:r w:rsidRPr="00F653B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653B4">
      <w:pPr>
        <w:jc w:val="both"/>
        <w:rPr>
          <w:bCs/>
          <w:lang w:eastAsia="x-none" w:val="x-none"/>
        </w:rPr>
      </w:pPr>
    </w:p>
    <w:p w:rsidRDefault="00B106DC" w:rsidP="00F43B74" w:rsidR="00B106DC" w:rsidRPr="00F653B4">
      <w:pPr>
        <w:ind w:firstLine="708"/>
        <w:jc w:val="both"/>
        <w:rPr>
          <w:bCs/>
        </w:rPr>
      </w:pPr>
      <w:r w:rsidRPr="00F653B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F62248" w:rsidRPr="00F653B4">
        <w:rPr>
          <w:bCs/>
        </w:rPr>
        <w:t>4. travnja 2018. i 24. svibnja 2018</w:t>
      </w:r>
      <w:r w:rsidR="00C95C18" w:rsidRPr="00F653B4">
        <w:rPr>
          <w:bCs/>
        </w:rPr>
        <w:t xml:space="preserve">. </w:t>
      </w:r>
      <w:r w:rsidR="00C8107A" w:rsidRPr="00F653B4">
        <w:rPr>
          <w:bCs/>
        </w:rPr>
        <w:t>godine</w:t>
      </w:r>
      <w:r w:rsidRPr="00F653B4">
        <w:rPr>
          <w:bCs/>
        </w:rPr>
        <w:t>.</w:t>
      </w:r>
    </w:p>
    <w:p w:rsidRDefault="006E4AD8" w:rsidP="009A4023" w:rsidR="006E4AD8" w:rsidRPr="00F653B4">
      <w:pPr>
        <w:pStyle w:val="StandardWeb"/>
        <w:ind w:firstLine="708"/>
        <w:jc w:val="both"/>
        <w:rPr>
          <w:b/>
        </w:rPr>
      </w:pPr>
      <w:r w:rsidRPr="00F653B4">
        <w:lastRenderedPageBreak/>
        <w:t xml:space="preserve">Iz izvještaja privremenog stečajnog upravitelja i priloženoj potvrdi FINA-e o blokadi računa i novčanih sredstava </w:t>
      </w:r>
      <w:proofErr w:type="spellStart"/>
      <w:r w:rsidRPr="00F653B4">
        <w:t>ovršenika</w:t>
      </w:r>
      <w:proofErr w:type="spellEnd"/>
      <w:r w:rsidR="00A21964" w:rsidRPr="00F653B4">
        <w:t xml:space="preserve"> od 28. veljače </w:t>
      </w:r>
      <w:r w:rsidR="004A1B69" w:rsidRPr="00F653B4">
        <w:t>2018. godine</w:t>
      </w:r>
      <w:r w:rsidRPr="00F653B4">
        <w:t xml:space="preserve"> računi i novčana sredstva dužnika u neprekidnoj su </w:t>
      </w:r>
      <w:r w:rsidR="00F91D93" w:rsidRPr="00F653B4">
        <w:t>blokadi 280</w:t>
      </w:r>
      <w:r w:rsidRPr="00F653B4">
        <w:t xml:space="preserve"> dana na dan izdavanja potvrde, a nepodmirene obveze na dan izdavanja potvrde iznose </w:t>
      </w:r>
      <w:r w:rsidR="00F91D93" w:rsidRPr="00F653B4">
        <w:t>24.676,28</w:t>
      </w:r>
      <w:r w:rsidRPr="00F653B4">
        <w:t xml:space="preserve"> kn.</w:t>
      </w:r>
      <w:r w:rsidRPr="00F653B4">
        <w:rPr>
          <w:b/>
        </w:rPr>
        <w:t xml:space="preserve"> </w:t>
      </w:r>
    </w:p>
    <w:p w:rsidRDefault="00755BAC" w:rsidP="00A728B6" w:rsidR="00711300" w:rsidRPr="00F653B4">
      <w:pPr>
        <w:ind w:firstLine="708"/>
        <w:jc w:val="both"/>
      </w:pPr>
      <w:r w:rsidRPr="008D1E1D">
        <w:t>S</w:t>
      </w:r>
      <w:r w:rsidR="001F0FB2" w:rsidRPr="008D1E1D">
        <w:t xml:space="preserve">ud je također izvršio i na dan </w:t>
      </w:r>
      <w:r w:rsidR="004A1B69" w:rsidRPr="008D1E1D">
        <w:t>22. kolovoza</w:t>
      </w:r>
      <w:r w:rsidRPr="008D1E1D">
        <w:t xml:space="preserve"> 2018. uvid u Očevidnik neizvršenih osnova za plaćanje  iz elektroničkog sustava </w:t>
      </w:r>
      <w:proofErr w:type="spellStart"/>
      <w:r w:rsidRPr="008D1E1D">
        <w:t>eBlokade</w:t>
      </w:r>
      <w:proofErr w:type="spellEnd"/>
      <w:r w:rsidRPr="008D1E1D">
        <w:t xml:space="preserve"> i utvrdio da je dužnik i nada</w:t>
      </w:r>
      <w:r w:rsidR="001F0FB2" w:rsidRPr="008D1E1D">
        <w:t xml:space="preserve">lje blokiran za ukupan iznos od </w:t>
      </w:r>
      <w:r w:rsidR="008D1E1D">
        <w:t>25.320,54</w:t>
      </w:r>
      <w:r w:rsidRPr="008D1E1D">
        <w:t xml:space="preserve"> kn.</w:t>
      </w:r>
      <w:r w:rsidRPr="00F653B4">
        <w:t xml:space="preserve"> </w:t>
      </w:r>
      <w:r w:rsidR="00711300" w:rsidRPr="00F653B4">
        <w:t xml:space="preserve"> </w:t>
      </w:r>
    </w:p>
    <w:p w:rsidRDefault="004A1B69" w:rsidP="00A728B6" w:rsidR="004A1B69" w:rsidRPr="00F653B4">
      <w:pPr>
        <w:ind w:firstLine="708"/>
        <w:jc w:val="both"/>
      </w:pPr>
    </w:p>
    <w:p w:rsidRDefault="00711300" w:rsidP="00711300" w:rsidR="00711300" w:rsidRPr="00F653B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653B4">
        <w:rPr>
          <w:rFonts w:hAnsi="Times New Roman" w:ascii="Times New Roman"/>
          <w:sz w:val="24"/>
          <w:szCs w:val="24"/>
        </w:rPr>
        <w:t>Prema podacima d</w:t>
      </w:r>
      <w:r w:rsidR="00CA5840" w:rsidRPr="00F653B4">
        <w:rPr>
          <w:rFonts w:hAnsi="Times New Roman" w:ascii="Times New Roman"/>
          <w:sz w:val="24"/>
          <w:szCs w:val="24"/>
        </w:rPr>
        <w:t>obive</w:t>
      </w:r>
      <w:r w:rsidR="00C42908" w:rsidRPr="00F653B4">
        <w:rPr>
          <w:rFonts w:hAnsi="Times New Roman" w:ascii="Times New Roman"/>
          <w:sz w:val="24"/>
          <w:szCs w:val="24"/>
        </w:rPr>
        <w:t xml:space="preserve">nim od Općinskog suda u </w:t>
      </w:r>
      <w:r w:rsidR="002D0783" w:rsidRPr="00F653B4">
        <w:rPr>
          <w:rFonts w:hAnsi="Times New Roman" w:ascii="Times New Roman"/>
          <w:sz w:val="24"/>
          <w:szCs w:val="24"/>
        </w:rPr>
        <w:t>Osijeku</w:t>
      </w:r>
      <w:r w:rsidRPr="00F653B4">
        <w:rPr>
          <w:rFonts w:hAnsi="Times New Roman" w:ascii="Times New Roman"/>
          <w:sz w:val="24"/>
          <w:szCs w:val="24"/>
        </w:rPr>
        <w:t>, Zemljišnok</w:t>
      </w:r>
      <w:r w:rsidR="00424D4B" w:rsidRPr="00F653B4">
        <w:rPr>
          <w:rFonts w:hAnsi="Times New Roman" w:ascii="Times New Roman"/>
          <w:sz w:val="24"/>
          <w:szCs w:val="24"/>
        </w:rPr>
        <w:t>n</w:t>
      </w:r>
      <w:r w:rsidR="00CA5840" w:rsidRPr="00F653B4">
        <w:rPr>
          <w:rFonts w:hAnsi="Times New Roman" w:ascii="Times New Roman"/>
          <w:sz w:val="24"/>
          <w:szCs w:val="24"/>
        </w:rPr>
        <w:t xml:space="preserve">jižni odjel </w:t>
      </w:r>
      <w:r w:rsidR="002D0783" w:rsidRPr="00F653B4">
        <w:rPr>
          <w:rFonts w:hAnsi="Times New Roman" w:ascii="Times New Roman"/>
          <w:sz w:val="24"/>
          <w:szCs w:val="24"/>
        </w:rPr>
        <w:t>Beli Manastir</w:t>
      </w:r>
      <w:r w:rsidR="00C42908" w:rsidRPr="00F653B4">
        <w:rPr>
          <w:rFonts w:hAnsi="Times New Roman" w:ascii="Times New Roman"/>
          <w:sz w:val="24"/>
          <w:szCs w:val="24"/>
        </w:rPr>
        <w:t xml:space="preserve"> od </w:t>
      </w:r>
      <w:r w:rsidR="002D0783" w:rsidRPr="00F653B4">
        <w:rPr>
          <w:rFonts w:hAnsi="Times New Roman" w:ascii="Times New Roman"/>
          <w:sz w:val="24"/>
          <w:szCs w:val="24"/>
        </w:rPr>
        <w:t>26</w:t>
      </w:r>
      <w:r w:rsidR="009A5D2A" w:rsidRPr="00F653B4">
        <w:rPr>
          <w:rFonts w:hAnsi="Times New Roman" w:ascii="Times New Roman"/>
          <w:sz w:val="24"/>
          <w:szCs w:val="24"/>
        </w:rPr>
        <w:t>. veljače</w:t>
      </w:r>
      <w:r w:rsidRPr="00F653B4"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AF5F67" w:rsidP="00711300" w:rsidR="00AF5F67" w:rsidRPr="00F653B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 w:rsidRPr="00F653B4">
      <w:pPr>
        <w:ind w:firstLine="708"/>
        <w:jc w:val="both"/>
      </w:pPr>
      <w:r w:rsidRPr="00F653B4">
        <w:t>Prema U</w:t>
      </w:r>
      <w:r w:rsidR="00AF5F67" w:rsidRPr="00F653B4">
        <w:t>vjerenju</w:t>
      </w:r>
      <w:r w:rsidRPr="00F653B4">
        <w:t xml:space="preserve"> </w:t>
      </w:r>
      <w:r w:rsidR="002D0783" w:rsidRPr="00F653B4">
        <w:t>MUP RH</w:t>
      </w:r>
      <w:r w:rsidR="00DB1B23" w:rsidRPr="00F653B4">
        <w:t xml:space="preserve"> </w:t>
      </w:r>
      <w:r w:rsidR="009A5D2A" w:rsidRPr="00F653B4">
        <w:t>od 2</w:t>
      </w:r>
      <w:r w:rsidR="002D0783" w:rsidRPr="00F653B4">
        <w:t>7</w:t>
      </w:r>
      <w:r w:rsidR="00AF5F67" w:rsidRPr="00F653B4">
        <w:t xml:space="preserve">. veljače </w:t>
      </w:r>
      <w:r w:rsidR="002D0783" w:rsidRPr="00F653B4">
        <w:t>2018.</w:t>
      </w:r>
      <w:r w:rsidRPr="00F653B4">
        <w:t xml:space="preserve"> dužnik nije evidentiran kao vlasnik vozila. </w:t>
      </w:r>
    </w:p>
    <w:p w:rsidRDefault="00F54742" w:rsidP="00012267" w:rsidR="00F54742" w:rsidRPr="00F653B4">
      <w:pPr>
        <w:ind w:firstLine="708"/>
        <w:jc w:val="both"/>
      </w:pPr>
    </w:p>
    <w:p w:rsidRDefault="00711300" w:rsidP="00F54742" w:rsidR="007F2FDA" w:rsidRPr="00F653B4">
      <w:pPr>
        <w:ind w:firstLine="708"/>
        <w:jc w:val="both"/>
      </w:pPr>
      <w:r w:rsidRPr="00F653B4">
        <w:t>Privremeni stečajni upravitelj u svom izvješću</w:t>
      </w:r>
      <w:r w:rsidR="002E1F55" w:rsidRPr="00F653B4">
        <w:t>, dopuni izvješća</w:t>
      </w:r>
      <w:r w:rsidR="009A5D2A" w:rsidRPr="00F653B4">
        <w:t xml:space="preserve"> i na ročištu</w:t>
      </w:r>
      <w:r w:rsidRPr="00F653B4">
        <w:t xml:space="preserve"> navodi</w:t>
      </w:r>
      <w:r w:rsidR="007F2FDA" w:rsidRPr="00F653B4">
        <w:t xml:space="preserve"> da je pokušao stupiti u kontakt sa osnivačem i članom uprav</w:t>
      </w:r>
      <w:r w:rsidR="00F54742" w:rsidRPr="00F653B4">
        <w:t xml:space="preserve">e dužnika, </w:t>
      </w:r>
      <w:proofErr w:type="spellStart"/>
      <w:r w:rsidR="00F54742" w:rsidRPr="00F653B4">
        <w:t>Arpadom</w:t>
      </w:r>
      <w:proofErr w:type="spellEnd"/>
      <w:r w:rsidR="00F54742" w:rsidRPr="00F653B4">
        <w:t xml:space="preserve"> </w:t>
      </w:r>
      <w:proofErr w:type="spellStart"/>
      <w:r w:rsidR="00F54742" w:rsidRPr="00F653B4">
        <w:t>Kaszab</w:t>
      </w:r>
      <w:proofErr w:type="spellEnd"/>
      <w:r w:rsidR="00F54742" w:rsidRPr="00F653B4">
        <w:t xml:space="preserve">, ali </w:t>
      </w:r>
      <w:r w:rsidR="007F2FDA" w:rsidRPr="00F653B4">
        <w:t>da nije uspio, budući da</w:t>
      </w:r>
      <w:r w:rsidR="0000432B" w:rsidRPr="00F653B4">
        <w:t xml:space="preserve"> </w:t>
      </w:r>
      <w:r w:rsidR="007F2FDA" w:rsidRPr="00F653B4">
        <w:t>telefonski brojevi, koji se vode na ime dužnika ili direktora dužnika više se ne koriste, a preporučeno pismo upućeno u Mađarsku na registriranu adresu os</w:t>
      </w:r>
      <w:r w:rsidR="0000432B" w:rsidRPr="00F653B4">
        <w:t xml:space="preserve">nivača i </w:t>
      </w:r>
      <w:r w:rsidR="007F2FDA" w:rsidRPr="00F653B4">
        <w:t xml:space="preserve">direktora nije se vratilo. Također ističe da na registriranoj adresi sjedišta dužnika nema nikoga, a u staklenom izlogu je oglas da se prostor iznajmljuje. Privremeni stečajni upravitelj saznao je od vlasnika iznajmljenog poslovnog prostora da na navedenoj adresi sjedišta dužnika duže vrijeme nema. </w:t>
      </w:r>
    </w:p>
    <w:p w:rsidRDefault="00F54742" w:rsidP="00F54742" w:rsidR="00F54742" w:rsidRPr="00F653B4">
      <w:pPr>
        <w:ind w:firstLine="708"/>
        <w:jc w:val="both"/>
      </w:pPr>
    </w:p>
    <w:p w:rsidRDefault="007F2FDA" w:rsidP="0000432B" w:rsidR="002E1F55" w:rsidRPr="00F653B4">
      <w:pPr>
        <w:ind w:firstLine="708"/>
        <w:jc w:val="both"/>
      </w:pPr>
      <w:r w:rsidRPr="00F653B4">
        <w:t xml:space="preserve">Privremeni stečajni upravitelj navodi da je stupio u kontakt sa </w:t>
      </w:r>
      <w:proofErr w:type="spellStart"/>
      <w:r w:rsidRPr="00F653B4">
        <w:t>Šarikom</w:t>
      </w:r>
      <w:proofErr w:type="spellEnd"/>
      <w:r w:rsidRPr="00F653B4">
        <w:t xml:space="preserve"> </w:t>
      </w:r>
      <w:proofErr w:type="spellStart"/>
      <w:r w:rsidRPr="00F653B4">
        <w:t>Sukić</w:t>
      </w:r>
      <w:proofErr w:type="spellEnd"/>
      <w:r w:rsidRPr="00F653B4">
        <w:t xml:space="preserve">, vlasnicom knjigovodstvenog servisa </w:t>
      </w:r>
      <w:proofErr w:type="spellStart"/>
      <w:r w:rsidRPr="00F653B4">
        <w:t>Exact</w:t>
      </w:r>
      <w:proofErr w:type="spellEnd"/>
      <w:r w:rsidRPr="00F653B4">
        <w:t xml:space="preserve"> j.d.o.o. za knjigovodstvene usluge od koje je saznao da ni ona više nema kontakta sa zakonskim zastupnikom dužnika, da se ni nj</w:t>
      </w:r>
      <w:r w:rsidR="0000432B" w:rsidRPr="00F653B4">
        <w:t xml:space="preserve">oj nije javljao, te da je ista dana 09. veljače </w:t>
      </w:r>
      <w:r w:rsidR="00CD07CF" w:rsidRPr="00F653B4">
        <w:t>2017. godine</w:t>
      </w:r>
      <w:r w:rsidRPr="00F653B4">
        <w:t xml:space="preserve"> obavijestila Poreznu upravu Ispostava Beli Manastir da više ne obavlja usluge vođenja poslovnih knjiga za </w:t>
      </w:r>
      <w:proofErr w:type="spellStart"/>
      <w:r w:rsidRPr="00F653B4">
        <w:t>Conexio</w:t>
      </w:r>
      <w:proofErr w:type="spellEnd"/>
      <w:r w:rsidRPr="00F653B4">
        <w:t xml:space="preserve"> d.o.o. Također je od iste dobila podat</w:t>
      </w:r>
      <w:r w:rsidR="00CD07CF" w:rsidRPr="00F653B4">
        <w:t xml:space="preserve">ak da </w:t>
      </w:r>
      <w:r w:rsidRPr="00F653B4">
        <w:t xml:space="preserve">se zakonski </w:t>
      </w:r>
      <w:r w:rsidR="00CD07CF" w:rsidRPr="00F653B4">
        <w:t xml:space="preserve">zastupnik dužnika </w:t>
      </w:r>
      <w:proofErr w:type="spellStart"/>
      <w:r w:rsidR="00CD07CF" w:rsidRPr="00F653B4">
        <w:t>Arpad</w:t>
      </w:r>
      <w:proofErr w:type="spellEnd"/>
      <w:r w:rsidR="00CD07CF" w:rsidRPr="00F653B4">
        <w:t xml:space="preserve"> </w:t>
      </w:r>
      <w:proofErr w:type="spellStart"/>
      <w:r w:rsidR="00CD07CF" w:rsidRPr="00F653B4">
        <w:t>Kaszab</w:t>
      </w:r>
      <w:proofErr w:type="spellEnd"/>
      <w:r w:rsidR="00CD07CF" w:rsidRPr="00F653B4">
        <w:t xml:space="preserve"> </w:t>
      </w:r>
      <w:r w:rsidRPr="00F653B4">
        <w:t xml:space="preserve">nalazi prema njenim saznanjima na izdržavanju zatvorske kazne u Mađarskoj. </w:t>
      </w:r>
    </w:p>
    <w:p w:rsidRDefault="0000432B" w:rsidP="0000432B" w:rsidR="0000432B" w:rsidRPr="00F653B4">
      <w:pPr>
        <w:ind w:firstLine="708"/>
        <w:jc w:val="both"/>
      </w:pPr>
    </w:p>
    <w:p w:rsidRDefault="002E1F55" w:rsidP="00A95F79" w:rsidR="00A95F79" w:rsidRPr="00F653B4">
      <w:pPr>
        <w:ind w:firstLine="708"/>
        <w:jc w:val="both"/>
      </w:pPr>
      <w:r w:rsidRPr="00F653B4">
        <w:t xml:space="preserve">Privremeni stečajni upravitelj </w:t>
      </w:r>
      <w:r w:rsidR="00EF706B" w:rsidRPr="00F653B4">
        <w:t>ističe da je dužnik posljednja godišnja financijska iz</w:t>
      </w:r>
      <w:r w:rsidR="00D623A5" w:rsidRPr="00F653B4">
        <w:t>vješća objavio za 2015. godinu.</w:t>
      </w:r>
      <w:r w:rsidR="00EF706B" w:rsidRPr="00F653B4">
        <w:t xml:space="preserve">, ali da prema bruto bilanci dužnika sa stanjem na dan 31.12.2016. prema dostavljenim knjigovodstvenim podacima dužnik ima prikazanu financijsku imovinu koja se sastoji od udjela u društvima u inozemstvu u iznosu od 159.940,36 kn i zajam povezanim društvima u inozemstvu u iznosu od 1.464.267,76 kn, ali da na današnji dan dužnik zapravo više nema tu imovinu. Naime, privremeni stečajni upravitelj u dopuni svog izvješća i na ročištu od 24. svibnja 2018. je pojasnio </w:t>
      </w:r>
      <w:r w:rsidR="00A95F79" w:rsidRPr="00F653B4">
        <w:t>da prema pribavljenim sudskim izvacima iz upisnika u Mađarskoj je vidljivo da dužnik ni u jednom inozemnom društvu više nije upisan kao član društva odnosno nema udjele, a koja inozemna društva su bila navedena u nj</w:t>
      </w:r>
      <w:r w:rsidR="00D623A5" w:rsidRPr="00F653B4">
        <w:t xml:space="preserve">enom ranijem izvješću od 28. ožujka </w:t>
      </w:r>
      <w:r w:rsidR="00A95F79" w:rsidRPr="00F653B4">
        <w:t xml:space="preserve">2018. godine (to su: </w:t>
      </w:r>
      <w:proofErr w:type="spellStart"/>
      <w:r w:rsidR="00A95F79" w:rsidRPr="00F653B4">
        <w:t>Bross</w:t>
      </w:r>
      <w:proofErr w:type="spellEnd"/>
      <w:r w:rsidR="00A95F79" w:rsidRPr="00F653B4">
        <w:t xml:space="preserve"> </w:t>
      </w:r>
      <w:proofErr w:type="spellStart"/>
      <w:r w:rsidR="00A95F79" w:rsidRPr="00F653B4">
        <w:t>Security</w:t>
      </w:r>
      <w:proofErr w:type="spellEnd"/>
      <w:r w:rsidR="00A95F79" w:rsidRPr="00F653B4">
        <w:t xml:space="preserve"> </w:t>
      </w:r>
      <w:proofErr w:type="spellStart"/>
      <w:r w:rsidR="00A95F79" w:rsidRPr="00F653B4">
        <w:t>kft</w:t>
      </w:r>
      <w:proofErr w:type="spellEnd"/>
      <w:r w:rsidR="00A95F79" w:rsidRPr="00F653B4">
        <w:t xml:space="preserve">, </w:t>
      </w:r>
      <w:proofErr w:type="spellStart"/>
      <w:r w:rsidR="00A95F79" w:rsidRPr="00F653B4">
        <w:t>Control</w:t>
      </w:r>
      <w:proofErr w:type="spellEnd"/>
      <w:r w:rsidR="00A95F79" w:rsidRPr="00F653B4">
        <w:t xml:space="preserve"> </w:t>
      </w:r>
      <w:proofErr w:type="spellStart"/>
      <w:r w:rsidR="00A95F79" w:rsidRPr="00F653B4">
        <w:t>Seguridad</w:t>
      </w:r>
      <w:proofErr w:type="spellEnd"/>
      <w:r w:rsidR="00A95F79" w:rsidRPr="00F653B4">
        <w:t xml:space="preserve"> </w:t>
      </w:r>
      <w:proofErr w:type="spellStart"/>
      <w:r w:rsidR="00A95F79" w:rsidRPr="00F653B4">
        <w:t>Priva</w:t>
      </w:r>
      <w:proofErr w:type="spellEnd"/>
      <w:r w:rsidR="00A95F79" w:rsidRPr="00F653B4">
        <w:t xml:space="preserve"> i Red </w:t>
      </w:r>
      <w:proofErr w:type="spellStart"/>
      <w:r w:rsidR="00A95F79" w:rsidRPr="00F653B4">
        <w:t>Schorpions</w:t>
      </w:r>
      <w:proofErr w:type="spellEnd"/>
      <w:r w:rsidR="00A95F79" w:rsidRPr="00F653B4">
        <w:t xml:space="preserve"> Holding). Također ističe da prema pribavljenoj bruto bilanci na dan 31.12.2016. godine je vidljivo da dužnik pribavljene poslovne udjele u rubrici saldo je naveo pod neaktivan saldo iz čega se može zaključiti da iste nije ni uplatio.</w:t>
      </w:r>
    </w:p>
    <w:p w:rsidRDefault="00A95F79" w:rsidP="00055C15" w:rsidR="00A77CA1" w:rsidRPr="00F653B4">
      <w:pPr>
        <w:jc w:val="both"/>
      </w:pPr>
      <w:r w:rsidRPr="00F653B4">
        <w:t xml:space="preserve">Također privremeni stečajni upravitelja je pojasnio da prema pribavljenim ugovorima o zajmu da su sve pozajmice dane u 2014. godine te je naplata navedenih potraživanja zastarjela te da dužnik više nema nikakve imovine. </w:t>
      </w:r>
    </w:p>
    <w:p w:rsidRDefault="009F6C61" w:rsidP="00101886" w:rsidR="009F6C61" w:rsidRPr="00F653B4">
      <w:pPr>
        <w:jc w:val="both"/>
      </w:pPr>
    </w:p>
    <w:p w:rsidRDefault="00B106DC" w:rsidP="00F43B74" w:rsidR="00B106DC" w:rsidRPr="00F653B4">
      <w:pPr>
        <w:ind w:firstLine="708"/>
        <w:jc w:val="both"/>
      </w:pPr>
      <w:r w:rsidRPr="00F653B4">
        <w:t>Na temelju podataka navedenih u izvješću privremeni stečajni upravitelj je mišljenja da je stečajni dužnik nesposob</w:t>
      </w:r>
      <w:r w:rsidR="00384393" w:rsidRPr="00F653B4">
        <w:t>an za pla</w:t>
      </w:r>
      <w:r w:rsidR="002D270B" w:rsidRPr="00F653B4">
        <w:t>ćanje</w:t>
      </w:r>
      <w:r w:rsidR="00ED3CC7" w:rsidRPr="00F653B4">
        <w:t xml:space="preserve"> i prezadužen</w:t>
      </w:r>
      <w:r w:rsidR="00101886" w:rsidRPr="00F653B4">
        <w:t xml:space="preserve"> </w:t>
      </w:r>
      <w:r w:rsidR="00A535BC" w:rsidRPr="00F653B4">
        <w:t xml:space="preserve">te budući </w:t>
      </w:r>
      <w:r w:rsidR="00ED3CC7" w:rsidRPr="00F653B4">
        <w:t>da su</w:t>
      </w:r>
      <w:r w:rsidRPr="00F653B4">
        <w:t xml:space="preserve"> kod dužnika ispunjen</w:t>
      </w:r>
      <w:r w:rsidR="00ED3CC7" w:rsidRPr="00F653B4">
        <w:t>i</w:t>
      </w:r>
      <w:r w:rsidR="00384393" w:rsidRPr="00F653B4">
        <w:t xml:space="preserve"> stečajni ra</w:t>
      </w:r>
      <w:r w:rsidR="00ED3CC7" w:rsidRPr="00F653B4">
        <w:t>zlozi</w:t>
      </w:r>
      <w:r w:rsidRPr="00F653B4">
        <w:t xml:space="preserve"> iz članka 6.</w:t>
      </w:r>
      <w:r w:rsidR="00EC195E" w:rsidRPr="00F653B4">
        <w:t xml:space="preserve"> </w:t>
      </w:r>
      <w:r w:rsidR="00ED3CC7" w:rsidRPr="00F653B4">
        <w:t xml:space="preserve">i članka 7. </w:t>
      </w:r>
      <w:r w:rsidR="00A535BC" w:rsidRPr="00F653B4">
        <w:t>SZ-a</w:t>
      </w:r>
      <w:r w:rsidRPr="00F653B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653B4">
      <w:pPr>
        <w:ind w:firstLine="708"/>
        <w:jc w:val="both"/>
      </w:pPr>
    </w:p>
    <w:p w:rsidRDefault="0031659A" w:rsidP="007861C9" w:rsidR="0031659A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skraćenoga </w:t>
      </w:r>
      <w:r>
        <w:t xml:space="preserve">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</w:t>
      </w:r>
      <w:r w:rsidR="00057519">
        <w:t>21.09.2017</w:t>
      </w:r>
      <w:r>
        <w:t xml:space="preserve">., </w:t>
      </w:r>
      <w:r>
        <w:rPr>
          <w:bCs/>
        </w:rPr>
        <w:t xml:space="preserve">Izvadak iz sudskog registra od </w:t>
      </w:r>
      <w:r w:rsidR="00057519">
        <w:t>25.09.2017</w:t>
      </w:r>
      <w:r>
        <w:rPr>
          <w:bCs/>
        </w:rPr>
        <w:t xml:space="preserve">., dopis ŽDO u Osijeku od </w:t>
      </w:r>
      <w:r w:rsidR="00023258">
        <w:t>19.10.2017</w:t>
      </w:r>
      <w:r>
        <w:rPr>
          <w:bCs/>
        </w:rPr>
        <w:t xml:space="preserve">., Prijedlog vjerovnika za otvaranje stečajnoga postupka od </w:t>
      </w:r>
      <w:r w:rsidR="00023258">
        <w:t>19.10.2017</w:t>
      </w:r>
      <w:r>
        <w:rPr>
          <w:bCs/>
        </w:rPr>
        <w:t>. s prilozima, Izvadak iz sudskog registra od 1</w:t>
      </w:r>
      <w:r w:rsidR="005D313D">
        <w:rPr>
          <w:bCs/>
        </w:rPr>
        <w:t>2</w:t>
      </w:r>
      <w:r>
        <w:rPr>
          <w:bCs/>
        </w:rPr>
        <w:t xml:space="preserve">.01.2018., </w:t>
      </w:r>
      <w:proofErr w:type="spellStart"/>
      <w:r w:rsidR="005D313D">
        <w:rPr>
          <w:bCs/>
        </w:rPr>
        <w:t>eBlokade</w:t>
      </w:r>
      <w:proofErr w:type="spellEnd"/>
      <w:r w:rsidR="005D313D">
        <w:rPr>
          <w:bCs/>
        </w:rPr>
        <w:t xml:space="preserve"> na dan 12.01.2018., </w:t>
      </w:r>
      <w:r>
        <w:rPr>
          <w:bCs/>
        </w:rPr>
        <w:t xml:space="preserve">Izvješće privremenog stečajnog upravitelja od </w:t>
      </w:r>
      <w:r w:rsidR="005D313D">
        <w:rPr>
          <w:bCs/>
        </w:rPr>
        <w:t>28</w:t>
      </w:r>
      <w:r>
        <w:rPr>
          <w:bCs/>
        </w:rPr>
        <w:t>.03.2018.,</w:t>
      </w:r>
      <w:r w:rsidR="002D6B68">
        <w:rPr>
          <w:bCs/>
        </w:rPr>
        <w:t xml:space="preserve"> Potvrdu FINE o blokadi računa i novčanih sredstava </w:t>
      </w:r>
      <w:proofErr w:type="spellStart"/>
      <w:r w:rsidR="002D6B68">
        <w:rPr>
          <w:bCs/>
        </w:rPr>
        <w:t>ovršenika</w:t>
      </w:r>
      <w:proofErr w:type="spellEnd"/>
      <w:r w:rsidR="002D6B68">
        <w:rPr>
          <w:bCs/>
        </w:rPr>
        <w:t xml:space="preserve"> od 28.02.2018.,dopis Ministarstva financija Porezne uprave PU Osijek Ispostava Beli Manastir od 27.02.2018., </w:t>
      </w:r>
      <w:r w:rsidR="003271CF">
        <w:rPr>
          <w:bCs/>
        </w:rPr>
        <w:t>Potvrdu Općinskog suda u Osijeku Zemljišnoknjižni odjel Beli Manastir od 26.02.2018., Uvjerenje MUP PU Osječko-baranjska Policijska potaja Beli Manastir od 27.02.2018. Potvrdu HZMO od 01.03.2018.,</w:t>
      </w:r>
      <w:r w:rsidR="003635EA" w:rsidRPr="003635EA">
        <w:rPr>
          <w:bCs/>
        </w:rPr>
        <w:t xml:space="preserve"> </w:t>
      </w:r>
      <w:r w:rsidR="003635EA">
        <w:rPr>
          <w:bCs/>
        </w:rPr>
        <w:t xml:space="preserve">Financijski izvještaj za 2015. godinu, </w:t>
      </w:r>
      <w:r w:rsidR="005A1386">
        <w:rPr>
          <w:bCs/>
        </w:rPr>
        <w:t xml:space="preserve">Bruto </w:t>
      </w:r>
      <w:proofErr w:type="spellStart"/>
      <w:r w:rsidR="005A1386">
        <w:rPr>
          <w:bCs/>
        </w:rPr>
        <w:t>bilandu</w:t>
      </w:r>
      <w:proofErr w:type="spellEnd"/>
      <w:r w:rsidR="005A1386">
        <w:rPr>
          <w:bCs/>
        </w:rPr>
        <w:t xml:space="preserve"> do 31.12.2016., Ugovor o pozajmici br.1/2014. od 26.09.2014., Ugovor o pozajmici br.2/2014. od 04.10.2014., </w:t>
      </w:r>
      <w:r w:rsidR="00FB6A16">
        <w:rPr>
          <w:bCs/>
        </w:rPr>
        <w:t xml:space="preserve">Ugovor o pozajmici br.3/2014. od 09.10.2014., </w:t>
      </w:r>
      <w:r w:rsidR="00FD3345">
        <w:rPr>
          <w:bCs/>
        </w:rPr>
        <w:t xml:space="preserve">Ugovor o pozajmici br.4/2014. od 29.10.2014., </w:t>
      </w:r>
      <w:r w:rsidR="0011291B">
        <w:rPr>
          <w:bCs/>
        </w:rPr>
        <w:t xml:space="preserve">Ugovor o pozajmici br.5/2014. od 05.11.2014., </w:t>
      </w:r>
      <w:r w:rsidR="007A6DEF">
        <w:rPr>
          <w:bCs/>
        </w:rPr>
        <w:t xml:space="preserve">Ugovor o pozajmici br.6/2014. od 20.11.2014., </w:t>
      </w:r>
      <w:proofErr w:type="spellStart"/>
      <w:r w:rsidR="00151242">
        <w:rPr>
          <w:bCs/>
        </w:rPr>
        <w:t>Gmail</w:t>
      </w:r>
      <w:proofErr w:type="spellEnd"/>
      <w:r w:rsidR="00151242">
        <w:rPr>
          <w:bCs/>
        </w:rPr>
        <w:t xml:space="preserve"> korespondenciju od 08.02.2018. i 09.02.2018., Dopunu izvješća privremenog stečajnog upravitelja od 18.05.2018., </w:t>
      </w:r>
      <w:proofErr w:type="spellStart"/>
      <w:r w:rsidR="00151242">
        <w:rPr>
          <w:bCs/>
        </w:rPr>
        <w:t>Gmail</w:t>
      </w:r>
      <w:proofErr w:type="spellEnd"/>
      <w:r w:rsidR="00151242">
        <w:rPr>
          <w:bCs/>
        </w:rPr>
        <w:t xml:space="preserve"> korespondenciju od 08.05.2018., Ovjerene prijevode Ugovora o zajmovima člana društva</w:t>
      </w:r>
      <w:r w:rsidR="007861C9">
        <w:rPr>
          <w:bCs/>
        </w:rPr>
        <w:t xml:space="preserve">, </w:t>
      </w:r>
      <w:r w:rsidRPr="00602A3D">
        <w:rPr>
          <w:bCs/>
        </w:rPr>
        <w:t xml:space="preserve">Izvadak iz sudskog registra od 20.08.2018., </w:t>
      </w:r>
      <w:proofErr w:type="spellStart"/>
      <w:r w:rsidRPr="00602A3D">
        <w:rPr>
          <w:bCs/>
        </w:rPr>
        <w:t>eBlokade</w:t>
      </w:r>
      <w:proofErr w:type="spellEnd"/>
      <w:r w:rsidRPr="00602A3D">
        <w:rPr>
          <w:bCs/>
        </w:rPr>
        <w:t xml:space="preserve"> na dan </w:t>
      </w:r>
      <w:r w:rsidR="007861C9">
        <w:rPr>
          <w:bCs/>
        </w:rPr>
        <w:t>22</w:t>
      </w:r>
      <w:r w:rsidRPr="00602A3D">
        <w:rPr>
          <w:bCs/>
        </w:rPr>
        <w:t>.08. 2018. godine.</w:t>
      </w:r>
    </w:p>
    <w:p w:rsidRDefault="00B106DC" w:rsidP="00F43B74" w:rsidR="00B106DC" w:rsidRPr="00F653B4">
      <w:pPr>
        <w:jc w:val="both"/>
      </w:pPr>
    </w:p>
    <w:p w:rsidRDefault="00B106DC" w:rsidP="00F43B74" w:rsidR="00B106DC" w:rsidRPr="00F653B4">
      <w:pPr>
        <w:spacing w:after="240"/>
        <w:ind w:firstLine="708"/>
        <w:jc w:val="both"/>
        <w:rPr>
          <w:bCs/>
        </w:rPr>
      </w:pPr>
      <w:r w:rsidRPr="00F653B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A535BC" w:rsidRPr="00F653B4">
        <w:rPr>
          <w:bCs/>
        </w:rPr>
        <w:t xml:space="preserve"> </w:t>
      </w:r>
      <w:r w:rsidRPr="00F653B4">
        <w:rPr>
          <w:bCs/>
        </w:rPr>
        <w:t>7 St</w:t>
      </w:r>
      <w:r w:rsidR="00851D34" w:rsidRPr="00F653B4">
        <w:rPr>
          <w:bCs/>
        </w:rPr>
        <w:t>-</w:t>
      </w:r>
      <w:r w:rsidR="00A535BC" w:rsidRPr="00F653B4">
        <w:rPr>
          <w:bCs/>
        </w:rPr>
        <w:t>1653</w:t>
      </w:r>
      <w:r w:rsidR="00851D34" w:rsidRPr="00F653B4">
        <w:rPr>
          <w:bCs/>
        </w:rPr>
        <w:t>/1</w:t>
      </w:r>
      <w:r w:rsidR="00A535BC" w:rsidRPr="00F653B4">
        <w:rPr>
          <w:bCs/>
        </w:rPr>
        <w:t>7</w:t>
      </w:r>
      <w:r w:rsidR="00851D34" w:rsidRPr="00F653B4">
        <w:rPr>
          <w:bCs/>
        </w:rPr>
        <w:t>-</w:t>
      </w:r>
      <w:r w:rsidR="00A535BC" w:rsidRPr="00F653B4">
        <w:rPr>
          <w:bCs/>
        </w:rPr>
        <w:t>20</w:t>
      </w:r>
      <w:r w:rsidRPr="00F653B4">
        <w:rPr>
          <w:bCs/>
        </w:rPr>
        <w:t xml:space="preserve"> od </w:t>
      </w:r>
      <w:r w:rsidR="00A535BC" w:rsidRPr="00F653B4">
        <w:rPr>
          <w:bCs/>
        </w:rPr>
        <w:t>28. svibnja 2018</w:t>
      </w:r>
      <w:r w:rsidRPr="00F653B4">
        <w:rPr>
          <w:bCs/>
        </w:rPr>
        <w:t xml:space="preserve">. godine, koje rješenje je objavljeno na e-oglasnoj ploči suda </w:t>
      </w:r>
      <w:r w:rsidR="00DD38F0" w:rsidRPr="00F653B4">
        <w:rPr>
          <w:bCs/>
        </w:rPr>
        <w:t xml:space="preserve">28. svibnja 2018. </w:t>
      </w:r>
      <w:r w:rsidRPr="00F653B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E177E6" w:rsidRPr="00F653B4">
        <w:t xml:space="preserve">31.480,00 </w:t>
      </w:r>
      <w:r w:rsidRPr="00F653B4">
        <w:rPr>
          <w:bCs/>
        </w:rPr>
        <w:t xml:space="preserve">kn predujma za namirenje troškova prethodnoga i otvorenoga stečajnog postupka, a koje troškove čini: </w:t>
      </w:r>
    </w:p>
    <w:p w:rsidRDefault="00E177E6" w:rsidP="00E177E6" w:rsidR="00E177E6" w:rsidRPr="00F653B4">
      <w:pPr>
        <w:spacing w:after="240"/>
        <w:jc w:val="both"/>
      </w:pPr>
      <w:r w:rsidRPr="00F653B4">
        <w:t>- trošak izrade pečata u iznosu od 150,00 kn u skladu s prosječnom važećom cijenom takvih usluga na tržištu</w:t>
      </w:r>
    </w:p>
    <w:p w:rsidRDefault="00E177E6" w:rsidP="00E177E6" w:rsidR="00E177E6" w:rsidRPr="00F653B4">
      <w:pPr>
        <w:spacing w:after="240"/>
        <w:jc w:val="both"/>
      </w:pPr>
      <w:r w:rsidRPr="00F653B4">
        <w:t>- naknada banke za otvaranje, vođenje  i zatvaranje računa – u iznosu od 600,00 kn u skladu s prosječnom naknadom prema Cjeniku financijskih institucija za usluge platnog prometa na tržištu</w:t>
      </w:r>
    </w:p>
    <w:p w:rsidRDefault="00E177E6" w:rsidP="00E177E6" w:rsidR="00E177E6" w:rsidRPr="00F653B4">
      <w:pPr>
        <w:spacing w:after="240"/>
        <w:jc w:val="both"/>
      </w:pPr>
      <w:r w:rsidRPr="00F653B4">
        <w:t>- trošak knjigovodstvenih usluga – mjesečno 1.000,00 kn x 12 mjeseci u iznosu od 12.000,00 kn u skladu s prosječnom cijenom takvih usluga na tržištu</w:t>
      </w:r>
    </w:p>
    <w:p w:rsidRDefault="00E177E6" w:rsidP="007861C9" w:rsidR="00E177E6">
      <w:pPr>
        <w:jc w:val="both"/>
      </w:pPr>
      <w:r w:rsidRPr="00F653B4">
        <w:t xml:space="preserve">- arhiviranje dokumentacije – (pohrana dokumentacije u skladu sa Zakonom o arhivskom gradivu i arhivima prema </w:t>
      </w:r>
      <w:r w:rsidR="007861C9">
        <w:t>Cjeniku u iznosu od 1.000,00 kn</w:t>
      </w:r>
    </w:p>
    <w:p w:rsidRDefault="007861C9" w:rsidP="007861C9" w:rsidR="007861C9" w:rsidRPr="00F653B4">
      <w:pPr>
        <w:jc w:val="both"/>
      </w:pPr>
    </w:p>
    <w:p w:rsidRDefault="00E177E6" w:rsidP="00E177E6" w:rsidR="00E177E6" w:rsidRPr="00F653B4">
      <w:pPr>
        <w:spacing w:after="240"/>
        <w:jc w:val="both"/>
      </w:pPr>
      <w:r w:rsidRPr="00F653B4"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E177E6" w:rsidP="00E177E6" w:rsidR="00E177E6" w:rsidRPr="00F653B4">
      <w:pPr>
        <w:spacing w:after="240"/>
        <w:jc w:val="both"/>
      </w:pPr>
      <w:r w:rsidRPr="00F653B4">
        <w:t>- nagrada stečajnom upravitelju – čl. 7. Uredbe u iznosu od 12.000,00 kn</w:t>
      </w:r>
    </w:p>
    <w:p w:rsidRDefault="00E177E6" w:rsidP="00E177E6" w:rsidR="00E177E6" w:rsidRPr="00F653B4">
      <w:pPr>
        <w:spacing w:after="240"/>
        <w:jc w:val="both"/>
      </w:pPr>
      <w:r w:rsidRPr="00F653B4">
        <w:t xml:space="preserve">- paušalna sudska pristojba u stečajnom postupku, </w:t>
      </w:r>
      <w:proofErr w:type="spellStart"/>
      <w:r w:rsidRPr="00F653B4">
        <w:t>Tbr</w:t>
      </w:r>
      <w:proofErr w:type="spellEnd"/>
      <w:r w:rsidRPr="00F653B4">
        <w:t>. 24. Zakona o sudskim pristojbama u iznosu od 2.000,00 kn</w:t>
      </w:r>
    </w:p>
    <w:p w:rsidRDefault="00E177E6" w:rsidP="00E177E6" w:rsidR="00B46883" w:rsidRPr="00F653B4">
      <w:pPr>
        <w:spacing w:after="240"/>
        <w:jc w:val="both"/>
      </w:pPr>
      <w:r w:rsidRPr="00F653B4">
        <w:t>- naknada FINA-i za objavu GFI – 1 objava u iznosu od 230,00 kn u skladu s Cjenikom FINE propisanim Pravilnikom o vrstama i visini naknada za uslugu javne objave dokumentacije iz Registra godišnjih financijskih izvještaja (Narodne novine br. 1/16).</w:t>
      </w:r>
      <w:r w:rsidR="00B46883" w:rsidRPr="00F653B4">
        <w:t xml:space="preserve"> </w:t>
      </w:r>
    </w:p>
    <w:p w:rsidRDefault="00B106DC" w:rsidP="00D65EAA" w:rsidR="00D65EAA" w:rsidRPr="00F653B4">
      <w:pPr>
        <w:spacing w:after="240"/>
        <w:ind w:firstLine="708"/>
        <w:jc w:val="both"/>
        <w:rPr>
          <w:bCs/>
        </w:rPr>
      </w:pPr>
      <w:r w:rsidRPr="00F653B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653B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F653B4">
      <w:pPr>
        <w:spacing w:after="240"/>
        <w:ind w:firstLine="708"/>
        <w:jc w:val="both"/>
        <w:rPr>
          <w:bCs/>
        </w:rPr>
      </w:pPr>
      <w:r w:rsidRPr="00F653B4">
        <w:rPr>
          <w:bCs/>
          <w:lang w:eastAsia="x-none" w:val="x-none"/>
        </w:rPr>
        <w:t xml:space="preserve">Budući da </w:t>
      </w:r>
      <w:r w:rsidRPr="00F653B4">
        <w:rPr>
          <w:bCs/>
          <w:lang w:eastAsia="x-none"/>
        </w:rPr>
        <w:t xml:space="preserve">je prije otvaranja stečajnog postupka sud utvrdio da imovina </w:t>
      </w:r>
      <w:r w:rsidRPr="00F653B4">
        <w:rPr>
          <w:bCs/>
          <w:lang w:eastAsia="x-none" w:val="x-none"/>
        </w:rPr>
        <w:t>stečajn</w:t>
      </w:r>
      <w:r w:rsidRPr="00F653B4">
        <w:rPr>
          <w:bCs/>
          <w:lang w:eastAsia="x-none"/>
        </w:rPr>
        <w:t>og</w:t>
      </w:r>
      <w:r w:rsidRPr="00F653B4">
        <w:rPr>
          <w:bCs/>
          <w:lang w:eastAsia="x-none" w:val="x-none"/>
        </w:rPr>
        <w:t xml:space="preserve"> dužnik</w:t>
      </w:r>
      <w:r w:rsidRPr="00F653B4">
        <w:rPr>
          <w:bCs/>
          <w:lang w:eastAsia="x-none"/>
        </w:rPr>
        <w:t>a koja bi ušla u stečajnu masu nije dovoljna ni za namirenje troškova</w:t>
      </w:r>
      <w:r w:rsidRPr="00F653B4">
        <w:rPr>
          <w:bCs/>
          <w:lang w:eastAsia="x-none" w:val="x-none"/>
        </w:rPr>
        <w:t xml:space="preserve"> stečajnog postupka, temeljem članka 132. stav 2. Stečajnog zakon</w:t>
      </w:r>
      <w:r w:rsidRPr="00F653B4">
        <w:rPr>
          <w:bCs/>
          <w:lang w:eastAsia="x-none"/>
        </w:rPr>
        <w:t>a</w:t>
      </w:r>
      <w:r w:rsidRPr="00F653B4">
        <w:rPr>
          <w:bCs/>
          <w:lang w:eastAsia="x-none" w:val="x-none"/>
        </w:rPr>
        <w:t xml:space="preserve"> </w:t>
      </w:r>
      <w:r w:rsidRPr="00F653B4">
        <w:rPr>
          <w:bCs/>
          <w:lang w:eastAsia="x-none"/>
        </w:rPr>
        <w:t>odlučeno</w:t>
      </w:r>
      <w:r w:rsidRPr="00F653B4">
        <w:rPr>
          <w:bCs/>
          <w:lang w:eastAsia="x-none" w:val="x-none"/>
        </w:rPr>
        <w:t xml:space="preserve"> je kao u izreci</w:t>
      </w:r>
      <w:r w:rsidRPr="00F653B4">
        <w:rPr>
          <w:bCs/>
          <w:lang w:eastAsia="x-none"/>
        </w:rPr>
        <w:t>.</w:t>
      </w:r>
    </w:p>
    <w:p w:rsidRDefault="00DD4AA8" w:rsidP="007861C9" w:rsidR="00D55831">
      <w:pPr>
        <w:ind w:firstLine="708"/>
        <w:jc w:val="both"/>
      </w:pPr>
      <w:r w:rsidRPr="00F653B4">
        <w:t xml:space="preserve">Za stečajnog upravitelja, automatskim odabirom promjenom uloge, imenovana je </w:t>
      </w:r>
      <w:proofErr w:type="spellStart"/>
      <w:r w:rsidR="00770162" w:rsidRPr="00F653B4">
        <w:t>Julka</w:t>
      </w:r>
      <w:proofErr w:type="spellEnd"/>
      <w:r w:rsidR="00770162" w:rsidRPr="00F653B4">
        <w:t xml:space="preserve"> Bandić OIB: 04946287686, sa sjedištem i poslovnom adresom Osijek, </w:t>
      </w:r>
      <w:r w:rsidR="00770162" w:rsidRPr="00F653B4">
        <w:rPr>
          <w:rStyle w:val="st1"/>
        </w:rPr>
        <w:t xml:space="preserve">Stjepana Radića 14 </w:t>
      </w:r>
      <w:r w:rsidR="00770162" w:rsidRPr="00F653B4">
        <w:t xml:space="preserve">i adresom prebivališta Osijek, Ilirska 11 </w:t>
      </w:r>
      <w:r w:rsidRPr="00F653B4">
        <w:t xml:space="preserve">s liste A stečajnih upravitelja za područje nadležnosti ovoga suda a sukladno čl. 84. st. 1. u vezi s čl. 85. st. 2. SZ-a te je odlučeno kao u </w:t>
      </w:r>
      <w:proofErr w:type="spellStart"/>
      <w:r w:rsidRPr="00F653B4">
        <w:t>toč</w:t>
      </w:r>
      <w:proofErr w:type="spellEnd"/>
      <w:r w:rsidRPr="00F653B4">
        <w:t xml:space="preserve">. 2. izreke.  </w:t>
      </w:r>
    </w:p>
    <w:p w:rsidRDefault="000D0D95" w:rsidP="007861C9" w:rsidR="000D0D95" w:rsidRPr="00F653B4">
      <w:pPr>
        <w:ind w:firstLine="708"/>
        <w:jc w:val="both"/>
      </w:pPr>
    </w:p>
    <w:p w:rsidRDefault="007D503F" w:rsidP="007D503F" w:rsidR="007D503F" w:rsidRPr="00F653B4">
      <w:pPr>
        <w:pStyle w:val="Tijeloteksta"/>
        <w:jc w:val="center"/>
        <w:rPr>
          <w:sz w:val="24"/>
          <w:lang w:val="x-none"/>
        </w:rPr>
      </w:pPr>
      <w:r w:rsidRPr="00F653B4">
        <w:rPr>
          <w:sz w:val="24"/>
        </w:rPr>
        <w:t>U Osijeku</w:t>
      </w:r>
      <w:r w:rsidR="006C52F5" w:rsidRPr="00F653B4">
        <w:rPr>
          <w:sz w:val="24"/>
        </w:rPr>
        <w:t xml:space="preserve"> </w:t>
      </w:r>
      <w:r w:rsidR="00770162" w:rsidRPr="00F653B4">
        <w:rPr>
          <w:sz w:val="24"/>
        </w:rPr>
        <w:t>22. kolovoza 2018.</w:t>
      </w:r>
    </w:p>
    <w:p w:rsidRDefault="00EC53AD" w:rsidP="00B106DC" w:rsidR="00F43B74" w:rsidRPr="00F653B4">
      <w:pPr>
        <w:jc w:val="both"/>
      </w:pPr>
      <w:r w:rsidRPr="00F653B4">
        <w:t xml:space="preserve">     </w:t>
      </w:r>
    </w:p>
    <w:p w:rsidRDefault="00F43B74" w:rsidP="00F43B74" w:rsidR="00B106DC" w:rsidRPr="00F653B4">
      <w:pPr>
        <w:jc w:val="center"/>
      </w:pPr>
      <w:r w:rsidRPr="00F653B4">
        <w:t xml:space="preserve">                                                                                    </w:t>
      </w:r>
      <w:r w:rsidR="004D3C61" w:rsidRPr="00F653B4">
        <w:t xml:space="preserve">  </w:t>
      </w:r>
      <w:r w:rsidR="00B106DC" w:rsidRPr="00F653B4">
        <w:t>STEČAJNI SUDAC</w:t>
      </w:r>
    </w:p>
    <w:p w:rsidRDefault="00B106DC" w:rsidP="00B106DC" w:rsidR="00B106DC" w:rsidRPr="00F653B4">
      <w:pPr>
        <w:ind w:left="4956"/>
        <w:jc w:val="center"/>
      </w:pPr>
      <w:r w:rsidRPr="00F653B4">
        <w:t xml:space="preserve">       mr. sc. Boris Vuković</w:t>
      </w:r>
      <w:bookmarkStart w:name="_GoBack" w:id="0"/>
      <w:bookmarkEnd w:id="0"/>
    </w:p>
    <w:p w:rsidRDefault="00B106DC" w:rsidP="00B106DC" w:rsidR="00B106DC" w:rsidRPr="00F653B4">
      <w:pPr>
        <w:jc w:val="both"/>
      </w:pPr>
    </w:p>
    <w:p w:rsidRDefault="00B106DC" w:rsidP="00B106DC" w:rsidR="00B106DC" w:rsidRPr="00F653B4">
      <w:pPr>
        <w:jc w:val="both"/>
      </w:pPr>
      <w:r w:rsidRPr="00F653B4"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 w:rsidRPr="00F653B4">
        <w:rPr>
          <w:color w:val="000000"/>
        </w:rPr>
        <w:t xml:space="preserve">   </w:t>
      </w:r>
    </w:p>
    <w:p w:rsidRDefault="00E46742" w:rsidP="00B106DC" w:rsidR="00E46742">
      <w:pPr>
        <w:jc w:val="both"/>
        <w:rPr>
          <w:color w:val="000000"/>
        </w:rPr>
      </w:pPr>
    </w:p>
    <w:p w:rsidRDefault="00E46742" w:rsidP="00B106DC" w:rsidR="00E46742">
      <w:pPr>
        <w:jc w:val="both"/>
        <w:rPr>
          <w:color w:val="000000"/>
        </w:rPr>
      </w:pPr>
    </w:p>
    <w:p w:rsidRDefault="00E46742" w:rsidP="00B106DC" w:rsidR="00E46742" w:rsidRPr="00F653B4">
      <w:pPr>
        <w:jc w:val="both"/>
        <w:rPr>
          <w:color w:val="000000"/>
        </w:rPr>
      </w:pPr>
    </w:p>
    <w:p w:rsidRDefault="00B106DC" w:rsidP="00B106DC" w:rsidR="00B106DC" w:rsidRPr="00F653B4">
      <w:pPr>
        <w:rPr>
          <w:lang w:eastAsia="x-none" w:val="x-none"/>
        </w:rPr>
      </w:pPr>
      <w:r w:rsidRPr="00F653B4">
        <w:rPr>
          <w:lang w:eastAsia="x-none" w:val="x-none"/>
        </w:rPr>
        <w:t>UPUTA O PRAVNOM LIJEKU:</w:t>
      </w:r>
    </w:p>
    <w:p w:rsidRDefault="00B106DC" w:rsidP="007861C9" w:rsidR="00B106DC">
      <w:pPr>
        <w:jc w:val="both"/>
        <w:rPr>
          <w:lang w:eastAsia="x-none"/>
        </w:rPr>
      </w:pPr>
      <w:r w:rsidRPr="00F653B4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E46742" w:rsidP="007861C9" w:rsidR="00E46742">
      <w:pPr>
        <w:jc w:val="both"/>
        <w:rPr>
          <w:lang w:eastAsia="x-none"/>
        </w:rPr>
      </w:pPr>
    </w:p>
    <w:p w:rsidRDefault="00182423" w:rsidP="007861C9" w:rsidR="00182423" w:rsidRPr="00E46742">
      <w:pPr>
        <w:jc w:val="both"/>
        <w:rPr>
          <w:lang w:eastAsia="x-none"/>
        </w:rPr>
      </w:pPr>
    </w:p>
    <w:p w:rsidRDefault="00B106DC" w:rsidP="00B106DC" w:rsidR="00B106DC" w:rsidRPr="00F653B4">
      <w:pPr>
        <w:jc w:val="both"/>
      </w:pPr>
      <w:r w:rsidRPr="00F653B4">
        <w:lastRenderedPageBreak/>
        <w:t>DNA</w:t>
      </w:r>
      <w:r w:rsidR="00E8319F" w:rsidRPr="00F653B4">
        <w:t>:</w:t>
      </w:r>
    </w:p>
    <w:p w:rsidRDefault="00683A3D" w:rsidP="00683A3D" w:rsidR="00683A3D" w:rsidRPr="00F653B4">
      <w:r w:rsidRPr="00F653B4">
        <w:t>-</w:t>
      </w:r>
      <w:r w:rsidRPr="00F653B4">
        <w:tab/>
        <w:t xml:space="preserve">FINA </w:t>
      </w:r>
    </w:p>
    <w:p w:rsidRDefault="00683A3D" w:rsidP="00683A3D" w:rsidR="00683A3D" w:rsidRPr="00F653B4">
      <w:r w:rsidRPr="00F653B4">
        <w:t>-</w:t>
      </w:r>
      <w:r w:rsidRPr="00F653B4">
        <w:tab/>
        <w:t>Stečajni upravitelj</w:t>
      </w:r>
      <w:r w:rsidR="009452A3" w:rsidRPr="00F653B4">
        <w:t xml:space="preserve"> </w:t>
      </w:r>
      <w:proofErr w:type="spellStart"/>
      <w:r w:rsidR="009452A3" w:rsidRPr="00F653B4">
        <w:t>Julka</w:t>
      </w:r>
      <w:proofErr w:type="spellEnd"/>
      <w:r w:rsidR="009452A3" w:rsidRPr="00F653B4">
        <w:t xml:space="preserve"> Bandić, Osijek, </w:t>
      </w:r>
      <w:r w:rsidR="009452A3" w:rsidRPr="00F653B4">
        <w:rPr>
          <w:rStyle w:val="st1"/>
        </w:rPr>
        <w:t>Stjepana Radića 14</w:t>
      </w:r>
    </w:p>
    <w:p w:rsidRDefault="00683A3D" w:rsidP="009452A3" w:rsidR="00683A3D" w:rsidRPr="00F653B4">
      <w:pPr>
        <w:jc w:val="both"/>
      </w:pPr>
      <w:r w:rsidRPr="00F653B4">
        <w:t>-</w:t>
      </w:r>
      <w:r w:rsidRPr="00F653B4">
        <w:tab/>
        <w:t>Dužnik</w:t>
      </w:r>
      <w:r w:rsidR="009452A3" w:rsidRPr="00F653B4">
        <w:t xml:space="preserve"> CONEXIO d.o.o., Beli Manastir, </w:t>
      </w:r>
      <w:proofErr w:type="spellStart"/>
      <w:r w:rsidR="009452A3" w:rsidRPr="00F653B4">
        <w:t>Imre</w:t>
      </w:r>
      <w:proofErr w:type="spellEnd"/>
      <w:r w:rsidR="009452A3" w:rsidRPr="00F653B4">
        <w:t xml:space="preserve"> </w:t>
      </w:r>
      <w:proofErr w:type="spellStart"/>
      <w:r w:rsidR="009452A3" w:rsidRPr="00F653B4">
        <w:t>Nagya</w:t>
      </w:r>
      <w:proofErr w:type="spellEnd"/>
      <w:r w:rsidR="009452A3" w:rsidRPr="00F653B4">
        <w:t xml:space="preserve"> 6</w:t>
      </w:r>
    </w:p>
    <w:p w:rsidRDefault="00683A3D" w:rsidP="00683A3D" w:rsidR="009452A3" w:rsidRPr="00F653B4">
      <w:r w:rsidRPr="00F653B4">
        <w:t>-</w:t>
      </w:r>
      <w:r w:rsidRPr="00F653B4">
        <w:tab/>
        <w:t xml:space="preserve">Zakonski zastupnik dužnika </w:t>
      </w:r>
      <w:proofErr w:type="spellStart"/>
      <w:r w:rsidR="009452A3" w:rsidRPr="00F653B4">
        <w:t>Arpád</w:t>
      </w:r>
      <w:proofErr w:type="spellEnd"/>
      <w:r w:rsidR="009452A3" w:rsidRPr="00F653B4">
        <w:t xml:space="preserve"> </w:t>
      </w:r>
      <w:proofErr w:type="spellStart"/>
      <w:r w:rsidR="009452A3" w:rsidRPr="00F653B4">
        <w:t>Kaszab</w:t>
      </w:r>
      <w:proofErr w:type="spellEnd"/>
      <w:r w:rsidR="009452A3" w:rsidRPr="00F653B4">
        <w:t xml:space="preserve">, Mađarska, </w:t>
      </w:r>
      <w:proofErr w:type="spellStart"/>
      <w:r w:rsidR="009452A3" w:rsidRPr="00F653B4">
        <w:t>Kisnemedi</w:t>
      </w:r>
      <w:proofErr w:type="spellEnd"/>
      <w:r w:rsidR="009452A3" w:rsidRPr="00F653B4">
        <w:t xml:space="preserve">, </w:t>
      </w:r>
      <w:proofErr w:type="spellStart"/>
      <w:r w:rsidR="009452A3" w:rsidRPr="00F653B4">
        <w:t>Nyár</w:t>
      </w:r>
      <w:proofErr w:type="spellEnd"/>
      <w:r w:rsidR="009452A3" w:rsidRPr="00F653B4">
        <w:t xml:space="preserve"> </w:t>
      </w:r>
      <w:proofErr w:type="spellStart"/>
      <w:r w:rsidR="009452A3" w:rsidRPr="00F653B4">
        <w:t>utca</w:t>
      </w:r>
      <w:proofErr w:type="spellEnd"/>
      <w:r w:rsidR="009452A3" w:rsidRPr="00F653B4">
        <w:t xml:space="preserve"> 26</w:t>
      </w:r>
    </w:p>
    <w:p w:rsidRDefault="00683A3D" w:rsidP="00683A3D" w:rsidR="00683A3D" w:rsidRPr="00F653B4">
      <w:r w:rsidRPr="00F653B4">
        <w:t>-</w:t>
      </w:r>
      <w:r w:rsidRPr="00F653B4">
        <w:tab/>
        <w:t>e-oglasna ploča</w:t>
      </w:r>
    </w:p>
    <w:p w:rsidRDefault="00683A3D" w:rsidP="00683A3D" w:rsidR="00683A3D" w:rsidRPr="00F653B4">
      <w:pPr>
        <w:rPr>
          <w:b/>
          <w:u w:val="single"/>
        </w:rPr>
      </w:pPr>
      <w:r w:rsidRPr="00F653B4">
        <w:t>-</w:t>
      </w:r>
      <w:r w:rsidRPr="00F653B4">
        <w:tab/>
        <w:t xml:space="preserve">Registru – elektroničkim putem </w:t>
      </w:r>
      <w:r w:rsidRPr="00F653B4">
        <w:rPr>
          <w:b/>
          <w:u w:val="single"/>
        </w:rPr>
        <w:t>odmah i nakon pravomoćnosti</w:t>
      </w:r>
    </w:p>
    <w:p w:rsidRDefault="00683A3D" w:rsidP="00683A3D" w:rsidR="00683A3D" w:rsidRPr="00F653B4">
      <w:r w:rsidRPr="00F653B4">
        <w:t>-</w:t>
      </w:r>
      <w:r w:rsidRPr="00F653B4">
        <w:tab/>
        <w:t>ŽDO GUO Osijek</w:t>
      </w:r>
    </w:p>
    <w:p w:rsidRDefault="00683A3D" w:rsidP="00683A3D" w:rsidR="00683A3D" w:rsidRPr="00F653B4">
      <w:r w:rsidRPr="00F653B4">
        <w:t>-</w:t>
      </w:r>
      <w:r w:rsidRPr="00F653B4">
        <w:tab/>
        <w:t>Porezna uprava Beli Manastir</w:t>
      </w:r>
    </w:p>
    <w:p w:rsidRDefault="00683A3D" w:rsidP="00683A3D" w:rsidR="00683A3D" w:rsidRPr="00F653B4">
      <w:r w:rsidRPr="00F653B4">
        <w:t>-</w:t>
      </w:r>
      <w:r w:rsidRPr="00F653B4">
        <w:tab/>
        <w:t xml:space="preserve">RH Ministarstvo pravosuđa </w:t>
      </w:r>
      <w:proofErr w:type="spellStart"/>
      <w:r w:rsidRPr="00F653B4">
        <w:rPr>
          <w:b/>
        </w:rPr>
        <w:t>elek</w:t>
      </w:r>
      <w:proofErr w:type="spellEnd"/>
      <w:r w:rsidRPr="00F653B4">
        <w:rPr>
          <w:b/>
        </w:rPr>
        <w:t>. poštom</w:t>
      </w:r>
    </w:p>
    <w:p w:rsidRDefault="00683A3D" w:rsidP="00683A3D" w:rsidR="00683A3D" w:rsidRPr="00F653B4">
      <w:r w:rsidRPr="00F653B4">
        <w:t>-</w:t>
      </w:r>
      <w:r w:rsidRPr="00F653B4">
        <w:tab/>
        <w:t>Riješeno otvaranjem i zaključenjem</w:t>
      </w:r>
    </w:p>
    <w:p w:rsidRDefault="00683A3D" w:rsidP="00683A3D" w:rsidR="00671A4A" w:rsidRPr="00F653B4">
      <w:r w:rsidRPr="00F653B4">
        <w:t>-</w:t>
      </w:r>
      <w:r w:rsidRPr="00F653B4">
        <w:tab/>
        <w:t>kal. 31.10.</w:t>
      </w:r>
      <w:r w:rsidR="009452A3" w:rsidRPr="00F653B4">
        <w:t>20</w:t>
      </w:r>
      <w:r w:rsidRPr="00F653B4">
        <w:t>18.</w:t>
      </w:r>
    </w:p>
    <w:p w:rsidRDefault="00671A4A" w:rsidP="00671A4A" w:rsidR="00671A4A" w:rsidRPr="00F653B4"/>
    <w:p w:rsidRDefault="00671A4A" w:rsidP="00671A4A" w:rsidR="00671A4A" w:rsidRPr="00F653B4"/>
    <w:p w:rsidRDefault="00671A4A" w:rsidP="00671A4A" w:rsidR="00671A4A" w:rsidRPr="00F653B4"/>
    <w:p w:rsidRDefault="00671A4A" w:rsidP="00671A4A" w:rsidR="00671A4A" w:rsidRPr="00F653B4"/>
    <w:p w:rsidRDefault="00671A4A" w:rsidP="00671A4A" w:rsidR="00671A4A" w:rsidRPr="00F653B4"/>
    <w:p w:rsidRDefault="00671A4A" w:rsidP="00671A4A" w:rsidR="00671A4A" w:rsidRPr="00F653B4"/>
    <w:p w:rsidRDefault="00671A4A" w:rsidP="00671A4A" w:rsidR="00671A4A" w:rsidRPr="00F653B4">
      <w:pPr>
        <w:ind w:left="5580"/>
      </w:pPr>
    </w:p>
    <w:p w:rsidRDefault="00671A4A" w:rsidP="00671A4A" w:rsidR="00671A4A" w:rsidRPr="00F653B4"/>
    <w:p w:rsidRDefault="00671A4A" w:rsidP="00671A4A" w:rsidR="00671A4A" w:rsidRPr="00F653B4"/>
    <w:p w:rsidRDefault="006D3C3F" w:rsidP="00671A4A" w:rsidR="006D3C3F" w:rsidRPr="00F653B4"/>
    <w:sectPr w:rsidSect="00606835" w:rsidR="006D3C3F" w:rsidRPr="00F65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C76" w:rsidR="00B95C76">
      <w:r>
        <w:separator/>
      </w:r>
    </w:p>
  </w:endnote>
  <w:endnote w:id="0" w:type="continuationSeparator">
    <w:p w:rsidRDefault="00B95C76" w:rsidR="00B95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C76" w:rsidR="00B95C76">
      <w:r>
        <w:separator/>
      </w:r>
    </w:p>
  </w:footnote>
  <w:footnote w:id="0" w:type="continuationSeparator">
    <w:p w:rsidRDefault="00B95C76" w:rsidR="00B95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F6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100A55" w:rsidR="00100A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00A55">
      <w:t>7 St-1653/17-23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00A55" w:rsidR="00100A5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00A55">
      <w:t>7 St-1653/17-23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32B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58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5C15"/>
    <w:rsid w:val="000561D9"/>
    <w:rsid w:val="0005751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D95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55"/>
    <w:rsid w:val="00100AC2"/>
    <w:rsid w:val="00101886"/>
    <w:rsid w:val="00102146"/>
    <w:rsid w:val="00102A68"/>
    <w:rsid w:val="0010587C"/>
    <w:rsid w:val="00105A24"/>
    <w:rsid w:val="00105FEE"/>
    <w:rsid w:val="00110D41"/>
    <w:rsid w:val="0011291B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1242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2423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3F6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0783"/>
    <w:rsid w:val="002D1633"/>
    <w:rsid w:val="002D270B"/>
    <w:rsid w:val="002D4076"/>
    <w:rsid w:val="002D50AA"/>
    <w:rsid w:val="002D684D"/>
    <w:rsid w:val="002D6A0B"/>
    <w:rsid w:val="002D6B68"/>
    <w:rsid w:val="002D7A01"/>
    <w:rsid w:val="002E1F55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59A"/>
    <w:rsid w:val="003168B2"/>
    <w:rsid w:val="00321740"/>
    <w:rsid w:val="0032279A"/>
    <w:rsid w:val="003253DB"/>
    <w:rsid w:val="003271CF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35EA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1B69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3C61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3789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386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13D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3A3D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162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61C9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6DEF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2FDA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1E1D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6852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52A3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3DA6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1964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35B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5F7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5F67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5C76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7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088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0A1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23A5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38F0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7E6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742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6B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4742"/>
    <w:rsid w:val="00F56316"/>
    <w:rsid w:val="00F572A6"/>
    <w:rsid w:val="00F57626"/>
    <w:rsid w:val="00F57E80"/>
    <w:rsid w:val="00F57F23"/>
    <w:rsid w:val="00F610A5"/>
    <w:rsid w:val="00F6150F"/>
    <w:rsid w:val="00F61924"/>
    <w:rsid w:val="00F62248"/>
    <w:rsid w:val="00F6258A"/>
    <w:rsid w:val="00F6309B"/>
    <w:rsid w:val="00F6353A"/>
    <w:rsid w:val="00F641C5"/>
    <w:rsid w:val="00F646BC"/>
    <w:rsid w:val="00F64FC1"/>
    <w:rsid w:val="00F653B4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1D93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A16"/>
    <w:rsid w:val="00FB6CDF"/>
    <w:rsid w:val="00FC1AAC"/>
    <w:rsid w:val="00FC2757"/>
    <w:rsid w:val="00FC356D"/>
    <w:rsid w:val="00FC5916"/>
    <w:rsid w:val="00FD2AE9"/>
    <w:rsid w:val="00FD3127"/>
    <w:rsid w:val="00FD3345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0A5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  <w:style w:customStyle="true" w:styleId="st1" w:type="character">
    <w:name w:val="st1"/>
    <w:basedOn w:val="Zadanifontodlomka"/>
    <w:rsid w:val="00D0508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0A5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  <w:style w:customStyle="1" w:styleId="st1" w:type="character">
    <w:name w:val="st1"/>
    <w:basedOn w:val="Zadanifontodlomka"/>
    <w:rsid w:val="00D0508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8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7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21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2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1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St-1653/2017-23</izvorni_sadrzaj>
    <derivirana_varijabla naziv="DomainObject.Oznaka_1">St-1653/2017-23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St-1653/2017-23</izvorni_sadrzaj>
    <derivirana_varijabla naziv="DomainObject.PoslovniBrojDokumenta_1">St-1653/2017-23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St-1653/2017-23</izvorni_sadrzaj>
    <derivirana_varijabla naziv="DomainObject.Predmet.OdlukaRjesenje.Oznaka_1">St-1653/2017-23</derivirana_varijabla>
  </DomainObject.Predmet.OdlukaRjesenje.Oznaka>
  <DomainObject.Predmet.SudioniciListNaziv>
    <izvorni_sadrzaj>
      <item>CONEXIO d.o.o. za usluge</item>
      <item>REPUBLIKA HRVATSKA MINISTARSTVO FINANCIJA</item>
      <item>Županijsko državno odvjetništvo u Osijeku</item>
    </izvorni_sadrzaj>
    <derivirana_varijabla naziv="DomainObject.Predmet.SudioniciListNaziv_1">
      <item>CONEXIO d.o.o. za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74310984744</item>
      <item>, OIB 52634238587</item>
      <item>, OIB 61379160880</item>
    </izvorni_sadrzaj>
    <derivirana_varijabla naziv="DomainObject.Predmet.SudioniciListNazivOIB_1">
      <item>, OIB 74310984744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3E46D-0B7D-4AC0-A5BA-8B865B219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2197</properties:Words>
  <properties:Characters>12405</properties:Characters>
  <properties:Lines>252</properties:Lines>
  <properties:Paragraphs>61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2018-09-10T06:38:00Z</cp:lastPrinted>
  <dcterms:modified xmlns:xsi="http://www.w3.org/2001/XMLSchema-instance" xsi:type="dcterms:W3CDTF">2018-09-10T06:38:00Z</dcterms:modified>
  <cp:revision>156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St-1653/2017-23 / Odluka - Rješenje - otvaranje i zaključenje stečajnog postupka (čl. 132) (1653-17_(-23)_CONEXIO_d.o.o._-_JULKA_BANDIĆ._-_julka_bandić)</vt:lpwstr>
  </prop:property>
</prop:Properties>
</file>