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267c2" w14:paraId="1c267c2" w:rsidRDefault="001711CE" w:rsidP="001711CE" w:rsidR="001711CE">
      <w:pPr>
        <w:pStyle w:val="Naslov3"/>
        <w:spacing w:after="0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1017270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711CE" w:rsidP="001711CE" w:rsidR="001711CE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3" style="position:absolute;margin-left:85.05pt;margin-top:42.55pt;width:59.55pt;height:76.5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">
            <v:textbox inset="0,0,0,0">
              <w:txbxContent>
                <w:p w:rsidRDefault="001711CE" w:rsidP="001711CE" w:rsidR="001711CE">
                  <w:pPr>
                    <w:pStyle w:val="GrbRH"/>
                    <w:rPr>
                      <w:noProof w:val="false"/>
                      <w:sz w:val="24"/>
                      <w:szCs w:val="24"/>
                      <w:lang w:eastAsia="hr-HR"/>
                    </w:rPr>
                  </w:pPr>
                  <w:sdt>
                    <w:sdtPr>
                      <w:rPr>
                        <w:lang w:eastAsia="hr-HR"/>
                      </w:rPr>
                      <w:alias w:val="Grb Republike Hrvatske"/>
                      <w:tag w:val="eSPIS_GrbRH"/>
                      <w:id w:val="51893063"/>
                      <w:picture/>
                    </w:sdtPr>
                    <w:sdtContent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2025" cx="723900"/>
                            <wp:effectExtent b="9525" r="0" t="0" l="0"/>
                            <wp:docPr name="Slika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2025" cx="7239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sdtContent>
                  </w:sdt>
                  <w:r w:rsidRPr="001711CE">
                    <w:rPr>
                      <w:lang w:eastAsia="hr-HR"/>
                    </w:rPr>
                    <w:t xml:space="preserve"> </w:t>
                  </w:r>
                  <w:sdt>
                    <w:sdtPr>
                      <w:rPr>
                        <w:lang w:eastAsia="hr-HR"/>
                      </w:rPr>
                      <w:alias w:val="Grb Republike Hrvatske"/>
                      <w:tag w:val="eSPIS_GrbRH"/>
                      <w:id w:val="759795006"/>
                      <w:picture/>
                    </w:sdtPr>
                    <w:sdtContent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2025" cx="723900"/>
                            <wp:effectExtent b="9525" r="0" t="0" l="0"/>
                            <wp:docPr name="Slika 4" id="4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2025" cx="7239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sdtContent>
                  </w:sdt>
                </w:p>
                <w:p w:rsidRDefault="001711CE" w:rsidP="001711CE" w:rsidR="001711CE">
                  <w:pPr>
                    <w:pStyle w:val="GrbRH"/>
                  </w:pPr>
                </w:p>
              </w:txbxContent>
            </v:textbox>
            <w10:wrap anchory="page" anchorx="page"/>
          </v:shape>
        </w:pict>
      </w:r>
      <w:r>
        <w:t>REPUBLIKA HRVATSKA</w:t>
      </w:r>
    </w:p>
    <w:p w:rsidRDefault="001711CE" w:rsidP="001711CE" w:rsidR="001711CE">
      <w:pPr>
        <w:pStyle w:val="SudNaziv"/>
      </w:pPr>
      <w:r>
        <w:t>TRGOVAČKI SUD U VARAŽDINU</w:t>
      </w:r>
    </w:p>
    <w:p w:rsidRDefault="001711CE" w:rsidP="001711CE" w:rsidR="001711CE">
      <w:pPr>
        <w:spacing w:after="0"/>
        <w:jc w:val="both"/>
        <w:rPr>
          <w:bCs/>
        </w:rPr>
      </w:pPr>
      <w:r>
        <w:tab/>
      </w:r>
      <w:r>
        <w:rPr>
          <w:bCs/>
        </w:rPr>
        <w:t xml:space="preserve"> </w:t>
      </w:r>
    </w:p>
    <w:p w:rsidRDefault="001711CE" w:rsidP="001711CE" w:rsidR="001711CE">
      <w:pPr>
        <w:spacing w:after="0"/>
      </w:pPr>
    </w:p>
    <w:p w:rsidRDefault="001711CE" w:rsidP="001711CE" w:rsidR="001711CE">
      <w:pPr>
        <w:spacing w:after="0"/>
      </w:pPr>
    </w:p>
    <w:p w:rsidRDefault="001711CE" w:rsidP="001711CE" w:rsidR="001711CE">
      <w:pPr>
        <w:spacing w:after="0"/>
        <w:jc w:val="center"/>
      </w:pPr>
      <w:r>
        <w:t>REPUBLIKA HRVATSKA</w:t>
      </w:r>
    </w:p>
    <w:p w:rsidRDefault="001711CE" w:rsidP="001711CE" w:rsidR="001711CE">
      <w:pPr>
        <w:spacing w:after="0"/>
      </w:pPr>
    </w:p>
    <w:p w:rsidRDefault="001711CE" w:rsidP="001711CE" w:rsidR="001711CE">
      <w:pPr>
        <w:spacing w:after="0"/>
        <w:jc w:val="center"/>
      </w:pPr>
      <w:r>
        <w:t xml:space="preserve">R J E Š E N J E </w:t>
      </w:r>
    </w:p>
    <w:p w:rsidRDefault="001711CE" w:rsidP="001711CE" w:rsidR="001711CE">
      <w:pPr>
        <w:spacing w:after="0"/>
        <w:jc w:val="center"/>
        <w:rPr>
          <w:b/>
        </w:rPr>
      </w:pPr>
    </w:p>
    <w:p w:rsidRDefault="001711CE" w:rsidP="001711CE" w:rsidR="001711CE">
      <w:pPr>
        <w:spacing w:after="0"/>
        <w:jc w:val="both"/>
      </w:pPr>
      <w:r>
        <w:tab/>
        <w:t xml:space="preserve">Trgovački sud u Varaždinu, po sucu toga suda </w:t>
      </w:r>
      <w:r w:rsidR="001430F9">
        <w:t xml:space="preserve">Hugu </w:t>
      </w:r>
      <w:proofErr w:type="spellStart"/>
      <w:r w:rsidR="001430F9">
        <w:t>Wedemeyeru</w:t>
      </w:r>
      <w:proofErr w:type="spellEnd"/>
      <w:r>
        <w:t xml:space="preserve">, u </w:t>
      </w:r>
      <w:proofErr w:type="spellStart"/>
      <w:r>
        <w:t>predstečajnom</w:t>
      </w:r>
      <w:proofErr w:type="spellEnd"/>
      <w:r>
        <w:t xml:space="preserve"> postupku nad dužnikom </w:t>
      </w:r>
      <w:r w:rsidR="001430F9">
        <w:t xml:space="preserve">PARKETI POŽGAJ – d.o.o., OIB: 65436826341, Dravska 40, Veliki </w:t>
      </w:r>
      <w:proofErr w:type="spellStart"/>
      <w:r w:rsidR="001430F9">
        <w:t>Bukovec</w:t>
      </w:r>
      <w:proofErr w:type="spellEnd"/>
      <w:r>
        <w:t xml:space="preserve">, </w:t>
      </w:r>
      <w:r w:rsidR="001430F9">
        <w:t>24. kolovoza</w:t>
      </w:r>
      <w:bookmarkStart w:name="_GoBack" w:id="0"/>
      <w:bookmarkEnd w:id="0"/>
      <w:r>
        <w:t xml:space="preserve"> </w:t>
      </w:r>
      <w:r w:rsidR="001430F9">
        <w:t>2017.,</w:t>
      </w:r>
    </w:p>
    <w:p w:rsidRDefault="001711CE" w:rsidP="001711CE" w:rsidR="001711CE">
      <w:pPr>
        <w:spacing w:after="0"/>
        <w:jc w:val="both"/>
      </w:pPr>
    </w:p>
    <w:p w:rsidRDefault="001711CE" w:rsidP="001711CE" w:rsidR="001711CE">
      <w:pPr>
        <w:spacing w:after="0"/>
        <w:jc w:val="center"/>
      </w:pPr>
      <w:r>
        <w:t xml:space="preserve">r i j e š i o  j e </w:t>
      </w:r>
    </w:p>
    <w:p w:rsidRDefault="001711CE" w:rsidP="001711CE" w:rsidR="001711CE">
      <w:pPr>
        <w:spacing w:after="0"/>
        <w:jc w:val="both"/>
      </w:pPr>
      <w:r>
        <w:tab/>
      </w:r>
    </w:p>
    <w:p w:rsidRDefault="001711CE" w:rsidP="001711CE" w:rsidR="001711CE">
      <w:pPr>
        <w:spacing w:after="0"/>
        <w:ind w:hanging="705" w:left="705"/>
        <w:jc w:val="both"/>
      </w:pPr>
      <w:r>
        <w:t>I</w:t>
      </w:r>
      <w:r>
        <w:tab/>
        <w:t xml:space="preserve">Određuje se ročište za glasovanje o planu restrukturiranja, kod ovog suda u Varaždinu, Ulica Braće Radić 2, soba 223/II kat, za dan </w:t>
      </w:r>
    </w:p>
    <w:p w:rsidRDefault="001711CE" w:rsidP="001711CE" w:rsidR="001711CE">
      <w:pPr>
        <w:spacing w:after="0"/>
        <w:jc w:val="both"/>
      </w:pPr>
    </w:p>
    <w:p w:rsidRDefault="00B21D7E" w:rsidP="001711CE" w:rsidR="001711CE">
      <w:pPr>
        <w:spacing w:after="0"/>
        <w:jc w:val="center"/>
      </w:pPr>
      <w:r>
        <w:t>04. rujna 2017. u 09,00</w:t>
      </w:r>
      <w:r w:rsidR="001711CE">
        <w:t xml:space="preserve"> sati.</w:t>
      </w:r>
    </w:p>
    <w:p w:rsidRDefault="001711CE" w:rsidP="001711CE" w:rsidR="001711CE">
      <w:pPr>
        <w:spacing w:after="0"/>
        <w:jc w:val="both"/>
      </w:pPr>
    </w:p>
    <w:p w:rsidRDefault="001711CE" w:rsidP="001711CE" w:rsidR="001711CE">
      <w:pPr>
        <w:spacing w:after="0"/>
        <w:ind w:hanging="705" w:left="705"/>
        <w:jc w:val="both"/>
      </w:pPr>
      <w:r>
        <w:t>II</w:t>
      </w:r>
      <w:r>
        <w:tab/>
        <w:t xml:space="preserve">Na ročište se, putem objave ovog rješenja na e-Oglasnoj ploči suda pozivaju: </w:t>
      </w:r>
    </w:p>
    <w:p w:rsidRDefault="001711CE" w:rsidP="001711CE" w:rsidR="001711CE">
      <w:pPr>
        <w:spacing w:after="0"/>
        <w:ind w:hanging="705" w:left="705"/>
        <w:jc w:val="both"/>
      </w:pPr>
    </w:p>
    <w:p w:rsidRDefault="001711CE" w:rsidP="001711CE" w:rsidR="001711CE">
      <w:pPr>
        <w:spacing w:after="0"/>
        <w:jc w:val="both"/>
      </w:pPr>
      <w:r>
        <w:tab/>
        <w:t>- dužnik,</w:t>
      </w:r>
      <w:r w:rsidR="00F52BDD">
        <w:t xml:space="preserve"> PARKETI POŽGAJ – d.o.o., OIB: 65436826341, Dravska 40, Veliki </w:t>
      </w:r>
      <w:proofErr w:type="spellStart"/>
      <w:r w:rsidR="00F52BDD">
        <w:t>Bukovec</w:t>
      </w:r>
      <w:proofErr w:type="spellEnd"/>
    </w:p>
    <w:p w:rsidRDefault="001711CE" w:rsidP="001711CE" w:rsidR="001711CE">
      <w:pPr>
        <w:spacing w:after="0"/>
        <w:jc w:val="both"/>
      </w:pPr>
      <w:r>
        <w:tab/>
        <w:t>- povjerenik,</w:t>
      </w:r>
      <w:r w:rsidR="00F52BDD">
        <w:t xml:space="preserve"> Zvonko </w:t>
      </w:r>
      <w:proofErr w:type="spellStart"/>
      <w:r w:rsidR="00F52BDD">
        <w:t>Hrain</w:t>
      </w:r>
      <w:proofErr w:type="spellEnd"/>
      <w:r w:rsidR="00F52BDD">
        <w:t>, Varaždin, A. Cesarca 2</w:t>
      </w:r>
    </w:p>
    <w:p w:rsidRDefault="001711CE" w:rsidP="001711CE" w:rsidR="001711CE">
      <w:pPr>
        <w:spacing w:after="0"/>
        <w:jc w:val="both"/>
      </w:pPr>
      <w:r>
        <w:tab/>
        <w:t>- vjerovnici.</w:t>
      </w:r>
    </w:p>
    <w:p w:rsidRDefault="001711CE" w:rsidP="001711CE" w:rsidR="001711CE">
      <w:pPr>
        <w:spacing w:after="0"/>
        <w:jc w:val="both"/>
      </w:pPr>
    </w:p>
    <w:p w:rsidRDefault="001711CE" w:rsidP="001711CE" w:rsidR="001711CE">
      <w:pPr>
        <w:spacing w:after="0"/>
        <w:ind w:hanging="705" w:left="705"/>
        <w:jc w:val="both"/>
      </w:pPr>
      <w:r>
        <w:t>III</w:t>
      </w:r>
      <w:r>
        <w:tab/>
        <w:t>Na ročištu će dužnik izlagati plan restrukturiranja, nakon toga će se o planu očitovati povjerenik, a potom slijedi rasprava u kojoj imaju pravo sudjelovati vjerovnici, dužnik i povjerenik (čl. 55. st. 3.-5. Stečajnog zakona).</w:t>
      </w:r>
    </w:p>
    <w:p w:rsidRDefault="001711CE" w:rsidP="001711CE" w:rsidR="001711CE">
      <w:pPr>
        <w:spacing w:after="0"/>
        <w:ind w:hanging="705" w:left="705"/>
        <w:jc w:val="both"/>
      </w:pPr>
    </w:p>
    <w:p w:rsidRDefault="001711CE" w:rsidP="001711CE" w:rsidR="001711CE">
      <w:pPr>
        <w:spacing w:after="0"/>
        <w:ind w:hanging="705" w:left="705"/>
        <w:jc w:val="both"/>
      </w:pPr>
      <w:r>
        <w:t>IV</w:t>
      </w:r>
      <w:r>
        <w:tab/>
        <w:t>Vjerovnici odlučuju o planu restrukturiranja glasovanjem (čl. 55. st. 6. Stečajnog zakona).</w:t>
      </w:r>
    </w:p>
    <w:p w:rsidRDefault="001711CE" w:rsidP="001711CE" w:rsidR="001711CE">
      <w:pPr>
        <w:spacing w:after="0"/>
        <w:ind w:hanging="705" w:left="705"/>
        <w:jc w:val="both"/>
      </w:pPr>
      <w:r>
        <w:tab/>
        <w:t>Vjerovnici glasuju pisanim putem na propisanom obrascu za glasovanje, koji mora biti dostavljen sudu najkasnije do početka ročišta za glasovanje, te ga mora potpisati i ovjeriti ovlaštena osoba (čl. 58. st. 1. Stečajnog zakona).</w:t>
      </w:r>
    </w:p>
    <w:p w:rsidRDefault="001711CE" w:rsidP="001711CE" w:rsidR="001711CE">
      <w:pPr>
        <w:spacing w:after="0"/>
        <w:jc w:val="both"/>
      </w:pPr>
    </w:p>
    <w:p w:rsidRDefault="001711CE" w:rsidP="001711CE" w:rsidR="001711CE">
      <w:pPr>
        <w:spacing w:after="0"/>
        <w:jc w:val="center"/>
      </w:pPr>
    </w:p>
    <w:p w:rsidRDefault="001711CE" w:rsidP="001711CE" w:rsidR="001711CE">
      <w:pPr>
        <w:spacing w:after="0"/>
        <w:jc w:val="center"/>
      </w:pPr>
      <w:r>
        <w:t xml:space="preserve">U Varaždinu </w:t>
      </w:r>
      <w:r w:rsidR="00F52BDD">
        <w:t>24. kolovoza 2017.</w:t>
      </w:r>
    </w:p>
    <w:p w:rsidRDefault="001711CE" w:rsidP="001711CE" w:rsidR="001711CE">
      <w:pPr>
        <w:spacing w:after="0"/>
        <w:jc w:val="both"/>
      </w:pPr>
    </w:p>
    <w:p w:rsidRDefault="001711CE" w:rsidP="001711CE" w:rsidR="001711CE">
      <w:pPr>
        <w:spacing w:after="0"/>
        <w:jc w:val="both"/>
      </w:pPr>
      <w:r>
        <w:t xml:space="preserve">                                                                                                  Stečajni sudac: </w:t>
      </w:r>
    </w:p>
    <w:p w:rsidRDefault="001711CE" w:rsidP="001711CE" w:rsidR="001711CE">
      <w:pPr>
        <w:spacing w:after="0"/>
        <w:jc w:val="both"/>
      </w:pPr>
      <w:r>
        <w:tab/>
        <w:t xml:space="preserve">        </w:t>
      </w:r>
    </w:p>
    <w:p w:rsidRDefault="001711CE" w:rsidP="001711CE" w:rsidR="001711CE">
      <w:pPr>
        <w:spacing w:after="0"/>
      </w:pPr>
      <w:r>
        <w:t xml:space="preserve">                                                                                           </w:t>
      </w:r>
      <w:r w:rsidR="00F52BDD">
        <w:t xml:space="preserve">   </w:t>
      </w:r>
      <w:r>
        <w:t xml:space="preserve"> </w:t>
      </w:r>
      <w:r w:rsidR="00F52BDD">
        <w:t>Hugo Wedemeyer</w:t>
      </w:r>
    </w:p>
    <w:p w:rsidRDefault="001711CE" w:rsidP="001711CE" w:rsidR="001711CE">
      <w:pPr>
        <w:spacing w:after="0"/>
        <w:jc w:val="both"/>
        <w:rPr>
          <w:sz w:val="22"/>
          <w:szCs w:val="22"/>
        </w:rPr>
      </w:pPr>
      <w:r>
        <w:rPr>
          <w:szCs w:val="22"/>
        </w:rPr>
        <w:t>DNA: -e-Oglasna ploča suda</w:t>
      </w:r>
    </w:p>
    <w:p w:rsidRDefault="001711CE" w:rsidP="001711CE" w:rsidR="001711CE">
      <w:pPr>
        <w:spacing w:after="0"/>
        <w:ind w:left="720"/>
        <w:jc w:val="both"/>
      </w:pPr>
    </w:p>
    <w:p w:rsidRDefault="001711CE" w:rsidP="001711CE" w:rsidR="001711CE">
      <w:pPr>
        <w:pStyle w:val="SudSjedite"/>
      </w:pPr>
    </w:p>
    <w:p w:rsidRDefault="00AE649C" w:rsidP="00F52BDD" w:rsidR="00AE649C" w:rsidRPr="00B76F3C">
      <w:pPr>
        <w:pStyle w:val="NormaleSPIS"/>
        <w:ind w:firstLine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1B7F" w:rsidP="00537B78" w:rsidR="00DB1B7F">
      <w:r>
        <w:separator/>
      </w:r>
    </w:p>
  </w:endnote>
  <w:endnote w:id="0" w:type="continuationSeparator">
    <w:p w:rsidRDefault="00DB1B7F" w:rsidP="00537B78" w:rsidR="00DB1B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1B7F" w:rsidP="00537B78" w:rsidR="00DB1B7F">
      <w:r>
        <w:separator/>
      </w:r>
    </w:p>
  </w:footnote>
  <w:footnote w:id="0" w:type="continuationSeparator">
    <w:p w:rsidRDefault="00DB1B7F" w:rsidP="00537B78" w:rsidR="00DB1B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2BDD" w:rsidR="008333A9">
    <w:pPr>
      <w:pStyle w:val="Zaglavlje"/>
    </w:pPr>
    <w:r>
      <w:rPr>
        <w:rStyle w:val="PozadinaSvijetloCrvena"/>
        <w:shd w:fill="auto" w:color="auto" w:val="clear"/>
      </w:rPr>
      <w:t>Poslovni broj: 6 St-81/15-15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6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0F9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1CE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1D7E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1B7F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2BDD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135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kolovoza 2017.</izvorni_sadrzaj>
    <derivirana_varijabla naziv="DomainObject.DatumDonosenjaOdluke_1">24.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St-81/2017-15</izvorni_sadrzaj>
    <derivirana_varijabla naziv="DomainObject.Oznaka_1">St-81/2017-15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</izvorni_sadrzaj>
    <derivirana_varijabla naziv="DomainObject.Predmet.Broj_1">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2017.</izvorni_sadrzaj>
    <derivirana_varijabla naziv="DomainObject.Predmet.DatumOsnivanja_1">13.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St-81/2017</izvorni_sadrzaj>
    <derivirana_varijabla naziv="DomainObject.Predmet.OznakaBroj_1">St-81/2017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St . pisanici GO</izvorni_sadrzaj>
    <derivirana_varijabla naziv="DomainObject.Predmet.PrimjedbaSuca_1">u St . pisanici GO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PARKETI POŽGAJ - društvo s ograničenom odgovornošću za proizvodnju i trgovinu</izvorni_sadrzaj>
    <derivirana_varijabla naziv="DomainObject.Predmet.StrankaFormated_1">  PARKETI POŽGAJ - društvo s ograničenom odgovornošću za proizvodnju i trgovinu</derivirana_varijabla>
  </DomainObject.Predmet.StrankaFormated>
  <DomainObject.Predmet.StrankaFormatedOIB>
    <izvorni_sadrzaj>  PARKETI POŽGAJ - društvo s ograničenom odgovornošću za proizvodnju i trgovinu, OIB 65436826341</izvorni_sadrzaj>
    <derivirana_varijabla naziv="DomainObject.Predmet.StrankaFormatedOIB_1">  PARKETI POŽGAJ - društvo s ograničenom odgovornošću za proizvodnju i trgovinu, OIB 65436826341</derivirana_varijabla>
  </DomainObject.Predmet.StrankaFormatedOIB>
  <DomainObject.Predmet.StrankaFormatedWithAdress>
    <izvorni_sadrzaj> PARKETI POŽGAJ - društvo s ograničenom odgovornošću za proizvodnju i trgovinu, Dravska 40, 42230 Veliki Bukovec</izvorni_sadrzaj>
    <derivirana_varijabla naziv="DomainObject.Predmet.StrankaFormatedWithAdress_1"> PARKETI POŽGAJ - društvo s ograničenom odgovornošću za proizvodnju i trgovinu, Dravska 40, 42230 Veliki Bukovec</derivirana_varijabla>
  </DomainObject.Predmet.StrankaFormatedWithAdress>
  <DomainObject.Predmet.StrankaFormatedWithAdressOIB>
    <izvorni_sadrzaj> PARKETI POŽGAJ - društvo s ograničenom odgovornošću za proizvodnju i trgovinu, OIB 65436826341, Dravska 40, 42230 Veliki Bukovec</izvorni_sadrzaj>
    <derivirana_varijabla naziv="DomainObject.Predmet.StrankaFormatedWithAdressOIB_1"> PARKETI POŽGAJ - društvo s ograničenom odgovornošću za proizvodnju i trgovinu, OIB 65436826341, Dravska 40, 42230 Veliki Bukovec</derivirana_varijabla>
  </DomainObject.Predmet.StrankaFormatedWithAdressOIB>
  <DomainObject.Predmet.StrankaWithAdress>
    <izvorni_sadrzaj>PARKETI POŽGAJ - društvo s ograničenom odgovornošću za proizvodnju i trgovinu Dravska 40,42230 Veliki Bukovec</izvorni_sadrzaj>
    <derivirana_varijabla naziv="DomainObject.Predmet.StrankaWithAdress_1">PARKETI POŽGAJ - društvo s ograničenom odgovornošću za proizvodnju i trgovinu Dravska 40,42230 Veliki Bukovec</derivirana_varijabla>
  </DomainObject.Predmet.StrankaWithAdress>
  <DomainObject.Predmet.StrankaWithAdressOIB>
    <izvorni_sadrzaj>PARKETI POŽGAJ - društvo s ograničenom odgovornošću za proizvodnju i trgovinu, OIB 65436826341, Dravska 40,42230 Veliki Bukovec</izvorni_sadrzaj>
    <derivirana_varijabla naziv="DomainObject.Predmet.StrankaWithAdressOIB_1">PARKETI POŽGAJ - društvo s ograničenom odgovornošću za proizvodnju i trgovinu, OIB 65436826341, Dravska 40,42230 Veliki Bukovec</derivirana_varijabla>
  </DomainObject.Predmet.StrankaWithAdressOIB>
  <DomainObject.Predmet.StrankaNazivFormated>
    <izvorni_sadrzaj>PARKETI POŽGAJ - društvo s ograničenom odgovornošću za proizvodnju i trgovinu</izvorni_sadrzaj>
    <derivirana_varijabla naziv="DomainObject.Predmet.StrankaNazivFormated_1">PARKETI POŽGAJ - društvo s ograničenom odgovornošću za proizvodnju i trgovinu</derivirana_varijabla>
  </DomainObject.Predmet.StrankaNazivFormated>
  <DomainObject.Predmet.StrankaNazivFormatedOIB>
    <izvorni_sadrzaj>PARKETI POŽGAJ - društvo s ograničenom odgovornošću za proizvodnju i trgovinu, OIB 65436826341</izvorni_sadrzaj>
    <derivirana_varijabla naziv="DomainObject.Predmet.StrankaNazivFormatedOIB_1">PARKETI POŽGAJ - društvo s ograničenom odgovornošću za proizvodnju i trgovinu, OIB 65436826341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14813154.70</izvorni_sadrzaj>
    <derivirana_varijabla naziv="DomainObject.Predmet.TrenutnaVrijednost_1">14813154.70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PARKETI POŽGAJ - društvo s ograničenom odgovornošću za proizvodnju i trgovinu</item>
    </izvorni_sadrzaj>
    <derivirana_varijabla naziv="DomainObject.Predmet.StrankaListFormated_1">
      <item>PARKETI POŽGAJ - društvo s ograničenom odgovornošću za proizvodnju i trgovinu</item>
    </derivirana_varijabla>
  </DomainObject.Predmet.StrankaListFormated>
  <DomainObject.Predmet.StrankaListFormatedOIB>
    <izvorni_sadrzaj>
      <item>PARKETI POŽGAJ - društvo s ograničenom odgovornošću za proizvodnju i trgovinu, OIB 65436826341</item>
    </izvorni_sadrzaj>
    <derivirana_varijabla naziv="DomainObject.Predmet.StrankaListFormatedOIB_1">
      <item>PARKETI POŽGAJ - društvo s ograničenom odgovornošću za proizvodnju i trgovinu, OIB 65436826341</item>
    </derivirana_varijabla>
  </DomainObject.Predmet.StrankaListFormatedOIB>
  <DomainObject.Predmet.StrankaListFormatedWithAdress>
    <izvorni_sadrzaj>
      <item>PARKETI POŽGAJ - društvo s ograničenom odgovornošću za proizvodnju i trgovinu, Dravska 40, 42230 Veliki Bukovec</item>
    </izvorni_sadrzaj>
    <derivirana_varijabla naziv="DomainObject.Predmet.StrankaListFormatedWithAdress_1">
      <item>PARKETI POŽGAJ - društvo s ograničenom odgovornošću za proizvodnju i trgovinu, Dravska 40, 42230 Veliki Bukovec</item>
    </derivirana_varijabla>
  </DomainObject.Predmet.StrankaListFormatedWithAdress>
  <DomainObject.Predmet.StrankaListFormatedWithAdressOIB>
    <izvorni_sadrzaj>
      <item>PARKETI POŽGAJ - društvo s ograničenom odgovornošću za proizvodnju i trgovinu, OIB 65436826341, Dravska 40, 42230 Veliki Bukovec</item>
    </izvorni_sadrzaj>
    <derivirana_varijabla naziv="DomainObject.Predmet.StrankaListFormatedWithAdressOIB_1">
      <item>PARKETI POŽGAJ - društvo s ograničenom odgovornošću za proizvodnju i trgovinu, OIB 65436826341, Dravska 40, 42230 Veliki Bukovec</item>
    </derivirana_varijabla>
  </DomainObject.Predmet.StrankaListFormatedWithAdressOIB>
  <DomainObject.Predmet.StrankaListNazivFormated>
    <izvorni_sadrzaj>
      <item>PARKETI POŽGAJ - društvo s ograničenom odgovornošću za proizvodnju i trgovinu</item>
    </izvorni_sadrzaj>
    <derivirana_varijabla naziv="DomainObject.Predmet.StrankaListNazivFormated_1">
      <item>PARKETI POŽGAJ - društvo s ograničenom odgovornošću za proizvodnju i trgovinu</item>
    </derivirana_varijabla>
  </DomainObject.Predmet.StrankaListNazivFormated>
  <DomainObject.Predmet.StrankaListNazivFormatedOIB>
    <izvorni_sadrzaj>
      <item>PARKETI POŽGAJ - društvo s ograničenom odgovornošću za proizvodnju i trgovinu, OIB 65436826341</item>
    </izvorni_sadrzaj>
    <derivirana_varijabla naziv="DomainObject.Predmet.StrankaListNazivFormatedOIB_1">
      <item>PARKETI POŽGAJ - društvo s ograničenom odgovornošću za proizvodnju i trgovinu, OIB 65436826341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Sudski registar</item>
      <item>Financijska agencija</item>
      <item>e-Oglasna</item>
      <item>Zvonko Hrain, povjerenik</item>
      <item>Hrvatska radiotelevizija</item>
      <item>Odvjetnik Miroslav Rendić punomoćnik dužnika</item>
      <item>Tomo Božić, zamjenik ŽDO</item>
      <item>Jasna Jaklin, punomoćnica HZMO</item>
      <item>Evelin Jakopović punomoćnica Hrvatske poštanske banke</item>
      <item>Silvija Mlinarić Talan, punomoćnica OTP Banka Hrvatska</item>
      <item>Odvjetnica Željka Mance punomoćnica Hrvatskih šuma d.o.o.</item>
      <item>BJELIN društvo s ograničenom odgovornošću za preradu drva</item>
    </izvorni_sadrzaj>
    <derivirana_varijabla naziv="DomainObject.Predmet.OstaliListFormated_1">
      <item>Sudski registar</item>
      <item>Financijska agencija</item>
      <item>e-Oglasna</item>
      <item>Zvonko Hrain, povjerenik</item>
      <item>Hrvatska radiotelevizija</item>
      <item>Odvjetnik Miroslav Rendić punomoćnik dužnika</item>
      <item>Tomo Božić, zamjenik ŽDO</item>
      <item>Jasna Jaklin, punomoćnica HZMO</item>
      <item>Evelin Jakopović punomoćnica Hrvatske poštanske banke</item>
      <item>Silvija Mlinarić Talan, punomoćnica OTP Banka Hrvatska</item>
      <item>Odvjetnica Željka Mance punomoćnica Hrvatskih šuma d.o.o.</item>
      <item>BJELIN društvo s ograničenom odgovornošću za preradu drva</item>
    </derivirana_varijabla>
  </DomainObject.Predmet.OstaliListFormated>
  <DomainObject.Predmet.OstaliListFormatedOIB>
    <izvorni_sadrzaj>
      <item>Sudski registar</item>
      <item>Financijska agencija, OIB 85821130368</item>
      <item>e-Oglasna</item>
      <item>Zvonko Hrain, povjerenik</item>
      <item>Hrvatska radiotelevizija, OIB 68419124305</item>
      <item>Odvjetnik Miroslav Rendić punomoćnik dužnika</item>
      <item>Tomo Božić, zamjenik ŽDO</item>
      <item>Jasna Jaklin, punomoćnica HZMO</item>
      <item>Evelin Jakopović punomoćnica Hrvatske poštanske banke</item>
      <item>Silvija Mlinarić Talan, punomoćnica OTP Banka Hrvatska</item>
      <item>Odvjetnica Željka Mance punomoćnica Hrvatskih šuma d.o.o.</item>
      <item>BJELIN društvo s ograničenom odgovornošću za preradu drva, OIB 18630081651</item>
    </izvorni_sadrzaj>
    <derivirana_varijabla naziv="DomainObject.Predmet.OstaliListFormatedOIB_1">
      <item>Sudski registar</item>
      <item>Financijska agencija, OIB 85821130368</item>
      <item>e-Oglasna</item>
      <item>Zvonko Hrain, povjerenik</item>
      <item>Hrvatska radiotelevizija, OIB 68419124305</item>
      <item>Odvjetnik Miroslav Rendić punomoćnik dužnika</item>
      <item>Tomo Božić, zamjenik ŽDO</item>
      <item>Jasna Jaklin, punomoćnica HZMO</item>
      <item>Evelin Jakopović punomoćnica Hrvatske poštanske banke</item>
      <item>Silvija Mlinarić Talan, punomoćnica OTP Banka Hrvatska</item>
      <item>Odvjetnica Željka Mance punomoćnica Hrvatskih šuma d.o.o.</item>
      <item>BJELIN društvo s ograničenom odgovornošću za preradu drva, OIB 18630081651</item>
    </derivirana_varijabla>
  </DomainObject.Predmet.OstaliListFormatedOIB>
  <DomainObject.Predmet.OstaliListFormatedWithAdress>
    <izvorni_sadrzaj>
      <item>Sudski registar</item>
      <item>Financijska agencija, Ulica grada Vukovara 70, 10000 Zagreb</item>
      <item>e-Oglasna</item>
      <item>Zvonko Hrain, povjerenik</item>
      <item>Hrvatska radiotelevizija, Prisavlje 3, 10000 Zagreb</item>
      <item>Odvjetnik Miroslav Rendić punomoćnik dužnika</item>
      <item>Tomo Božić, zamjenik ŽDO</item>
      <item>Jasna Jaklin, punomoćnica HZMO</item>
      <item>Evelin Jakopović punomoćnica Hrvatske poštanske banke</item>
      <item>Silvija Mlinarić Talan, punomoćnica OTP Banka Hrvatska</item>
      <item>Odvjetnica Željka Mance punomoćnica Hrvatskih šuma d.o.o.</item>
      <item>BJELIN društvo s ograničenom odgovornošću za preradu drva, Žegar VI 39, 47300 Ogulin</item>
    </izvorni_sadrzaj>
    <derivirana_varijabla naziv="DomainObject.Predmet.OstaliListFormatedWithAdress_1">
      <item>Sudski registar</item>
      <item>Financijska agencija, Ulica grada Vukovara 70, 10000 Zagreb</item>
      <item>e-Oglasna</item>
      <item>Zvonko Hrain, povjerenik</item>
      <item>Hrvatska radiotelevizija, Prisavlje 3, 10000 Zagreb</item>
      <item>Odvjetnik Miroslav Rendić punomoćnik dužnika</item>
      <item>Tomo Božić, zamjenik ŽDO</item>
      <item>Jasna Jaklin, punomoćnica HZMO</item>
      <item>Evelin Jakopović punomoćnica Hrvatske poštanske banke</item>
      <item>Silvija Mlinarić Talan, punomoćnica OTP Banka Hrvatska</item>
      <item>Odvjetnica Željka Mance punomoćnica Hrvatskih šuma d.o.o.</item>
      <item>BJELIN društvo s ograničenom odgovornošću za preradu drva, Žegar VI 39, 47300 Ogulin</item>
    </derivirana_varijabla>
  </DomainObject.Predmet.OstaliListFormatedWithAdress>
  <DomainObject.Predmet.OstaliListFormatedWithAdressOIB>
    <izvorni_sadrzaj>
      <item>Sudski registar</item>
      <item>Financijska agencija, OIB 85821130368, Ulica grada Vukovara 70, 10000 Zagreb</item>
      <item>e-Oglasna</item>
      <item>Zvonko Hrain, povjerenik</item>
      <item>Hrvatska radiotelevizija, OIB 68419124305, Prisavlje 3, 10000 Zagreb</item>
      <item>Odvjetnik Miroslav Rendić punomoćnik dužnika</item>
      <item>Tomo Božić, zamjenik ŽDO</item>
      <item>Jasna Jaklin, punomoćnica HZMO</item>
      <item>Evelin Jakopović punomoćnica Hrvatske poštanske banke</item>
      <item>Silvija Mlinarić Talan, punomoćnica OTP Banka Hrvatska</item>
      <item>Odvjetnica Željka Mance punomoćnica Hrvatskih šuma d.o.o.</item>
      <item>BJELIN društvo s ograničenom odgovornošću za preradu drva, OIB 18630081651, Žegar VI 39, 47300 Ogulin</item>
    </izvorni_sadrzaj>
    <derivirana_varijabla naziv="DomainObject.Predmet.OstaliListFormatedWithAdressOIB_1">
      <item>Sudski registar</item>
      <item>Financijska agencija, OIB 85821130368, Ulica grada Vukovara 70, 10000 Zagreb</item>
      <item>e-Oglasna</item>
      <item>Zvonko Hrain, povjerenik</item>
      <item>Hrvatska radiotelevizija, OIB 68419124305, Prisavlje 3, 10000 Zagreb</item>
      <item>Odvjetnik Miroslav Rendić punomoćnik dužnika</item>
      <item>Tomo Božić, zamjenik ŽDO</item>
      <item>Jasna Jaklin, punomoćnica HZMO</item>
      <item>Evelin Jakopović punomoćnica Hrvatske poštanske banke</item>
      <item>Silvija Mlinarić Talan, punomoćnica OTP Banka Hrvatska</item>
      <item>Odvjetnica Željka Mance punomoćnica Hrvatskih šuma d.o.o.</item>
      <item>BJELIN društvo s ograničenom odgovornošću za preradu drva, OIB 18630081651, Žegar VI 39, 47300 Ogulin</item>
    </derivirana_varijabla>
  </DomainObject.Predmet.OstaliListFormatedWithAdressOIB>
  <DomainObject.Predmet.OstaliListNazivFormated>
    <izvorni_sadrzaj>
      <item>Sudski registar</item>
      <item>Financijska agencija</item>
      <item>e-Oglasna</item>
      <item>Zvonko Hrain, povjerenik</item>
      <item>Hrvatska radiotelevizija</item>
      <item>Odvjetnik Miroslav Rendić punomoćnik dužnika</item>
      <item>Tomo Božić, zamjenik ŽDO</item>
      <item>Jasna Jaklin, punomoćnica HZMO</item>
      <item>Evelin Jakopović punomoćnica Hrvatske poštanske banke</item>
      <item>Silvija Mlinarić Talan, punomoćnica OTP Banka Hrvatska</item>
      <item>Odvjetnica Željka Mance punomoćnica Hrvatskih šuma d.o.o.</item>
      <item>BJELIN društvo s ograničenom odgovornošću za preradu drva</item>
    </izvorni_sadrzaj>
    <derivirana_varijabla naziv="DomainObject.Predmet.OstaliListNazivFormated_1">
      <item>Sudski registar</item>
      <item>Financijska agencija</item>
      <item>e-Oglasna</item>
      <item>Zvonko Hrain, povjerenik</item>
      <item>Hrvatska radiotelevizija</item>
      <item>Odvjetnik Miroslav Rendić punomoćnik dužnika</item>
      <item>Tomo Božić, zamjenik ŽDO</item>
      <item>Jasna Jaklin, punomoćnica HZMO</item>
      <item>Evelin Jakopović punomoćnica Hrvatske poštanske banke</item>
      <item>Silvija Mlinarić Talan, punomoćnica OTP Banka Hrvatska</item>
      <item>Odvjetnica Željka Mance punomoćnica Hrvatskih šuma d.o.o.</item>
      <item>BJELIN društvo s ograničenom odgovornošću za preradu drva</item>
    </derivirana_varijabla>
  </DomainObject.Predmet.OstaliListNazivFormated>
  <DomainObject.Predmet.OstaliListNazivFormatedOIB>
    <izvorni_sadrzaj>
      <item>Sudski registar</item>
      <item>Financijska agencija, OIB 85821130368</item>
      <item>e-Oglasna</item>
      <item>Zvonko Hrain, povjerenik</item>
      <item>Hrvatska radiotelevizija, OIB 68419124305</item>
      <item>Odvjetnik Miroslav Rendić punomoćnik dužnika</item>
      <item>Tomo Božić, zamjenik ŽDO</item>
      <item>Jasna Jaklin, punomoćnica HZMO</item>
      <item>Evelin Jakopović punomoćnica Hrvatske poštanske banke</item>
      <item>Silvija Mlinarić Talan, punomoćnica OTP Banka Hrvatska</item>
      <item>Odvjetnica Željka Mance punomoćnica Hrvatskih šuma d.o.o.</item>
      <item>BJELIN društvo s ograničenom odgovornošću za preradu drva, OIB 18630081651</item>
    </izvorni_sadrzaj>
    <derivirana_varijabla naziv="DomainObject.Predmet.OstaliListNazivFormatedOIB_1">
      <item>Sudski registar</item>
      <item>Financijska agencija, OIB 85821130368</item>
      <item>e-Oglasna</item>
      <item>Zvonko Hrain, povjerenik</item>
      <item>Hrvatska radiotelevizija, OIB 68419124305</item>
      <item>Odvjetnik Miroslav Rendić punomoćnik dužnika</item>
      <item>Tomo Božić, zamjenik ŽDO</item>
      <item>Jasna Jaklin, punomoćnica HZMO</item>
      <item>Evelin Jakopović punomoćnica Hrvatske poštanske banke</item>
      <item>Silvija Mlinarić Talan, punomoćnica OTP Banka Hrvatska</item>
      <item>Odvjetnica Željka Mance punomoćnica Hrvatskih šuma d.o.o.</item>
      <item>BJELIN društvo s ograničenom odgovornošću za preradu drva, OIB 18630081651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2017.</izvorni_sadrzaj>
    <derivirana_varijabla naziv="DomainObject.Datum_1">24. kolovoza 2017.</derivirana_varijabla>
  </DomainObject.Datum>
  <DomainObject.PoslovniBrojDokumenta>
    <izvorni_sadrzaj>St-81/2017-15</izvorni_sadrzaj>
    <derivirana_varijabla naziv="DomainObject.PoslovniBrojDokumenta_1">St-81/2017-15</derivirana_varijabla>
  </DomainObject.PoslovniBrojDokumenta>
  <DomainObject.Predmet.StrankaIDrugi>
    <izvorni_sadrzaj>PARKETI POŽGAJ - društvo s ograničenom odgovornošću za proizvodnju i trgovinu</izvorni_sadrzaj>
    <derivirana_varijabla naziv="DomainObject.Predmet.StrankaIDrugi_1">PARKETI POŽGAJ - društvo s ograničenom odgovornošću za proizvodnju i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PARKETI POŽGAJ - društvo s ograničenom odgovornošću za proizvodnju i trgovinu, OIB 65436826341, Dravska 40, 42230 Veliki Bukovec</izvorni_sadrzaj>
    <derivirana_varijabla naziv="DomainObject.Predmet.StrankaIDrugiAdressOIB_1">PARKETI POŽGAJ - društvo s ograničenom odgovornošću za proizvodnju i trgovinu, OIB 65436826341, Dravska 40, 42230 Veliki Bukovec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PARKETI POŽGAJ - društvo s ograničenom odgovornošću za proizvodnju i trgovinu</item>
      <item>Sudski registar</item>
      <item>Financijska agencija</item>
      <item>e-Oglasna</item>
      <item>Zvonko Hrain, povjerenik</item>
      <item>Hrvatska radiotelevizija</item>
      <item>Odvjetnik Miroslav Rendić punomoćnik dužnika</item>
      <item>Tomo Božić, zamjenik ŽDO</item>
      <item>Jasna Jaklin, punomoćnica HZMO</item>
      <item>Evelin Jakopović punomoćnica Hrvatske poštanske banke</item>
      <item>Silvija Mlinarić Talan, punomoćnica OTP Banka Hrvatska</item>
      <item>Odvjetnica Željka Mance punomoćnica Hrvatskih šuma d.o.o.</item>
      <item>BJELIN društvo s ograničenom odgovornošću za preradu drva</item>
    </izvorni_sadrzaj>
    <derivirana_varijabla naziv="DomainObject.Predmet.SudioniciListNaziv_1">
      <item>PARKETI POŽGAJ - društvo s ograničenom odgovornošću za proizvodnju i trgovinu</item>
      <item>Sudski registar</item>
      <item>Financijska agencija</item>
      <item>e-Oglasna</item>
      <item>Zvonko Hrain, povjerenik</item>
      <item>Hrvatska radiotelevizija</item>
      <item>Odvjetnik Miroslav Rendić punomoćnik dužnika</item>
      <item>Tomo Božić, zamjenik ŽDO</item>
      <item>Jasna Jaklin, punomoćnica HZMO</item>
      <item>Evelin Jakopović punomoćnica Hrvatske poštanske banke</item>
      <item>Silvija Mlinarić Talan, punomoćnica OTP Banka Hrvatska</item>
      <item>Odvjetnica Željka Mance punomoćnica Hrvatskih šuma d.o.o.</item>
      <item>BJELIN društvo s ograničenom odgovornošću za preradu drva</item>
    </derivirana_varijabla>
  </DomainObject.Predmet.SudioniciListNaziv>
  <DomainObject.Predmet.SudioniciListAdressOIB>
    <izvorni_sadrzaj>
      <item>PARKETI POŽGAJ - društvo s ograničenom odgovornošću za proizvodnju i trgovinu, OIB 65436826341, Dravska 40,42230 Veliki Bukovec</item>
      <item>Sudski registar</item>
      <item>Financijska agencija, OIB 85821130368, Ulica grada Vukovara 70,10000 Zagreb</item>
      <item>e-Oglasna</item>
      <item>Zvonko Hrain, povjerenik</item>
      <item>Hrvatska radiotelevizija, OIB 68419124305, Prisavlje 3,10000 Zagreb</item>
      <item>Odvjetnik Miroslav Rendić punomoćnik dužnika</item>
      <item>Tomo Božić, zamjenik ŽDO</item>
      <item>Jasna Jaklin, punomoćnica HZMO</item>
      <item>Evelin Jakopović punomoćnica Hrvatske poštanske banke</item>
      <item>Silvija Mlinarić Talan, punomoćnica OTP Banka Hrvatska</item>
      <item>Odvjetnica Željka Mance punomoćnica Hrvatskih šuma d.o.o.</item>
      <item>BJELIN društvo s ograničenom odgovornošću za preradu drva, OIB 18630081651, Žegar VI 39,47300 Ogulin</item>
    </izvorni_sadrzaj>
    <derivirana_varijabla naziv="DomainObject.Predmet.SudioniciListAdressOIB_1">
      <item>PARKETI POŽGAJ - društvo s ograničenom odgovornošću za proizvodnju i trgovinu, OIB 65436826341, Dravska 40,42230 Veliki Bukovec</item>
      <item>Sudski registar</item>
      <item>Financijska agencija, OIB 85821130368, Ulica grada Vukovara 70,10000 Zagreb</item>
      <item>e-Oglasna</item>
      <item>Zvonko Hrain, povjerenik</item>
      <item>Hrvatska radiotelevizija, OIB 68419124305, Prisavlje 3,10000 Zagreb</item>
      <item>Odvjetnik Miroslav Rendić punomoćnik dužnika</item>
      <item>Tomo Božić, zamjenik ŽDO</item>
      <item>Jasna Jaklin, punomoćnica HZMO</item>
      <item>Evelin Jakopović punomoćnica Hrvatske poštanske banke</item>
      <item>Silvija Mlinarić Talan, punomoćnica OTP Banka Hrvatska</item>
      <item>Odvjetnica Željka Mance punomoćnica Hrvatskih šuma d.o.o.</item>
      <item>BJELIN društvo s ograničenom odgovornošću za preradu drva, OIB 18630081651, Žegar VI 39,47300 Ogulin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C18CD7-D00F-4D31-856F-615B530BC4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210</properties:Words>
  <properties:Characters>1110</properties:Characters>
  <properties:Lines>47</properties:Lines>
  <properties:Paragraphs>19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1519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Darinka Martinčević</cp:lastModifiedBy>
  <dcterms:modified xmlns:xsi="http://www.w3.org/2001/XMLSchema-instance" xsi:type="dcterms:W3CDTF">2017-08-24T10:54:00Z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St-81/2017-15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