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2275" w14:paraId="30e227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3A93" w:rsidP="00193A93" w:rsidR="00193A93">
      <w:pPr>
        <w:pStyle w:val="Bezproreda"/>
        <w:ind w:firstLine="708" w:left="4956"/>
        <w:rPr>
          <w:noProof/>
        </w:rPr>
      </w:pPr>
      <w:r>
        <w:rPr>
          <w:noProof/>
        </w:rPr>
        <w:t>1 St-360/2017-6</w:t>
      </w:r>
    </w:p>
    <w:p w:rsidRDefault="00193A93" w:rsidP="00193A93" w:rsidR="00193A93">
      <w:pPr>
        <w:pStyle w:val="Bezproreda"/>
        <w:rPr>
          <w:noProof/>
        </w:rPr>
      </w:pPr>
    </w:p>
    <w:p w:rsidRDefault="00193A93" w:rsidP="00193A93" w:rsidR="00193A93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193A93" w:rsidP="00193A93" w:rsidR="00193A93">
      <w:pPr>
        <w:pStyle w:val="Bezproreda"/>
        <w:jc w:val="center"/>
        <w:rPr>
          <w:noProof/>
        </w:rPr>
      </w:pPr>
    </w:p>
    <w:p w:rsidRDefault="00193A93" w:rsidP="00193A93" w:rsidR="00193A93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93A93" w:rsidP="00193A93" w:rsidR="00193A93">
      <w:pPr>
        <w:pStyle w:val="Bezproreda"/>
        <w:jc w:val="center"/>
        <w:rPr>
          <w:noProof/>
        </w:rPr>
      </w:pPr>
    </w:p>
    <w:p w:rsidRDefault="00193A93" w:rsidP="00193A93" w:rsidR="00193A93">
      <w:pPr>
        <w:pStyle w:val="Bezproreda"/>
        <w:rPr>
          <w:noProof/>
        </w:rPr>
      </w:pPr>
      <w:r>
        <w:rPr>
          <w:noProof/>
        </w:rPr>
        <w:t>TRGOVAČKI SUD U BJELOVARU, po  sucu Branki Pleskalt,  u predmetu stečaja predlagatelja FINA RC ZAGREB, Podružnica Varaždin,  nad trgovačkim društvom  gra-S montage j.d.o.o. za graditeljstvo, usluge i trgovinu Čakovec, Koče Racina 15, OIB: 64428775736,  dana  1. rujna 2017. godine</w:t>
      </w:r>
    </w:p>
    <w:p w:rsidRDefault="00193A93" w:rsidP="00193A93" w:rsidR="00193A93">
      <w:pPr>
        <w:pStyle w:val="Bezproreda"/>
        <w:rPr>
          <w:noProof/>
        </w:rPr>
      </w:pPr>
    </w:p>
    <w:p w:rsidRDefault="00193A93" w:rsidP="00193A93" w:rsidR="00193A93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193A93" w:rsidP="00193A93" w:rsidR="00193A93">
      <w:pPr>
        <w:pStyle w:val="Bezproreda"/>
        <w:rPr>
          <w:noProof/>
        </w:rPr>
      </w:pPr>
    </w:p>
    <w:p w:rsidRDefault="00193A93" w:rsidP="00193A93" w:rsidR="00193A93">
      <w:pPr>
        <w:pStyle w:val="Bezproreda"/>
        <w:rPr>
          <w:noProof/>
        </w:rPr>
      </w:pPr>
      <w:r>
        <w:rPr>
          <w:noProof/>
        </w:rPr>
        <w:t>Obustavlja se postupak za otvaranje stečajnog postupka nad dužnikom gra-S montage j.d.o.o. za graditeljstvo, usluge i trgovinu Čakovec, Koče Racina 15, OIB: 64428775736.</w:t>
      </w:r>
    </w:p>
    <w:p w:rsidRDefault="00193A93" w:rsidP="00193A93" w:rsidR="00193A93">
      <w:pPr>
        <w:pStyle w:val="Bezproreda"/>
        <w:rPr>
          <w:noProof/>
        </w:rPr>
      </w:pPr>
    </w:p>
    <w:p w:rsidRDefault="00193A93" w:rsidP="00193A93" w:rsidR="00193A93">
      <w:pPr>
        <w:pStyle w:val="Bezproreda"/>
        <w:rPr>
          <w:noProof/>
        </w:rPr>
      </w:pPr>
    </w:p>
    <w:p w:rsidRDefault="00193A93" w:rsidP="00193A93" w:rsidR="00193A93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193A93" w:rsidP="00193A93" w:rsidR="00193A93">
      <w:pPr>
        <w:pStyle w:val="Bezproreda"/>
        <w:jc w:val="center"/>
        <w:rPr>
          <w:noProof/>
        </w:rPr>
      </w:pPr>
    </w:p>
    <w:p w:rsidRDefault="00193A93" w:rsidP="00193A93" w:rsidR="00193A93">
      <w:pPr>
        <w:pStyle w:val="Bezproreda"/>
        <w:rPr>
          <w:noProof/>
        </w:rPr>
      </w:pPr>
      <w:r>
        <w:rPr>
          <w:noProof/>
        </w:rPr>
        <w:t>Dana 17. ožujka 2017.  godine FINA ZAGREB, Podružnica Varaždin je podnijela  prijedlog  sudu da se nad dužnikom gra-S montage j.d.o.o. za graditeljstvo, usluge i trgovinu Čakovec, Koče racina 15, OIB: 64428775736,   otvori stečajni postupak.</w:t>
      </w:r>
    </w:p>
    <w:p w:rsidRDefault="00193A93" w:rsidP="00193A93" w:rsidR="00193A93">
      <w:pPr>
        <w:pStyle w:val="Bezproreda"/>
        <w:rPr>
          <w:noProof/>
        </w:rPr>
      </w:pPr>
    </w:p>
    <w:p w:rsidRDefault="00193A93" w:rsidP="00193A93" w:rsidR="00193A93">
      <w:pPr>
        <w:pStyle w:val="Bezproreda"/>
        <w:rPr>
          <w:noProof/>
        </w:rPr>
      </w:pPr>
      <w:r>
        <w:rPr>
          <w:noProof/>
        </w:rPr>
        <w:t>Uvidom u potvrdu FINE Sektor poslove mreže RC Zagreb, Podružnica Čakovec od dana 12. svibnja 2017. godine proizlazi da je dužnik gra-S montage j.d.o.o. za graditeljstvo, usluge i trgovinu Čakovec, Koče Racina 15, OIB: 64428775736, izmirio sve obveze, tako da mu je račun deblokiran te je sada likvidan i  nije nesposoban za plaćanje niti prezadužen (list 21 spisa).</w:t>
      </w:r>
    </w:p>
    <w:p w:rsidRDefault="00193A93" w:rsidP="00193A93" w:rsidR="00193A93">
      <w:pPr>
        <w:pStyle w:val="Bezproreda"/>
        <w:rPr>
          <w:noProof/>
        </w:rPr>
      </w:pPr>
    </w:p>
    <w:p w:rsidRDefault="00193A93" w:rsidP="00193A93" w:rsidR="00193A93">
      <w:pPr>
        <w:pStyle w:val="Bezproreda"/>
        <w:rPr>
          <w:noProof/>
        </w:rPr>
      </w:pPr>
      <w:r>
        <w:rPr>
          <w:noProof/>
        </w:rPr>
        <w:t xml:space="preserve">Obzirom na navedeno sud je temeljem članka  128. st. 9.  Stečajnog zakona (NN br. 44/96, 29/99, 123/03, 82/06, 116/10, 25/12, 133/12 i 71/15, dalje: SZ), obustavio postupak radi pokretanja stečajnog postupka nad dužnikom gra-S montage j.d.o.o. za graditeljstvo, usluge i trgovinu Čakovec, Koče Racina 15, OIB: 64428775736 i riješio kao u izreci ovog rješenja. </w:t>
      </w:r>
    </w:p>
    <w:p w:rsidRDefault="00193A93" w:rsidP="00193A93" w:rsidR="00193A93">
      <w:pPr>
        <w:pStyle w:val="Bezproreda"/>
        <w:rPr>
          <w:noProof/>
        </w:rPr>
      </w:pPr>
    </w:p>
    <w:p w:rsidRDefault="00193A93" w:rsidP="00193A93" w:rsidR="00193A93">
      <w:pPr>
        <w:pStyle w:val="Bezproreda"/>
        <w:rPr>
          <w:noProof/>
        </w:rPr>
      </w:pPr>
      <w:r>
        <w:rPr>
          <w:noProof/>
        </w:rPr>
        <w:t>Bjelovar,  1.  rujna  2017.</w:t>
      </w:r>
    </w:p>
    <w:p w:rsidRDefault="00193A93" w:rsidP="00193A93" w:rsidR="00193A93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S U D A C</w:t>
      </w:r>
    </w:p>
    <w:p w:rsidRDefault="00193A93" w:rsidP="00193A93" w:rsidR="00193A93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v.r.</w:t>
      </w:r>
    </w:p>
    <w:p w:rsidRDefault="00193A93" w:rsidP="00193A93" w:rsidR="00193A93">
      <w:pPr>
        <w:pStyle w:val="Bezproreda"/>
        <w:rPr>
          <w:noProof/>
        </w:rPr>
      </w:pPr>
    </w:p>
    <w:p w:rsidRDefault="00193A93" w:rsidP="00193A93" w:rsidR="00193A93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193A93" w:rsidP="00193A93" w:rsidR="00193A93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Vesna Dragišić</w:t>
      </w:r>
    </w:p>
    <w:p w:rsidRDefault="00193A93" w:rsidP="00193A93" w:rsidR="00193A93">
      <w:pPr>
        <w:pStyle w:val="Bezproreda"/>
        <w:rPr>
          <w:noProof/>
        </w:rPr>
      </w:pPr>
    </w:p>
    <w:p w:rsidRDefault="00193A93" w:rsidP="00193A93" w:rsidR="00AE649C" w:rsidRPr="00B76F3C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A93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46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St-360/2017-2</izvorni_sadrzaj>
    <derivirana_varijabla naziv="DomainObject.Oznaka_1">St-360/2017-2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St-360/2017</izvorni_sadrzaj>
    <derivirana_varijabla naziv="DomainObject.Predmet.OznakaBroj_1">St-360/2017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gra-S montage jednostavno društvo s ograničenom odgovornošću za graditeljstvo, usluge i trgovinu</izvorni_sadrzaj>
    <derivirana_varijabla naziv="DomainObject.Predmet.ProtustrankaFormated_1">  gra-S montage jednostavno društvo s ograničenom odgovornošću za graditeljstvo, usluge i trgovinu</derivirana_varijabla>
  </DomainObject.Predmet.ProtustrankaFormated>
  <DomainObject.Predmet.ProtustrankaFormatedOIB>
    <izvorni_sadrzaj>  gra-S montage jednostavno društvo s ograničenom odgovornošću za graditeljstvo, usluge i trgovinu, OIB 64428775736</izvorni_sadrzaj>
    <derivirana_varijabla naziv="DomainObject.Predmet.ProtustrankaFormatedOIB_1">  gra-S montage jednostavno društvo s ograničenom odgovornošću za graditeljstvo, usluge i trgovinu, OIB 64428775736</derivirana_varijabla>
  </DomainObject.Predmet.ProtustrankaFormatedOIB>
  <DomainObject.Predmet.ProtustrankaFormatedWithAdress>
    <izvorni_sadrzaj> gra-S montage jednostavno društvo s ograničenom odgovornošću za graditeljstvo, usluge i trgovinu, Koče Racina 15, 40000 Čakovec</izvorni_sadrzaj>
    <derivirana_varijabla naziv="DomainObject.Predmet.ProtustrankaFormatedWithAdress_1"> gra-S montage jednostavno društvo s ograničenom odgovornošću za graditeljstvo, usluge i trgovinu, Koče Racina 15, 40000 Čakovec</derivirana_varijabla>
  </DomainObject.Predmet.ProtustrankaFormatedWithAdress>
  <DomainObject.Predmet.ProtustrankaFormatedWithAdressOIB>
    <izvorni_sadrzaj> gra-S montage jednostavno društvo s ograničenom odgovornošću za graditeljstvo, usluge i trgovinu, OIB 64428775736, Koče Racina 15, 40000 Čakovec</izvorni_sadrzaj>
    <derivirana_varijabla naziv="DomainObject.Predmet.ProtustrankaFormatedWithAdressOIB_1"> gra-S montage jednostavno društvo s ograničenom odgovornošću za graditeljstvo, usluge i trgovinu, OIB 64428775736, Koče Racina 15, 40000 Čakovec</derivirana_varijabla>
  </DomainObject.Predmet.ProtustrankaFormatedWithAdressOIB>
  <DomainObject.Predmet.ProtustrankaWithAdress>
    <izvorni_sadrzaj>gra-S montage jednostavno društvo s ograničenom odgovornošću za graditeljstvo, usluge i trgovinu Koče Racina 15, 40000 Čakovec</izvorni_sadrzaj>
    <derivirana_varijabla naziv="DomainObject.Predmet.ProtustrankaWithAdress_1">gra-S montage jednostavno društvo s ograničenom odgovornošću za graditeljstvo, usluge i trgovinu Koče Racina 15, 40000 Čakovec</derivirana_varijabla>
  </DomainObject.Predmet.ProtustrankaWithAdress>
  <DomainObject.Predmet.ProtustrankaWithAdressOIB>
    <izvorni_sadrzaj>gra-S montage jednostavno društvo s ograničenom odgovornošću za graditeljstvo, usluge i trgovinu, OIB 64428775736, Koče Racina 15, 40000 Čakovec</izvorni_sadrzaj>
    <derivirana_varijabla naziv="DomainObject.Predmet.ProtustrankaWithAdressOIB_1">gra-S montage jednostavno društvo s ograničenom odgovornošću za graditeljstvo, usluge i trgovinu, OIB 64428775736, Koče Racina 15, 40000 Čakovec</derivirana_varijabla>
  </DomainObject.Predmet.ProtustrankaWithAdressOIB>
  <DomainObject.Predmet.ProtustrankaNazivFormated>
    <izvorni_sadrzaj>gra-S montage jednostavno društvo s ograničenom odgovornošću za graditeljstvo, usluge i trgovinu</izvorni_sadrzaj>
    <derivirana_varijabla naziv="DomainObject.Predmet.ProtustrankaNazivFormated_1">gra-S montage jednostavno društvo s ograničenom odgovornošću za graditeljstvo, usluge i trgovinu</derivirana_varijabla>
  </DomainObject.Predmet.ProtustrankaNazivFormated>
  <DomainObject.Predmet.ProtustrankaNazivFormatedOIB>
    <izvorni_sadrzaj>gra-S montage jednostavno društvo s ograničenom odgovornošću za graditeljstvo, usluge i trgovinu, OIB 64428775736</izvorni_sadrzaj>
    <derivirana_varijabla naziv="DomainObject.Predmet.ProtustrankaNazivFormatedOIB_1">gra-S montage jednostavno društvo s ograničenom odgovornošću za graditeljstvo, usluge i trgovinu, OIB 64428775736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gra-S montage jednostavno društvo s ograničenom odgovornošću za graditeljstvo, usluge i trgovinu</item>
    </izvorni_sadrzaj>
    <derivirana_varijabla naziv="DomainObject.Predmet.ProtuStrankaListFormated_1">
      <item>gra-S montage jednostavno društvo s ograničenom odgovornošću za graditeljstvo, usluge i trgovinu</item>
    </derivirana_varijabla>
  </DomainObject.Predmet.ProtuStrankaListFormated>
  <DomainObject.Predmet.ProtuStrankaListFormatedOIB>
    <izvorni_sadrzaj>
      <item>gra-S montage jednostavno društvo s ograničenom odgovornošću za graditeljstvo, usluge i trgovinu, OIB 64428775736</item>
    </izvorni_sadrzaj>
    <derivirana_varijabla naziv="DomainObject.Predmet.ProtuStrankaListFormatedOIB_1">
      <item>gra-S montage jednostavno društvo s ograničenom odgovornošću za graditeljstvo, usluge i trgovinu, OIB 64428775736</item>
    </derivirana_varijabla>
  </DomainObject.Predmet.ProtuStrankaListFormatedOIB>
  <DomainObject.Predmet.ProtuStrankaListFormatedWithAdress>
    <izvorni_sadrzaj>
      <item>gra-S montage jednostavno društvo s ograničenom odgovornošću za graditeljstvo, usluge i trgovinu, Koče Racina 15, 40000 Čakovec</item>
    </izvorni_sadrzaj>
    <derivirana_varijabla naziv="DomainObject.Predmet.ProtuStrankaListFormatedWithAdress_1">
      <item>gra-S montage jednostavno društvo s ograničenom odgovornošću za graditeljstvo, usluge i trgovinu, Koče Racina 15, 40000 Čakovec</item>
    </derivirana_varijabla>
  </DomainObject.Predmet.ProtuStrankaListFormatedWithAdress>
  <DomainObject.Predmet.ProtuStrankaListFormatedWithAdressOIB>
    <izvorni_sadrzaj>
      <item>gra-S montage jednostavno društvo s ograničenom odgovornošću za graditeljstvo, usluge i trgovinu, OIB 64428775736, Koče Racina 15, 40000 Čakovec</item>
    </izvorni_sadrzaj>
    <derivirana_varijabla naziv="DomainObject.Predmet.ProtuStrankaListFormatedWithAdressOIB_1">
      <item>gra-S montage jednostavno društvo s ograničenom odgovornošću za graditeljstvo, usluge i trgovinu, OIB 64428775736, Koče Racina 15, 40000 Čakovec</item>
    </derivirana_varijabla>
  </DomainObject.Predmet.ProtuStrankaListFormatedWithAdressOIB>
  <DomainObject.Predmet.ProtuStrankaListNazivFormated>
    <izvorni_sadrzaj>
      <item>gra-S montage jednostavno društvo s ograničenom odgovornošću za graditeljstvo, usluge i trgovinu</item>
    </izvorni_sadrzaj>
    <derivirana_varijabla naziv="DomainObject.Predmet.ProtuStrankaListNazivFormated_1">
      <item>gra-S montage jednostavno društvo s ograničenom odgovornošću za graditeljstvo, usluge i trgovinu</item>
    </derivirana_varijabla>
  </DomainObject.Predmet.ProtuStrankaListNazivFormated>
  <DomainObject.Predmet.ProtuStrankaListNazivFormatedOIB>
    <izvorni_sadrzaj>
      <item>gra-S montage jednostavno društvo s ograničenom odgovornošću za graditeljstvo, usluge i trgovinu, OIB 64428775736</item>
    </izvorni_sadrzaj>
    <derivirana_varijabla naziv="DomainObject.Predmet.ProtuStrankaListNazivFormatedOIB_1">
      <item>gra-S montage jednostavno društvo s ograničenom odgovornošću za graditeljstvo, usluge i trgovinu, OIB 64428775736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Saša Mučić</item>
    </izvorni_sadrzaj>
    <derivirana_varijabla naziv="DomainObject.Predmet.OstaliListFormated_1">
      <item>Sudski registar</item>
      <item>e-oglasna ploča</item>
      <item>Županijsko državno odvjetništvo u Varaždinu</item>
      <item>Saša Mučić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Saša Mučić, OIB 54577587234</item>
    </izvorni_sadrzaj>
    <derivirana_varijabla naziv="DomainObject.Predmet.OstaliListFormatedOIB_1">
      <item>Sudski registar</item>
      <item>e-oglasna ploča</item>
      <item>Županijsko državno odvjetništvo u Varaždinu</item>
      <item>Saša Mučić, OIB 54577587234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Saša Mučić, Ulica Koče Racina 15, 40000 Čakovec</item>
    </izvorni_sadrzaj>
    <derivirana_varijabla naziv="DomainObject.Predmet.OstaliListFormatedWithAdress_1">
      <item>Sudski registar</item>
      <item>e-oglasna ploča</item>
      <item>Županijsko državno odvjetništvo u Varaždinu</item>
      <item>Saša Mučić, Ulica Koče Racina 15, 40000 Čakovec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Saša Mučić, OIB 54577587234, Ulica Koče Racina 15, 40000 Čakovec</item>
    </izvorni_sadrzaj>
    <derivirana_varijabla naziv="DomainObject.Predmet.OstaliListFormatedWithAdressOIB_1">
      <item>Sudski registar</item>
      <item>e-oglasna ploča</item>
      <item>Županijsko državno odvjetništvo u Varaždinu</item>
      <item>Saša Mučić, OIB 54577587234, Ulica Koče Racina 15, 40000 Čakovec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Saša Mučić</item>
    </izvorni_sadrzaj>
    <derivirana_varijabla naziv="DomainObject.Predmet.OstaliListNazivFormated_1">
      <item>Sudski registar</item>
      <item>e-oglasna ploča</item>
      <item>Županijsko državno odvjetništvo u Varaždinu</item>
      <item>Saša Mučić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Saša Mučić, OIB 54577587234</item>
    </izvorni_sadrzaj>
    <derivirana_varijabla naziv="DomainObject.Predmet.OstaliListNazivFormatedOIB_1">
      <item>Sudski registar</item>
      <item>e-oglasna ploča</item>
      <item>Županijsko državno odvjetništvo u Varaždinu</item>
      <item>Saša Mučić, OIB 54577587234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St-360/2017-2</izvorni_sadrzaj>
    <derivirana_varijabla naziv="DomainObject.PoslovniBrojDokumenta_1">St-360/2017-2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gra-S montage jednostavno društvo s ograničenom odgovornošću za graditeljstvo, usluge i trgovinu</izvorni_sadrzaj>
    <derivirana_varijabla naziv="DomainObject.Predmet.ProtustrankaIDrugi_1">gra-S montage jednostavno društvo s ograničenom odgovornošću za graditeljstvo, usluge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gra-S montage jednostavno društvo s ograničenom odgovornošću za graditeljstvo, usluge i trgovinu, OIB 64428775736, Koče Racina 15, 40000 Čakovec</izvorni_sadrzaj>
    <derivirana_varijabla naziv="DomainObject.Predmet.ProtustrankaIDrugiAdressOIB_1">gra-S montage jednostavno društvo s ograničenom odgovornošću za graditeljstvo, usluge i trgovinu, OIB 64428775736, Koče Racina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gra-S montage jednostavno društvo s ograničenom odgovornošću za graditeljstvo, usluge i trgovinu</item>
      <item>Financijska agencija, RC ZAGREB, Podružnica VARAŽDIN</item>
      <item>Sudski registar</item>
      <item>e-oglasna ploča</item>
      <item>Županijsko državno odvjetništvo u Varaždinu</item>
      <item>Saša Mučić</item>
    </izvorni_sadrzaj>
    <derivirana_varijabla naziv="DomainObject.Predmet.SudioniciListNaziv_1">
      <item>gra-S montage jednostavno društvo s ograničenom odgovornošću za graditeljstvo, usluge i trgovinu</item>
      <item>Financijska agencija, RC ZAGREB, Podružnica VARAŽDIN</item>
      <item>Sudski registar</item>
      <item>e-oglasna ploča</item>
      <item>Županijsko državno odvjetništvo u Varaždinu</item>
      <item>Saša Mučić</item>
    </derivirana_varijabla>
  </DomainObject.Predmet.SudioniciListNaziv>
  <DomainObject.Predmet.SudioniciListAdressOIB>
    <izvorni_sadrzaj>
      <item>gra-S montage jednostavno društvo s ograničenom odgovornošću za graditeljstvo, usluge i trgovinu, OIB 64428775736, Koče Racina 15,40000 Čakovec</item>
      <item>Financijska agencija, RC ZAGREB, Podružnica VARAŽDIN, OIB 85821130368, A. Cesarca 2,42000 Varaždin</item>
      <item>Sudski registar</item>
      <item>e-oglasna ploča</item>
      <item>Županijsko državno odvjetništvo u Varaždinu</item>
      <item>Saša Mučić, OIB 54577587234, Ulica Koče Racina 15,40000 Čakovec</item>
    </izvorni_sadrzaj>
    <derivirana_varijabla naziv="DomainObject.Predmet.SudioniciListAdressOIB_1">
      <item>gra-S montage jednostavno društvo s ograničenom odgovornošću za graditeljstvo, usluge i trgovinu, OIB 64428775736, Koče Racina 15,40000 Čakovec</item>
      <item>Financijska agencija, RC ZAGREB, Podružnica VARAŽDIN, OIB 85821130368, A. Cesarca 2,42000 Varaždin</item>
      <item>Sudski registar</item>
      <item>e-oglasna ploča</item>
      <item>Županijsko državno odvjetništvo u Varaždinu</item>
      <item>Saša Mučić, OIB 54577587234, Ulica Koče Racina 15,40000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2DB11-542A-4EE3-A454-E9F5AA375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1526</properties:Characters>
  <properties:Lines>46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2017-09-01T08:19:00Z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St-360/2017-2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