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c5bf" w14:paraId="ac5c5bf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8E3AC3">
        <w:rPr>
          <w:b/>
          <w:sz w:val="22"/>
          <w:szCs w:val="22"/>
        </w:rPr>
        <w:t>-1661</w:t>
      </w:r>
      <w:r w:rsidR="005F021E">
        <w:rPr>
          <w:b/>
          <w:sz w:val="22"/>
          <w:szCs w:val="22"/>
        </w:rPr>
        <w:t>/16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8E3AC3">
        <w:rPr>
          <w:sz w:val="22"/>
          <w:szCs w:val="22"/>
        </w:rPr>
        <w:t xml:space="preserve"> </w:t>
      </w:r>
      <w:r w:rsidR="006B2E3C">
        <w:rPr>
          <w:sz w:val="22"/>
          <w:szCs w:val="22"/>
        </w:rPr>
        <w:t xml:space="preserve">Stečajna masa </w:t>
      </w:r>
      <w:r w:rsidR="008E3AC3">
        <w:rPr>
          <w:sz w:val="22"/>
          <w:szCs w:val="22"/>
        </w:rPr>
        <w:t>MLADEN SPAJIĆ j.d.o.o., Dubrovnik, Pionirska 2, OIB: 36708050099</w:t>
      </w:r>
      <w:r w:rsidR="005D7D56">
        <w:rPr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8E3AC3">
        <w:rPr>
          <w:sz w:val="22"/>
          <w:szCs w:val="22"/>
        </w:rPr>
        <w:t>3. listopada</w:t>
      </w:r>
      <w:r w:rsidR="005D7D56">
        <w:rPr>
          <w:sz w:val="22"/>
          <w:szCs w:val="22"/>
        </w:rPr>
        <w:t xml:space="preserve">  2016</w:t>
      </w:r>
      <w:r w:rsidR="00477870">
        <w:rPr>
          <w:sz w:val="22"/>
          <w:szCs w:val="22"/>
        </w:rPr>
        <w:t>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4005EA">
        <w:rPr>
          <w:bCs/>
          <w:sz w:val="22"/>
          <w:szCs w:val="22"/>
        </w:rPr>
        <w:t>Ivan Šteko, Imotski, K</w:t>
      </w:r>
      <w:r w:rsidR="008E3AC3">
        <w:rPr>
          <w:bCs/>
          <w:sz w:val="22"/>
          <w:szCs w:val="22"/>
        </w:rPr>
        <w:t>ralja</w:t>
      </w:r>
      <w:r w:rsidR="004005EA">
        <w:rPr>
          <w:bCs/>
          <w:sz w:val="22"/>
          <w:szCs w:val="22"/>
        </w:rPr>
        <w:t xml:space="preserve"> Tomislava 8, OIB: </w:t>
      </w:r>
      <w:r w:rsidR="004005EA" w:rsidRPr="00CE61FD">
        <w:rPr>
          <w:bCs/>
          <w:sz w:val="22"/>
          <w:szCs w:val="22"/>
        </w:rPr>
        <w:t>17080810514</w:t>
      </w:r>
      <w:r w:rsidR="004005EA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6B2E3C">
        <w:rPr>
          <w:bCs/>
          <w:sz w:val="22"/>
          <w:szCs w:val="22"/>
        </w:rPr>
        <w:t xml:space="preserve">Stečajna masa </w:t>
      </w:r>
      <w:r w:rsidR="008E3AC3">
        <w:rPr>
          <w:sz w:val="22"/>
          <w:szCs w:val="22"/>
        </w:rPr>
        <w:t>MLADEN SPAJIĆ j.d.o.o., Dubrovnik, Pionirska 2, OIB: 36708050099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8E3AC3">
        <w:rPr>
          <w:bCs/>
          <w:sz w:val="22"/>
          <w:szCs w:val="22"/>
        </w:rPr>
        <w:t>Tihana Majić, Osijek, Kardinala Alojzija Stepinca 4, OIB: 43035003321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>
        <w:rPr>
          <w:sz w:val="22"/>
          <w:szCs w:val="22"/>
        </w:rPr>
        <w:t xml:space="preserve">isti ima prebivalište u </w:t>
      </w:r>
      <w:r w:rsidR="004005EA">
        <w:rPr>
          <w:sz w:val="22"/>
          <w:szCs w:val="22"/>
        </w:rPr>
        <w:t>Imotskom</w:t>
      </w:r>
      <w:r>
        <w:rPr>
          <w:sz w:val="22"/>
          <w:szCs w:val="22"/>
        </w:rPr>
        <w:t>, te da ne može kvalitetno obavljati dužnost 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4005EA">
        <w:rPr>
          <w:sz w:val="22"/>
          <w:szCs w:val="22"/>
        </w:rPr>
        <w:t>Ivan Šteko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4005EA">
        <w:rPr>
          <w:sz w:val="22"/>
          <w:szCs w:val="22"/>
        </w:rPr>
        <w:t xml:space="preserve">Ivana Šteko </w:t>
      </w:r>
      <w:r w:rsidR="0066441A" w:rsidRPr="00D562A6">
        <w:rPr>
          <w:sz w:val="22"/>
          <w:szCs w:val="22"/>
        </w:rPr>
        <w:t xml:space="preserve">i imenovanju novog u osobi </w:t>
      </w:r>
      <w:r w:rsidR="008E3AC3">
        <w:rPr>
          <w:bCs/>
          <w:sz w:val="22"/>
          <w:szCs w:val="22"/>
        </w:rPr>
        <w:t>Tihane Majić.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E3AC3">
        <w:rPr>
          <w:sz w:val="22"/>
          <w:szCs w:val="22"/>
        </w:rPr>
        <w:t>3. listopada</w:t>
      </w:r>
      <w:r w:rsidR="005D7D56">
        <w:rPr>
          <w:sz w:val="22"/>
          <w:szCs w:val="22"/>
        </w:rPr>
        <w:t xml:space="preserve"> 2016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  <w:r w:rsidR="00DF2BC3">
        <w:rPr>
          <w:b/>
          <w:sz w:val="22"/>
          <w:szCs w:val="22"/>
        </w:rPr>
        <w:t xml:space="preserve">, v.r.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DF2BC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8E3AC3">
      <w:rPr>
        <w:b/>
        <w:sz w:val="22"/>
        <w:szCs w:val="22"/>
      </w:rPr>
      <w:t>7-St-1661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1A593D"/>
    <w:rsid w:val="0027199F"/>
    <w:rsid w:val="00396B81"/>
    <w:rsid w:val="003B3FD0"/>
    <w:rsid w:val="004005EA"/>
    <w:rsid w:val="00477870"/>
    <w:rsid w:val="00515EA3"/>
    <w:rsid w:val="005D7D56"/>
    <w:rsid w:val="005F021E"/>
    <w:rsid w:val="00660BDD"/>
    <w:rsid w:val="0066441A"/>
    <w:rsid w:val="00693C5A"/>
    <w:rsid w:val="006B2E3C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E5C75"/>
    <w:rsid w:val="00A44B17"/>
    <w:rsid w:val="00C171B6"/>
    <w:rsid w:val="00C81249"/>
    <w:rsid w:val="00CE61FD"/>
    <w:rsid w:val="00D5367B"/>
    <w:rsid w:val="00DA6905"/>
    <w:rsid w:val="00DF2BC3"/>
    <w:rsid w:val="00E00313"/>
    <w:rsid w:val="00F72543"/>
    <w:rsid w:val="00FC587F"/>
    <w:rsid w:val="00FC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FD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FD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FD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FD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FD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FD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FD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FD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St-1661/2016-24</izvorni_sadrzaj>
    <derivirana_varijabla naziv="DomainObject.Oznaka_1">St-1661/2016-24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</izvorni_sadrzaj>
    <derivirana_varijabla naziv="DomainObject.Predmet.StrankaFormated_1">  Stečajna masa iza MLADEN SPAJIĆ j.d.o.o. za ugostiteljstvo, turizam i usluge u stečaju</derivirana_varijabla>
  </DomainObject.Predmet.StrankaFormated>
  <DomainObject.Predmet.StrankaFormatedOIB>
    <izvorni_sadrzaj>  Stečajna masa iza MLADEN SPAJIĆ j.d.o.o. za ugostiteljstvo, turizam i usluge u stečaju, OIB 81216525451</izvorni_sadrzaj>
    <derivirana_varijabla naziv="DomainObject.Predmet.StrankaFormatedOIB_1">  Stečajna masa iza MLADEN SPAJIĆ j.d.o.o. za ugostiteljstvo, turizam i usluge u stečaju, OIB 81216525451</derivirana_varijabla>
  </DomainObject.Predmet.StrankaFormatedOIB>
  <DomainObject.Predmet.StrankaFormatedWithAdress>
    <izvorni_sadrzaj> Stečajna masa iza MLADEN SPAJIĆ j.d.o.o. za ugostiteljstvo, turizam i usluge u stečaju, Kralja Tomislava 8, 21260 Imotski</izvorni_sadrzaj>
    <derivirana_varijabla naziv="DomainObject.Predmet.StrankaFormatedWithAdress_1"> Stečajna masa iza MLADEN SPAJIĆ j.d.o.o. za ugostiteljstvo, turizam i usluge u stečaju, Kralja Tomislava 8, 21260 Imotski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</izvorni_sadrzaj>
    <derivirana_varijabla naziv="DomainObject.Predmet.StrankaFormatedWithAdressOIB_1"> Stečajna masa iza MLADEN SPAJIĆ j.d.o.o. za ugostiteljstvo, turizam i usluge u stečaju, OIB 81216525451, Kralja Tomislava 8, 21260 Imotski</derivirana_varijabla>
  </DomainObject.Predmet.StrankaFormatedWithAdressOIB>
  <DomainObject.Predmet.StrankaWithAdress>
    <izvorni_sadrzaj>Stečajna masa iza MLADEN SPAJIĆ j.d.o.o. za ugostiteljstvo, turizam i usluge u stečaju Kralja Tomislava 8,21260 Imotski</izvorni_sadrzaj>
    <derivirana_varijabla naziv="DomainObject.Predmet.StrankaWithAdress_1">Stečajna masa iza MLADEN SPAJIĆ j.d.o.o. za ugostiteljstvo, turizam i usluge u stečaju Kralja Tomislava 8,21260 Imotski</derivirana_varijabla>
  </DomainObject.Predmet.StrankaWithAdress>
  <DomainObject.Predmet.StrankaWithAdressOIB>
    <izvorni_sadrzaj>Stečajna masa iza MLADEN SPAJIĆ j.d.o.o. za ugostiteljstvo, turizam i usluge u stečaju, OIB 81216525451, Kralja Tomislava 8,21260 Imotski</izvorni_sadrzaj>
    <derivirana_varijabla naziv="DomainObject.Predmet.StrankaWithAdressOIB_1">Stečajna masa iza MLADEN SPAJIĆ j.d.o.o. za ugostiteljstvo, turizam i usluge u stečaju, OIB 81216525451, Kralja Tomislava 8,21260 Imotski</derivirana_varijabla>
  </DomainObject.Predmet.StrankaWithAdressOIB>
  <DomainObject.Predmet.StrankaNazivFormated>
    <izvorni_sadrzaj>Stečajna masa iza MLADEN SPAJIĆ j.d.o.o. za ugostiteljstvo, turizam i usluge u stečaju</izvorni_sadrzaj>
    <derivirana_varijabla naziv="DomainObject.Predmet.StrankaNazivFormated_1">Stečajna masa iza MLADEN SPAJIĆ j.d.o.o. za ugostiteljstvo, turizam i usluge u stečaju</derivirana_varijabla>
  </DomainObject.Predmet.StrankaNazivFormated>
  <DomainObject.Predmet.StrankaNazivFormatedOIB>
    <izvorni_sadrzaj>Stečajna masa iza MLADEN SPAJIĆ j.d.o.o. za ugostiteljstvo, turizam i usluge u stečaju, OIB 81216525451</izvorni_sadrzaj>
    <derivirana_varijabla naziv="DomainObject.Predmet.StrankaNazivFormatedOIB_1">Stečajna masa iza MLADEN SPAJIĆ j.d.o.o. za ugostiteljstvo, turizam i usluge u stečaju, OIB 81216525451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</izvorni_sadrzaj>
    <derivirana_varijabla naziv="DomainObject.Predmet.StrankaListFormated_1">
      <item>Stečajna masa iza MLADEN SPAJIĆ j.d.o.o. za ugostiteljstvo, turizam i usluge u stečaju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</izvorni_sadrzaj>
    <derivirana_varijabla naziv="DomainObject.Predmet.StrankaListFormatedOIB_1">
      <item>Stečajna masa iza MLADEN SPAJIĆ j.d.o.o. za ugostiteljstvo, turizam i usluge u stečaju, OIB 81216525451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</izvorni_sadrzaj>
    <derivirana_varijabla naziv="DomainObject.Predmet.StrankaListFormatedWithAdress_1">
      <item>Stečajna masa iza MLADEN SPAJIĆ j.d.o.o. za ugostiteljstvo, turizam i usluge u stečaju, Kralja Tomislava 8, 21260 Imotski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</izvorni_sadrzaj>
    <derivirana_varijabla naziv="DomainObject.Predmet.StrankaListNazivFormated_1">
      <item>Stečajna masa iza MLADEN SPAJIĆ j.d.o.o. za ugostiteljstvo, turizam i usluge u stečaju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</izvorni_sadrzaj>
    <derivirana_varijabla naziv="DomainObject.Predmet.StrankaListNazivFormatedOIB_1">
      <item>Stečajna masa iza MLADEN SPAJIĆ j.d.o.o. za ugostiteljstvo, turizam i usluge u stečaju, OIB 81216525451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St-1661/2016-24</izvorni_sadrzaj>
    <derivirana_varijabla naziv="DomainObject.PoslovniBrojDokumenta_1">St-1661/2016-24</derivirana_varijabla>
  </DomainObject.PoslovniBrojDokumenta>
  <DomainObject.Predmet.StrankaIDrugi>
    <izvorni_sadrzaj>Stečajna masa iza MLADEN SPAJIĆ j.d.o.o. za ugostiteljstvo, turizam i usluge u stečaju</izvorni_sadrzaj>
    <derivirana_varijabla naziv="DomainObject.Predmet.StrankaIDrugi_1">Stečajna masa iza MLADEN SPAJIĆ j.d.o.o. za ugostiteljstvo, turizam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</izvorni_sadrzaj>
    <derivirana_varijabla naziv="DomainObject.Predmet.StrankaIDrugiAdressOIB_1">Stečajna masa iza MLADEN SPAJIĆ j.d.o.o. za ugostiteljstvo, turizam i usluge u stečaju, OIB 81216525451, Kralja Tomislava 8,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</izvorni_sadrzaj>
    <derivirana_varijabla naziv="DomainObject.Predmet.SudioniciListNaziv_1">
      <item>Stečajna masa iza MLADEN SPAJIĆ j.d.o.o. za ugostiteljstvo, turizam i usluge u stečaju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</izvorni_sadrzaj>
    <derivirana_varijabla naziv="DomainObject.Predmet.SudioniciListAdressOIB_1">
      <item>Stečajna masa iza MLADEN SPAJIĆ j.d.o.o. za ugostiteljstvo, turizam i usluge u stečaju, OIB 81216525451,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</izvorni_sadrzaj>
    <derivirana_varijabla naziv="DomainObject.Predmet.SudioniciListNazivOIB_1">
      <item>, OIB 81216525451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283</properties:Words>
  <properties:Characters>1574</properties:Characters>
  <properties:Lines>67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2016-10-03T06:59:00Z</dcterms:created>
  <dc:creator>dbutigan</dc:creator>
  <cp:lastModifiedBy>Mara Marčinko</cp:lastModifiedBy>
  <cp:lastPrinted>2016-10-03T07:30:00Z</cp:lastPrinted>
  <dcterms:modified xmlns:xsi="http://www.w3.org/2001/XMLSchema-instance" xsi:type="dcterms:W3CDTF">2016-10-03T07:37:00Z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St-1661/2016-24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