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a64af" w14:paraId="b1a64a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F90FD5">
        <w:t>1</w:t>
      </w:r>
      <w:r w:rsidR="000C53DB">
        <w:t>82</w:t>
      </w:r>
      <w:r w:rsidR="008C5F5D">
        <w:t>6</w:t>
      </w:r>
      <w:r w:rsidR="00126D52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6808E8">
        <w:t>(“Narodne novine” broj 71/15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9A3FF5">
        <w:t>20.</w:t>
      </w:r>
      <w:r w:rsidR="00F8310C" w:rsidRPr="009C5689">
        <w:t xml:space="preserve"> </w:t>
      </w:r>
      <w:r w:rsidR="006808E8">
        <w:t>listopada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8C5F5D">
        <w:t>VALENTINO GRADNJA j.d.o.o. za trgovinu i usluge, Vrbovec, Nazorova 19</w:t>
      </w:r>
      <w:r w:rsidR="008C5F5D" w:rsidRPr="00451166">
        <w:t xml:space="preserve">, OIB: </w:t>
      </w:r>
      <w:r w:rsidR="008C5F5D" w:rsidRPr="00CF1AAD">
        <w:t>57691932860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8C5F5D">
        <w:t>22.266,07</w:t>
      </w:r>
      <w:r w:rsidR="008718C7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6808E8" w:rsidP="00325398" w:rsidR="00325398" w:rsidRPr="009C5689">
      <w:pPr>
        <w:jc w:val="center"/>
      </w:pPr>
      <w:r>
        <w:t xml:space="preserve">U </w:t>
      </w:r>
      <w:r w:rsidR="00325398" w:rsidRPr="009C5689">
        <w:t>Zagreb</w:t>
      </w:r>
      <w:r>
        <w:t>u</w:t>
      </w:r>
      <w:r w:rsidR="00325398" w:rsidRPr="009C5689">
        <w:t>,</w:t>
      </w:r>
      <w:r w:rsidR="00590AEF" w:rsidRPr="009C5689">
        <w:t xml:space="preserve"> </w:t>
      </w:r>
      <w:r w:rsidR="008718C7">
        <w:t>20</w:t>
      </w:r>
      <w:r w:rsidR="008155EE" w:rsidRPr="009C5689">
        <w:t>.</w:t>
      </w:r>
      <w:r w:rsidR="00F8310C" w:rsidRPr="009C5689">
        <w:t xml:space="preserve"> </w:t>
      </w:r>
      <w:r>
        <w:t>listopada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6808E8">
        <w:t>Sutkinja</w:t>
      </w:r>
      <w:r w:rsidR="005D476D" w:rsidRPr="009C5689">
        <w:t>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6808E8">
        <w:t>Tina Šimović</w:t>
      </w:r>
    </w:p>
    <w:p w:rsidRDefault="00F8310C" w:rsidP="00572798" w:rsidR="00F8310C" w:rsidRPr="009C5689">
      <w:pPr>
        <w:jc w:val="right"/>
      </w:pPr>
    </w:p>
    <w:p w:rsidRDefault="006808E8" w:rsidP="00F8310C" w:rsidR="006808E8"/>
    <w:sectPr w:rsidSect="00ED6AA8" w:rsidR="006808E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0250" w:rsidR="00EC0250">
      <w:r>
        <w:separator/>
      </w:r>
    </w:p>
  </w:endnote>
  <w:endnote w:id="0" w:type="continuationSeparator">
    <w:p w:rsidRDefault="00EC0250" w:rsidR="00EC02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0250" w:rsidR="00EC0250">
      <w:r>
        <w:separator/>
      </w:r>
    </w:p>
  </w:footnote>
  <w:footnote w:id="0" w:type="continuationSeparator">
    <w:p w:rsidRDefault="00EC0250" w:rsidR="00EC02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745D2"/>
    <w:rsid w:val="000C53DB"/>
    <w:rsid w:val="000E6A03"/>
    <w:rsid w:val="00114EAD"/>
    <w:rsid w:val="00126D52"/>
    <w:rsid w:val="0014334C"/>
    <w:rsid w:val="00160F03"/>
    <w:rsid w:val="001766F1"/>
    <w:rsid w:val="00185571"/>
    <w:rsid w:val="001C184A"/>
    <w:rsid w:val="001E50FB"/>
    <w:rsid w:val="001F6933"/>
    <w:rsid w:val="00223B97"/>
    <w:rsid w:val="00230A63"/>
    <w:rsid w:val="00257966"/>
    <w:rsid w:val="00262CA3"/>
    <w:rsid w:val="00263D6D"/>
    <w:rsid w:val="00264D19"/>
    <w:rsid w:val="00297E94"/>
    <w:rsid w:val="002B758E"/>
    <w:rsid w:val="003245D5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B0351"/>
    <w:rsid w:val="005D476D"/>
    <w:rsid w:val="005E4AB8"/>
    <w:rsid w:val="005F0073"/>
    <w:rsid w:val="005F4627"/>
    <w:rsid w:val="00627F6A"/>
    <w:rsid w:val="00657B8E"/>
    <w:rsid w:val="00663C9A"/>
    <w:rsid w:val="006758D4"/>
    <w:rsid w:val="00677F7E"/>
    <w:rsid w:val="006808E8"/>
    <w:rsid w:val="006F2523"/>
    <w:rsid w:val="00722BDB"/>
    <w:rsid w:val="0075231C"/>
    <w:rsid w:val="007715C3"/>
    <w:rsid w:val="007B5AFD"/>
    <w:rsid w:val="007D5A5D"/>
    <w:rsid w:val="008155EE"/>
    <w:rsid w:val="00822950"/>
    <w:rsid w:val="00837FD2"/>
    <w:rsid w:val="008613BD"/>
    <w:rsid w:val="00863025"/>
    <w:rsid w:val="008718C7"/>
    <w:rsid w:val="00871F01"/>
    <w:rsid w:val="008B4E69"/>
    <w:rsid w:val="008C5F5D"/>
    <w:rsid w:val="008D134A"/>
    <w:rsid w:val="00914C05"/>
    <w:rsid w:val="00920CA0"/>
    <w:rsid w:val="009419D8"/>
    <w:rsid w:val="00982D78"/>
    <w:rsid w:val="009A3FF5"/>
    <w:rsid w:val="009C5689"/>
    <w:rsid w:val="009C6F6E"/>
    <w:rsid w:val="009D4F16"/>
    <w:rsid w:val="00A20177"/>
    <w:rsid w:val="00A71431"/>
    <w:rsid w:val="00A72573"/>
    <w:rsid w:val="00AC2E3E"/>
    <w:rsid w:val="00AC4528"/>
    <w:rsid w:val="00AD027A"/>
    <w:rsid w:val="00B1116B"/>
    <w:rsid w:val="00B27603"/>
    <w:rsid w:val="00B82F18"/>
    <w:rsid w:val="00B93860"/>
    <w:rsid w:val="00C836B9"/>
    <w:rsid w:val="00C958E9"/>
    <w:rsid w:val="00CE7362"/>
    <w:rsid w:val="00D01B78"/>
    <w:rsid w:val="00D50705"/>
    <w:rsid w:val="00D66226"/>
    <w:rsid w:val="00D81AA1"/>
    <w:rsid w:val="00DD2E5B"/>
    <w:rsid w:val="00E34A3E"/>
    <w:rsid w:val="00E44CAD"/>
    <w:rsid w:val="00E557C2"/>
    <w:rsid w:val="00E7728A"/>
    <w:rsid w:val="00EC0250"/>
    <w:rsid w:val="00EC3302"/>
    <w:rsid w:val="00ED6AA8"/>
    <w:rsid w:val="00EF30E9"/>
    <w:rsid w:val="00F034D3"/>
    <w:rsid w:val="00F8310C"/>
    <w:rsid w:val="00F90FD5"/>
    <w:rsid w:val="00FD2D0B"/>
    <w:rsid w:val="00FD78CF"/>
    <w:rsid w:val="00FF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3B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B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B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B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B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3B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B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B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B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B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1826</izvorni_sadrzaj>
    <derivirana_varijabla naziv="DomainObject.Predmet.Broj_1">1826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St-1826/2017</izvorni_sadrzaj>
    <derivirana_varijabla naziv="DomainObject.Predmet.OznakaBroj_1">St-1826/2017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VALENTINO GRADNJA jednostavno društvo s ograničenom odgovornošću za trgovinu i usluge</izvorni_sadrzaj>
    <derivirana_varijabla naziv="DomainObject.Predmet.ProtustrankaFormated_1">  VALENTINO GRADNJA jednostavno društvo s ograničenom odgovornošću za trgovinu i usluge</derivirana_varijabla>
  </DomainObject.Predmet.ProtustrankaFormated>
  <DomainObject.Predmet.ProtustrankaFormatedOIB>
    <izvorni_sadrzaj>  VALENTINO GRADNJA jednostavno društvo s ograničenom odgovornošću za trgovinu i usluge, OIB 57691932860</izvorni_sadrzaj>
    <derivirana_varijabla naziv="DomainObject.Predmet.ProtustrankaFormatedOIB_1">  VALENTINO GRADNJA jednostavno društvo s ograničenom odgovornošću za trgovinu i usluge, OIB 57691932860</derivirana_varijabla>
  </DomainObject.Predmet.ProtustrankaFormatedOIB>
  <DomainObject.Predmet.ProtustrankaFormatedWithAdress>
    <izvorni_sadrzaj> VALENTINO GRADNJA jednostavno društvo s ograničenom odgovornošću za trgovinu i usluge, Nazorova 19, 10340 Vrbovec</izvorni_sadrzaj>
    <derivirana_varijabla naziv="DomainObject.Predmet.ProtustrankaFormatedWithAdress_1"> VALENTINO GRADNJA jednostavno društvo s ograničenom odgovornošću za trgovinu i usluge, Nazorova 19, 10340 Vrbovec</derivirana_varijabla>
  </DomainObject.Predmet.ProtustrankaFormatedWithAdress>
  <DomainObject.Predmet.ProtustrankaFormatedWithAdressOIB>
    <izvorni_sadrzaj> VALENTINO GRADNJA jednostavno društvo s ograničenom odgovornošću za trgovinu i usluge, OIB 57691932860, Nazorova 19, 10340 Vrbovec</izvorni_sadrzaj>
    <derivirana_varijabla naziv="DomainObject.Predmet.ProtustrankaFormatedWithAdressOIB_1"> VALENTINO GRADNJA jednostavno društvo s ograničenom odgovornošću za trgovinu i usluge, OIB 57691932860, Nazorova 19, 10340 Vrbovec</derivirana_varijabla>
  </DomainObject.Predmet.ProtustrankaFormatedWithAdressOIB>
  <DomainObject.Predmet.ProtustrankaWithAdress>
    <izvorni_sadrzaj>VALENTINO GRADNJA jednostavno društvo s ograničenom odgovornošću za trgovinu i usluge Nazorova 19, 10340 Vrbovec</izvorni_sadrzaj>
    <derivirana_varijabla naziv="DomainObject.Predmet.ProtustrankaWithAdress_1">VALENTINO GRADNJA jednostavno društvo s ograničenom odgovornošću za trgovinu i usluge Nazorova 19, 10340 Vrbovec</derivirana_varijabla>
  </DomainObject.Predmet.ProtustrankaWithAdress>
  <DomainObject.Predmet.ProtustrankaWithAdressOIB>
    <izvorni_sadrzaj>VALENTINO GRADNJA jednostavno društvo s ograničenom odgovornošću za trgovinu i usluge, OIB 57691932860, Nazorova 19, 10340 Vrbovec</izvorni_sadrzaj>
    <derivirana_varijabla naziv="DomainObject.Predmet.ProtustrankaWithAdressOIB_1">VALENTINO GRADNJA jednostavno društvo s ograničenom odgovornošću za trgovinu i usluge, OIB 57691932860, Nazorova 19, 10340 Vrbovec</derivirana_varijabla>
  </DomainObject.Predmet.ProtustrankaWithAdressOIB>
  <DomainObject.Predmet.ProtustrankaNazivFormated>
    <izvorni_sadrzaj>VALENTINO GRADNJA jednostavno društvo s ograničenom odgovornošću za trgovinu i usluge</izvorni_sadrzaj>
    <derivirana_varijabla naziv="DomainObject.Predmet.ProtustrankaNazivFormated_1">VALENTINO GRADNJA jednostavno društvo s ograničenom odgovornošću za trgovinu i usluge</derivirana_varijabla>
  </DomainObject.Predmet.ProtustrankaNazivFormated>
  <DomainObject.Predmet.ProtustrankaNazivFormatedOIB>
    <izvorni_sadrzaj>VALENTINO GRADNJA jednostavno društvo s ograničenom odgovornošću za trgovinu i usluge, OIB 57691932860</izvorni_sadrzaj>
    <derivirana_varijabla naziv="DomainObject.Predmet.ProtustrankaNazivFormatedOIB_1">VALENTINO GRADNJA jednostavno društvo s ograničenom odgovornošću za trgovinu i usluge, OIB 57691932860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39.P - T. Šimović</izvorni_sadrzaj>
    <derivirana_varijabla naziv="DomainObject.Predmet.Referada.Naziv_1">39.P - T. Šimović</derivirana_varijabla>
  </DomainObject.Predmet.Referada.Naziv>
  <DomainObject.Predmet.Referada.Oznaka>
    <izvorni_sadrzaj>39.P</izvorni_sadrzaj>
    <derivirana_varijabla naziv="DomainObject.Predmet.Referada.Oznaka_1">39.P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39.P - T. Šimović</izvorni_sadrzaj>
    <derivirana_varijabla naziv="DomainObject.Predmet.TrenutnaLokacijaSpisa.Naziv_1">39.P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VALENTINO GRADNJA jednostavno društvo s ograničenom odgovornošću za trgovinu i usluge</item>
    </izvorni_sadrzaj>
    <derivirana_varijabla naziv="DomainObject.Predmet.ProtuStrankaListFormated_1">
      <item>VALENTINO GRADNJA jednostavno društvo s ograničenom odgovornošću za trgovinu i usluge</item>
    </derivirana_varijabla>
  </DomainObject.Predmet.ProtuStrankaListFormated>
  <DomainObject.Predmet.ProtuStrankaListFormatedOIB>
    <izvorni_sadrzaj>
      <item>VALENTINO GRADNJA jednostavno društvo s ograničenom odgovornošću za trgovinu i usluge, OIB 57691932860</item>
    </izvorni_sadrzaj>
    <derivirana_varijabla naziv="DomainObject.Predmet.ProtuStrankaListFormatedOIB_1">
      <item>VALENTINO GRADNJA jednostavno društvo s ograničenom odgovornošću za trgovinu i usluge, OIB 57691932860</item>
    </derivirana_varijabla>
  </DomainObject.Predmet.ProtuStrankaListFormatedOIB>
  <DomainObject.Predmet.ProtuStrankaListFormatedWithAdress>
    <izvorni_sadrzaj>
      <item>VALENTINO GRADNJA jednostavno društvo s ograničenom odgovornošću za trgovinu i usluge, Nazorova 19, 10340 Vrbovec</item>
    </izvorni_sadrzaj>
    <derivirana_varijabla naziv="DomainObject.Predmet.ProtuStrankaListFormatedWithAdress_1">
      <item>VALENTINO GRADNJA jednostavno društvo s ograničenom odgovornošću za trgovinu i usluge, Nazorova 19, 10340 Vrbovec</item>
    </derivirana_varijabla>
  </DomainObject.Predmet.ProtuStrankaListFormatedWithAdress>
  <DomainObject.Predmet.ProtuStrankaListFormatedWithAdressOIB>
    <izvorni_sadrzaj>
      <item>VALENTINO GRADNJA jednostavno društvo s ograničenom odgovornošću za trgovinu i usluge, OIB 57691932860, Nazorova 19, 10340 Vrbovec</item>
    </izvorni_sadrzaj>
    <derivirana_varijabla naziv="DomainObject.Predmet.ProtuStrankaListFormatedWithAdressOIB_1">
      <item>VALENTINO GRADNJA jednostavno društvo s ograničenom odgovornošću za trgovinu i usluge, OIB 57691932860, Nazorova 19, 10340 Vrbovec</item>
    </derivirana_varijabla>
  </DomainObject.Predmet.ProtuStrankaListFormatedWithAdressOIB>
  <DomainObject.Predmet.ProtuStrankaListNazivFormated>
    <izvorni_sadrzaj>
      <item>VALENTINO GRADNJA jednostavno društvo s ograničenom odgovornošću za trgovinu i usluge</item>
    </izvorni_sadrzaj>
    <derivirana_varijabla naziv="DomainObject.Predmet.ProtuStrankaListNazivFormated_1">
      <item>VALENTINO GRADNJA jednostavno društvo s ograničenom odgovornošću za trgovinu i usluge</item>
    </derivirana_varijabla>
  </DomainObject.Predmet.ProtuStrankaListNazivFormated>
  <DomainObject.Predmet.ProtuStrankaListNazivFormatedOIB>
    <izvorni_sadrzaj>
      <item>VALENTINO GRADNJA jednostavno društvo s ograničenom odgovornošću za trgovinu i usluge, OIB 57691932860</item>
    </izvorni_sadrzaj>
    <derivirana_varijabla naziv="DomainObject.Predmet.ProtuStrankaListNazivFormatedOIB_1">
      <item>VALENTINO GRADNJA jednostavno društvo s ograničenom odgovornošću za trgovinu i usluge, OIB 57691932860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VALENTINO GRADNJA jednostavno društvo s ograničenom odgovornošću za trgovinu i usluge</izvorni_sadrzaj>
    <derivirana_varijabla naziv="DomainObject.Predmet.ProtustrankaIDrugi_1">VALENTINO GRADNJA jednostavno društvo s ograničenom odgovornošću za trgovinu i usluge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VALENTINO GRADNJA jednostavno društvo s ograničenom odgovornošću za trgovinu i usluge, OIB 57691932860, Nazorova 19, 10340 Vrbovec</izvorni_sadrzaj>
    <derivirana_varijabla naziv="DomainObject.Predmet.ProtustrankaIDrugiAdressOIB_1">VALENTINO GRADNJA jednostavno društvo s ograničenom odgovornošću za trgovinu i usluge, OIB 57691932860, Nazorova 19,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VALENTINO GRADNJA jednostavno društvo s ograničenom odgovornošću za trgovinu i usluge</item>
    </izvorni_sadrzaj>
    <derivirana_varijabla naziv="DomainObject.Predmet.SudioniciListNaziv_1">
      <item>FINA Regionalni centar Zagreb</item>
      <item>VALENTINO GRADNJA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FINA Regionalni centar Zagreb,10000 Zagreb</item>
      <item>VALENTINO GRADNJA jednostavno društvo s ograničenom odgovornošću za trgovinu i usluge, OIB 57691932860, Nazorova 19,10340 Vrbovec</item>
    </izvorni_sadrzaj>
    <derivirana_varijabla naziv="DomainObject.Predmet.SudioniciListAdressOIB_1">
      <item>FINA Regionalni centar Zagreb, OIB 85821130368, FINA Regionalni centar Zagreb,10000 Zagreb</item>
      <item>VALENTINO GRADNJA jednostavno društvo s ograničenom odgovornošću za trgovinu i usluge, OIB 57691932860, Nazorova 19,10340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57691932860</item>
    </izvorni_sadrzaj>
    <derivirana_varijabla naziv="DomainObject.Predmet.SudioniciListNazivOIB_1">
      <item>, OIB 85821130368</item>
      <item>, OIB 57691932860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41639A-9E97-4977-A83A-80EE57D4C0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1302</properties:Characters>
  <properties:Lines>42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2017-10-20T07:43:00Z</dcterms:created>
  <dc:creator>ilukac</dc:creator>
  <cp:lastModifiedBy>Marija Lukić</cp:lastModifiedBy>
  <cp:lastPrinted>2017-10-20T07:44:00Z</cp:lastPrinted>
  <dcterms:modified xmlns:xsi="http://www.w3.org/2001/XMLSchema-instance" xsi:type="dcterms:W3CDTF">2017-10-20T11:31:00Z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