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a6353" w14:paraId="42a6353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E631D3" w:rsidR="00D81A66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E631D3">
        <w:rPr>
          <w:lang w:val="hr-HR"/>
        </w:rPr>
        <w:t>306</w:t>
      </w:r>
      <w:r w:rsidR="0097587E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stečajnom p</w:t>
      </w:r>
      <w:r>
        <w:rPr>
          <w:lang w:val="hr-HR"/>
        </w:rPr>
        <w:t>ostupku nad stečajnim dužnikom</w:t>
      </w:r>
      <w:r w:rsidR="00E631D3">
        <w:rPr>
          <w:lang w:val="hr-HR"/>
        </w:rPr>
        <w:t xml:space="preserve"> UKRASGRADNJA ĐURICA društvo s ograničenom odgovornošću za z</w:t>
      </w:r>
      <w:r w:rsidR="00035D55">
        <w:rPr>
          <w:lang w:val="hr-HR"/>
        </w:rPr>
        <w:t>a</w:t>
      </w:r>
      <w:r w:rsidR="00E631D3">
        <w:rPr>
          <w:lang w:val="hr-HR"/>
        </w:rPr>
        <w:t>vršne radove, trgovinu i usluge, Ilovski Klokočevac</w:t>
      </w:r>
      <w:r w:rsidR="00B97F89">
        <w:rPr>
          <w:lang w:val="hr-HR"/>
        </w:rPr>
        <w:t>,</w:t>
      </w:r>
      <w:r w:rsidR="005609E1">
        <w:rPr>
          <w:lang w:val="hr-HR"/>
        </w:rPr>
        <w:t xml:space="preserve"> </w:t>
      </w:r>
      <w:r w:rsidR="00E631D3">
        <w:rPr>
          <w:lang w:val="hr-HR"/>
        </w:rPr>
        <w:t>Ilovski Klokočevac 107</w:t>
      </w:r>
      <w:r w:rsidR="005609E1">
        <w:rPr>
          <w:lang w:val="hr-HR"/>
        </w:rPr>
        <w:t>,</w:t>
      </w:r>
      <w:r w:rsidR="00B97F89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>S:</w:t>
      </w:r>
      <w:r w:rsidR="006F1DF4">
        <w:rPr>
          <w:lang w:val="hr-HR"/>
        </w:rPr>
        <w:t xml:space="preserve"> </w:t>
      </w:r>
      <w:r w:rsidR="00E631D3">
        <w:rPr>
          <w:lang w:val="hr-HR"/>
        </w:rPr>
        <w:t>010067833</w:t>
      </w:r>
      <w:r w:rsidR="00FB7F79">
        <w:rPr>
          <w:lang w:val="hr-HR"/>
        </w:rPr>
        <w:t>,</w:t>
      </w:r>
      <w:r>
        <w:rPr>
          <w:lang w:val="hr-HR"/>
        </w:rPr>
        <w:t xml:space="preserve"> OIB:</w:t>
      </w:r>
      <w:r w:rsidR="006F1DF4">
        <w:rPr>
          <w:lang w:val="hr-HR"/>
        </w:rPr>
        <w:t xml:space="preserve"> </w:t>
      </w:r>
      <w:r w:rsidR="00E631D3">
        <w:rPr>
          <w:lang w:val="hr-HR"/>
        </w:rPr>
        <w:t>22184512974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E631D3">
        <w:rPr>
          <w:lang w:val="hr-HR"/>
        </w:rPr>
        <w:t>306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E631D3">
        <w:rPr>
          <w:lang w:val="hr-HR"/>
        </w:rPr>
        <w:t>9</w:t>
      </w:r>
      <w:r w:rsidR="004629E7">
        <w:rPr>
          <w:lang w:val="hr-HR"/>
        </w:rPr>
        <w:t xml:space="preserve">. </w:t>
      </w:r>
      <w:r w:rsidR="00E631D3">
        <w:rPr>
          <w:lang w:val="hr-HR"/>
        </w:rPr>
        <w:t>studenog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E631D3">
        <w:rPr>
          <w:lang w:val="hr-HR"/>
        </w:rPr>
        <w:t>11.338,07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E631D3">
        <w:rPr>
          <w:lang w:val="hr-HR"/>
        </w:rPr>
        <w:t>Dražen Djurica</w:t>
      </w:r>
      <w:r w:rsidR="00605F99">
        <w:rPr>
          <w:lang w:val="hr-HR"/>
        </w:rPr>
        <w:t>,</w:t>
      </w:r>
      <w:r w:rsidR="00A73B9E">
        <w:rPr>
          <w:lang w:val="hr-HR"/>
        </w:rPr>
        <w:t xml:space="preserve"> </w:t>
      </w:r>
      <w:r w:rsidR="00E631D3">
        <w:rPr>
          <w:lang w:val="hr-HR"/>
        </w:rPr>
        <w:t>iz Ilovskog Klokočevca</w:t>
      </w:r>
      <w:r w:rsidR="005609E1">
        <w:rPr>
          <w:lang w:val="hr-HR"/>
        </w:rPr>
        <w:t xml:space="preserve">, </w:t>
      </w:r>
      <w:r w:rsidR="00E631D3">
        <w:rPr>
          <w:lang w:val="hr-HR"/>
        </w:rPr>
        <w:t>Ilovski Klokočevac 107</w:t>
      </w:r>
      <w:r w:rsidR="00685D29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E631D3">
        <w:rPr>
          <w:lang w:val="hr-HR"/>
        </w:rPr>
        <w:t>00101301897</w:t>
      </w:r>
      <w:r w:rsidR="00252801">
        <w:rPr>
          <w:lang w:val="hr-HR"/>
        </w:rPr>
        <w:t xml:space="preserve">, </w:t>
      </w:r>
      <w:r w:rsidRPr="000664E3"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FB7F79">
        <w:rPr>
          <w:lang w:val="hr-HR"/>
        </w:rPr>
        <w:t>1</w:t>
      </w:r>
      <w:r w:rsidR="00E631D3">
        <w:rPr>
          <w:lang w:val="hr-HR"/>
        </w:rPr>
        <w:t>9</w:t>
      </w:r>
      <w:r w:rsidR="00F12ADC">
        <w:rPr>
          <w:lang w:val="hr-HR"/>
        </w:rPr>
        <w:t>. studenoga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 xml:space="preserve">zakonskom zastupniku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4525DA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A73B9E">
        <w:rPr>
          <w:lang w:val="hr-HR"/>
        </w:rPr>
        <w:t>1</w:t>
      </w:r>
      <w:r w:rsidR="00E631D3">
        <w:rPr>
          <w:lang w:val="hr-HR"/>
        </w:rPr>
        <w:t>9</w:t>
      </w:r>
      <w:r w:rsidR="00FB7F79">
        <w:rPr>
          <w:lang w:val="hr-HR"/>
        </w:rPr>
        <w:t>.</w:t>
      </w:r>
      <w:r w:rsidR="004525DA">
        <w:rPr>
          <w:lang w:val="hr-HR"/>
        </w:rPr>
        <w:t>11.2015.</w:t>
      </w:r>
    </w:p>
    <w:sectPr w:rsidR="000E2229" w:rsidRPr="004525DA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74EB" w:rsidR="00B474EB">
      <w:r>
        <w:separator/>
      </w:r>
    </w:p>
  </w:endnote>
  <w:endnote w:id="0" w:type="continuationSeparator">
    <w:p w:rsidRDefault="00B474EB" w:rsidR="00B474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74EB" w:rsidR="00B474EB">
      <w:r>
        <w:separator/>
      </w:r>
    </w:p>
  </w:footnote>
  <w:footnote w:id="0" w:type="continuationSeparator">
    <w:p w:rsidRDefault="00B474EB" w:rsidR="00B474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631D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35D55"/>
    <w:rsid w:val="00071E80"/>
    <w:rsid w:val="00080DAD"/>
    <w:rsid w:val="000B6A05"/>
    <w:rsid w:val="000E2229"/>
    <w:rsid w:val="000E2494"/>
    <w:rsid w:val="00184DF0"/>
    <w:rsid w:val="001B397D"/>
    <w:rsid w:val="00230CD2"/>
    <w:rsid w:val="00252801"/>
    <w:rsid w:val="0032457F"/>
    <w:rsid w:val="003E56D2"/>
    <w:rsid w:val="004525DA"/>
    <w:rsid w:val="004629E7"/>
    <w:rsid w:val="004B7E8E"/>
    <w:rsid w:val="0052619D"/>
    <w:rsid w:val="005609E1"/>
    <w:rsid w:val="00592D60"/>
    <w:rsid w:val="005A21BE"/>
    <w:rsid w:val="005D3406"/>
    <w:rsid w:val="00605F99"/>
    <w:rsid w:val="006107FD"/>
    <w:rsid w:val="00617995"/>
    <w:rsid w:val="00674F9D"/>
    <w:rsid w:val="006767EE"/>
    <w:rsid w:val="00685D29"/>
    <w:rsid w:val="006B32F7"/>
    <w:rsid w:val="006F1DF4"/>
    <w:rsid w:val="007E27E0"/>
    <w:rsid w:val="007F4681"/>
    <w:rsid w:val="008259B1"/>
    <w:rsid w:val="00831DA7"/>
    <w:rsid w:val="008A217A"/>
    <w:rsid w:val="008E00AB"/>
    <w:rsid w:val="008E3DB0"/>
    <w:rsid w:val="0097587E"/>
    <w:rsid w:val="00985844"/>
    <w:rsid w:val="009F1B25"/>
    <w:rsid w:val="00A475FF"/>
    <w:rsid w:val="00A73B9E"/>
    <w:rsid w:val="00AB4255"/>
    <w:rsid w:val="00B24E12"/>
    <w:rsid w:val="00B474EB"/>
    <w:rsid w:val="00B53C1D"/>
    <w:rsid w:val="00B7583B"/>
    <w:rsid w:val="00B97F89"/>
    <w:rsid w:val="00BE2EE0"/>
    <w:rsid w:val="00C10334"/>
    <w:rsid w:val="00C23790"/>
    <w:rsid w:val="00C435AB"/>
    <w:rsid w:val="00CA6057"/>
    <w:rsid w:val="00CD08D1"/>
    <w:rsid w:val="00CD6B0C"/>
    <w:rsid w:val="00CE0D2F"/>
    <w:rsid w:val="00D46E25"/>
    <w:rsid w:val="00D81A66"/>
    <w:rsid w:val="00DC7979"/>
    <w:rsid w:val="00E631D3"/>
    <w:rsid w:val="00E97333"/>
    <w:rsid w:val="00EC2C0D"/>
    <w:rsid w:val="00F12ADC"/>
    <w:rsid w:val="00F178C7"/>
    <w:rsid w:val="00F7033E"/>
    <w:rsid w:val="00FA3C36"/>
    <w:rsid w:val="00FB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F1DF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F1DF4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35D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5D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5D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5D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5D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F1DF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F1DF4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35D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5D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5D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5D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5D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</izvorni_sadrzaj>
    <derivirana_varijabla naziv="DomainObject.Predmet.Broj_1">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St-306/2015</izvorni_sadrzaj>
    <derivirana_varijabla naziv="DomainObject.Predmet.OznakaBroj_1">St-306/2015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UKRASGRADNJA ĐURICA društvo s ograničenom odgovornošću za završne građevinske radove, trgovinu i usluge, Ilovski Klokočevac zastupanog po punomoćniku Dražen Djurica</izvorni_sadrzaj>
    <derivirana_varijabla naziv="DomainObject.Predmet.ProtustrankaFormated_1">  UKRASGRADNJA ĐURICA društvo s ograničenom odgovornošću za završne građevinske radove, trgovinu i usluge, Ilovski Klokočevac zastupanog po punomoćniku Dražen Djurica</derivirana_varijabla>
  </DomainObject.Predmet.ProtustrankaFormated>
  <DomainObject.Predmet.ProtustrankaFormatedOIB>
    <izvorni_sadrzaj>  UKRASGRADNJA ĐURICA društvo s ograničenom odgovornošću za završne građevinske radove, trgovinu i usluge, Ilovski Klokočevac, OIB 22184512974 zastupanog po punomoćniku Dražen Djurica</izvorni_sadrzaj>
    <derivirana_varijabla naziv="DomainObject.Predmet.ProtustrankaFormatedOIB_1">  UKRASGRADNJA ĐURICA društvo s ograničenom odgovornošću za završne građevinske radove, trgovinu i usluge, Ilovski Klokočevac, OIB 22184512974 zastupanog po punomoćniku Dražen Djurica</derivirana_varijabla>
  </DomainObject.Predmet.ProtustrankaFormatedOIB>
  <DomainObject.Predmet.ProtustrankaFormatedWithAdress>
    <izvorni_sadrzaj> UKRASGRADNJA ĐURICA društvo s ograničenom odgovornošću za završne građevinske radove, trgovinu i usluge, Ilovski Klokočevac, Ilovski Klokočevac 107, 43280 Ilovski Klokočevac zastupanog po punomoćniku Dražen Djurica</izvorni_sadrzaj>
    <derivirana_varijabla naziv="DomainObject.Predmet.ProtustrankaFormatedWithAdress_1"> UKRASGRADNJA ĐURICA društvo s ograničenom odgovornošću za završne građevinske radove, trgovinu i usluge, Ilovski Klokočevac, Ilovski Klokočevac 107, 43280 Ilovski Klokočevac zastupanog po punomoćniku Dražen Djurica</derivirana_varijabla>
  </DomainObject.Predmet.ProtustrankaFormatedWithAdress>
  <DomainObject.Predmet.ProtustrankaFormatedWithAdressOIB>
    <izvorni_sadrzaj> UKRASGRADNJA ĐURICA društvo s ograničenom odgovornošću za završne građevinske radove, trgovinu i usluge, Ilovski Klokočevac, OIB 22184512974, Ilovski Klokočevac 107, 43280 Ilovski Klokočevac zastupanog po punomoćniku Dražen Djurica</izvorni_sadrzaj>
    <derivirana_varijabla naziv="DomainObject.Predmet.ProtustrankaFormatedWithAdressOIB_1"> UKRASGRADNJA ĐURICA društvo s ograničenom odgovornošću za završne građevinske radove, trgovinu i usluge, Ilovski Klokočevac, OIB 22184512974, Ilovski Klokočevac 107, 43280 Ilovski Klokočevac zastupanog po punomoćniku Dražen Djurica</derivirana_varijabla>
  </DomainObject.Predmet.ProtustrankaFormatedWithAdressOIB>
  <DomainObject.Predmet.ProtustrankaWithAdress>
    <izvorni_sadrzaj>UKRASGRADNJA ĐURICA društvo s ograničenom odgovornošću za završne građevinske radove, trgovinu i usluge, Ilovski Klokočevac Ilovski Klokočevac 107, 43280 Ilovski Klokočevac</izvorni_sadrzaj>
    <derivirana_varijabla naziv="DomainObject.Predmet.ProtustrankaWithAdress_1">UKRASGRADNJA ĐURICA društvo s ograničenom odgovornošću za završne građevinske radove, trgovinu i usluge, Ilovski Klokočevac Ilovski Klokočevac 107, 43280 Ilovski Klokočevac</derivirana_varijabla>
  </DomainObject.Predmet.ProtustrankaWithAdress>
  <DomainObject.Predmet.ProtustrankaWithAdressOIB>
    <izvorni_sadrzaj>UKRASGRADNJA ĐURICA društvo s ograničenom odgovornošću za završne građevinske radove, trgovinu i usluge, Ilovski Klokočevac, OIB 22184512974, Ilovski Klokočevac 107, 43280 Ilovski Klokočevac</izvorni_sadrzaj>
    <derivirana_varijabla naziv="DomainObject.Predmet.ProtustrankaWithAdressOIB_1">UKRASGRADNJA ĐURICA društvo s ograničenom odgovornošću za završne građevinske radove, trgovinu i usluge, Ilovski Klokočevac, OIB 22184512974, Ilovski Klokočevac 107, 43280 Ilovski Klokočevac</derivirana_varijabla>
  </DomainObject.Predmet.ProtustrankaWithAdressOIB>
  <DomainObject.Predmet.ProtustrankaNazivFormated>
    <izvorni_sadrzaj>UKRASGRADNJA ĐURICA društvo s ograničenom odgovornošću za završne građevinske radove, trgovinu i usluge, Ilovski Klokočevac</izvorni_sadrzaj>
    <derivirana_varijabla naziv="DomainObject.Predmet.ProtustrankaNazivFormated_1">UKRASGRADNJA ĐURICA društvo s ograničenom odgovornošću za završne građevinske radove, trgovinu i usluge, Ilovski Klokočevac</derivirana_varijabla>
  </DomainObject.Predmet.ProtustrankaNazivFormated>
  <DomainObject.Predmet.ProtustrankaNazivFormatedOIB>
    <izvorni_sadrzaj>UKRASGRADNJA ĐURICA društvo s ograničenom odgovornošću za završne građevinske radove, trgovinu i usluge, Ilovski Klokočevac, OIB 22184512974</izvorni_sadrzaj>
    <derivirana_varijabla naziv="DomainObject.Predmet.ProtustrankaNazivFormatedOIB_1">UKRASGRADNJA ĐURICA društvo s ograničenom odgovornošću za završne građevinske radove, trgovinu i usluge, Ilovski Klokočevac, OIB 22184512974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UKRASGRADNJA ĐURICA društvo s ograničenom odgovornošću za završne građevinske radove, trgovinu i usluge, Ilovski Klokočevac zastupanog po punomoćniku Dražen Djurica</item>
    </izvorni_sadrzaj>
    <derivirana_varijabla naziv="DomainObject.Predmet.ProtuStrankaListFormated_1">
      <item>UKRASGRADNJA ĐURICA društvo s ograničenom odgovornošću za završne građevinske radove, trgovinu i usluge, Ilovski Klokočevac zastupanog po punomoćniku Dražen Djurica</item>
    </derivirana_varijabla>
  </DomainObject.Predmet.ProtuStrankaListFormated>
  <DomainObject.Predmet.ProtuStrankaListFormatedOIB>
    <izvorni_sadrzaj>
      <item>UKRASGRADNJA ĐURICA društvo s ograničenom odgovornošću za završne građevinske radove, trgovinu i usluge, Ilovski Klokočevac, OIB 22184512974 zastupanog po punomoćniku Dražen Djurica</item>
    </izvorni_sadrzaj>
    <derivirana_varijabla naziv="DomainObject.Predmet.ProtuStrankaListFormatedOIB_1">
      <item>UKRASGRADNJA ĐURICA društvo s ograničenom odgovornošću za završne građevinske radove, trgovinu i usluge, Ilovski Klokočevac, OIB 22184512974 zastupanog po punomoćniku Dražen Djurica</item>
    </derivirana_varijabla>
  </DomainObject.Predmet.ProtuStrankaListFormatedOIB>
  <DomainObject.Predmet.ProtuStrankaListFormatedWithAdress>
    <izvorni_sadrzaj>
      <item>UKRASGRADNJA ĐURICA društvo s ograničenom odgovornošću za završne građevinske radove, trgovinu i usluge, Ilovski Klokočevac, Ilovski Klokočevac 107, 43280 Ilovski Klokočevac zastupanog po punomoćniku Dražen Djurica</item>
    </izvorni_sadrzaj>
    <derivirana_varijabla naziv="DomainObject.Predmet.ProtuStrankaListFormatedWithAdress_1">
      <item>UKRASGRADNJA ĐURICA društvo s ograničenom odgovornošću za završne građevinske radove, trgovinu i usluge, Ilovski Klokočevac, Ilovski Klokočevac 107, 43280 Ilovski Klokočevac zastupanog po punomoćniku Dražen Djurica</item>
    </derivirana_varijabla>
  </DomainObject.Predmet.ProtuStrankaListFormatedWithAdress>
  <DomainObject.Predmet.ProtuStrankaListFormatedWithAdressOIB>
    <izvorni_sadrzaj>
      <item>UKRASGRADNJA ĐURICA društvo s ograničenom odgovornošću za završne građevinske radove, trgovinu i usluge, Ilovski Klokočevac, OIB 22184512974, Ilovski Klokočevac 107, 43280 Ilovski Klokočevac zastupanog po punomoćniku Dražen Djurica</item>
    </izvorni_sadrzaj>
    <derivirana_varijabla naziv="DomainObject.Predmet.ProtuStrankaListFormatedWithAdressOIB_1">
      <item>UKRASGRADNJA ĐURICA društvo s ograničenom odgovornošću za završne građevinske radove, trgovinu i usluge, Ilovski Klokočevac, OIB 22184512974, Ilovski Klokočevac 107, 43280 Ilovski Klokočevac zastupanog po punomoćniku Dražen Djurica</item>
    </derivirana_varijabla>
  </DomainObject.Predmet.ProtuStrankaListFormatedWithAdressOIB>
  <DomainObject.Predmet.ProtuStrankaListNazivFormated>
    <izvorni_sadrzaj>
      <item>UKRASGRADNJA ĐURICA društvo s ograničenom odgovornošću za završne građevinske radove, trgovinu i usluge, Ilovski Klokočevac</item>
    </izvorni_sadrzaj>
    <derivirana_varijabla naziv="DomainObject.Predmet.ProtuStrankaListNazivFormated_1">
      <item>UKRASGRADNJA ĐURICA društvo s ograničenom odgovornošću za završne građevinske radove, trgovinu i usluge, Ilovski Klokočevac</item>
    </derivirana_varijabla>
  </DomainObject.Predmet.ProtuStrankaListNazivFormated>
  <DomainObject.Predmet.ProtuStrankaListNazivFormatedOIB>
    <izvorni_sadrzaj>
      <item>UKRASGRADNJA ĐURICA društvo s ograničenom odgovornošću za završne građevinske radove, trgovinu i usluge, Ilovski Klokočevac, OIB 22184512974</item>
    </izvorni_sadrzaj>
    <derivirana_varijabla naziv="DomainObject.Predmet.ProtuStrankaListNazivFormatedOIB_1">
      <item>UKRASGRADNJA ĐURICA društvo s ograničenom odgovornošću za završne građevinske radove, trgovinu i usluge, Ilovski Klokočevac, OIB 22184512974</item>
    </derivirana_varijabla>
  </DomainObject.Predmet.ProtuStrankaListNazivFormatedOIB>
  <DomainObject.Predmet.OstaliListFormated>
    <izvorni_sadrzaj>
      <item>Dražen Djurica punomoćnik sudionika u postupku UKRASGRADNJA ĐURICA društvo s ograničenom odgovornošću za završne građevinske radove, trgovinu i usluge, Ilovski Klokočevac</item>
    </izvorni_sadrzaj>
    <derivirana_varijabla naziv="DomainObject.Predmet.OstaliListFormated_1">
      <item>Dražen Djurica punomoćnik sudionika u postupku UKRASGRADNJA ĐURICA društvo s ograničenom odgovornošću za završne građevinske radove, trgovinu i usluge, Ilovski Klokočevac</item>
    </derivirana_varijabla>
  </DomainObject.Predmet.OstaliListFormated>
  <DomainObject.Predmet.OstaliListFormatedOIB>
    <izvorni_sadrzaj>
      <item>Dražen Djurica, OIB 00101301897 punomoćnik sudionika u postupku UKRASGRADNJA ĐURICA društvo s ograničenom odgovornošću za završne građevinske radove, trgovinu i usluge, Ilovski Klokočevac</item>
    </izvorni_sadrzaj>
    <derivirana_varijabla naziv="DomainObject.Predmet.OstaliListFormatedOIB_1">
      <item>Dražen Djurica, OIB 00101301897 punomoćnik sudionika u postupku UKRASGRADNJA ĐURICA društvo s ograničenom odgovornošću za završne građevinske radove, trgovinu i usluge, Ilovski Klokočevac</item>
    </derivirana_varijabla>
  </DomainObject.Predmet.OstaliListFormatedOIB>
  <DomainObject.Predmet.OstaliListFormatedWithAdress>
    <izvorni_sadrzaj>
      <item>Dražen Djurica, Ilovski Klokočevac 107, 43280 Ilovski Klokočevac punomoćnik sudionika u postupku UKRASGRADNJA ĐURICA društvo s ograničenom odgovornošću za završne građevinske radove, trgovinu i usluge, Ilovski Klokočevac</item>
    </izvorni_sadrzaj>
    <derivirana_varijabla naziv="DomainObject.Predmet.OstaliListFormatedWithAdress_1">
      <item>Dražen Djurica, Ilovski Klokočevac 107, 43280 Ilovski Klokočevac punomoćnik sudionika u postupku UKRASGRADNJA ĐURICA društvo s ograničenom odgovornošću za završne građevinske radove, trgovinu i usluge, Ilovski Klokočevac</item>
    </derivirana_varijabla>
  </DomainObject.Predmet.OstaliListFormatedWithAdress>
  <DomainObject.Predmet.OstaliListFormatedWithAdressOIB>
    <izvorni_sadrzaj>
      <item>Dražen Djurica, OIB 00101301897, Ilovski Klokočevac 107, 43280 Ilovski Klokočevac punomoćnik sudionika u postupku UKRASGRADNJA ĐURICA društvo s ograničenom odgovornošću za završne građevinske radove, trgovinu i usluge, Ilovski Klokočevac</item>
    </izvorni_sadrzaj>
    <derivirana_varijabla naziv="DomainObject.Predmet.OstaliListFormatedWithAdressOIB_1">
      <item>Dražen Djurica, OIB 00101301897, Ilovski Klokočevac 107, 43280 Ilovski Klokočevac punomoćnik sudionika u postupku UKRASGRADNJA ĐURICA društvo s ograničenom odgovornošću za završne građevinske radove, trgovinu i usluge, Ilovski Klokočevac</item>
    </derivirana_varijabla>
  </DomainObject.Predmet.OstaliListFormatedWithAdressOIB>
  <DomainObject.Predmet.OstaliListNazivFormated>
    <izvorni_sadrzaj>
      <item>Dražen Djurica</item>
    </izvorni_sadrzaj>
    <derivirana_varijabla naziv="DomainObject.Predmet.OstaliListNazivFormated_1">
      <item>Dražen Djurica</item>
    </derivirana_varijabla>
  </DomainObject.Predmet.OstaliListNazivFormated>
  <DomainObject.Predmet.OstaliListNazivFormatedOIB>
    <izvorni_sadrzaj>
      <item>Dražen Djurica, OIB 00101301897</item>
    </izvorni_sadrzaj>
    <derivirana_varijabla naziv="DomainObject.Predmet.OstaliListNazivFormatedOIB_1">
      <item>Dražen Djurica, OIB 00101301897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UKRASGRADNJA ĐURICA društvo s ograničenom odgovornošću za završne građevinske radove, trgovinu i usluge, Ilovski Klokočevac</izvorni_sadrzaj>
    <derivirana_varijabla naziv="DomainObject.Predmet.ProtustrankaIDrugi_1">UKRASGRADNJA ĐURICA društvo s ograničenom odgovornošću za završne građevinske radove, trgovinu i usluge, Ilovski Klokočevac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UKRASGRADNJA ĐURICA društvo s ograničenom odgovornošću za završne građevinske radove, trgovinu i usluge, Ilovski Klokočevac, OIB 22184512974, Ilovski Klokočevac 107, 43280 Ilovski Klokočevac</izvorni_sadrzaj>
    <derivirana_varijabla naziv="DomainObject.Predmet.ProtustrankaIDrugiAdressOIB_1">UKRASGRADNJA ĐURICA društvo s ograničenom odgovornošću za završne građevinske radove, trgovinu i usluge, Ilovski Klokočevac, OIB 22184512974, Ilovski Klokočevac 107, 43280 Ilovski Klokočevac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UKRASGRADNJA ĐURICA društvo s ograničenom odgovornošću za završne građevinske radove, trgovinu i usluge, Ilovski Klokočevac</item>
      <item>Dražen Djurica</item>
    </izvorni_sadrzaj>
    <derivirana_varijabla naziv="DomainObject.Predmet.SudioniciListNaziv_1">
      <item>FINA, RC ZAGREB, Podružnica Bjelovar</item>
      <item>UKRASGRADNJA ĐURICA društvo s ograničenom odgovornošću za završne građevinske radove, trgovinu i usluge, Ilovski Klokočevac</item>
      <item>Dražen Djurica</item>
    </derivirana_varijabla>
  </DomainObject.Predmet.SudioniciListNaziv>
  <DomainObject.Predmet.SudioniciListAdressOIB>
    <izvorni_sadrzaj>
      <item>FINA, RC ZAGREB, Podružnica Bjelovar, OIB 85821130368, F. Supila 4,43000 Bjelovar</item>
      <item>UKRASGRADNJA ĐURICA društvo s ograničenom odgovornošću za završne građevinske radove, trgovinu i usluge, Ilovski Klokočevac, OIB 22184512974, Ilovski Klokočevac 107,43280 Ilovski Klokočevac</item>
      <item>Dražen Djurica, OIB 00101301897, Ilovski Klokočevac 107,43280 Ilovski Klokočevac</item>
    </izvorni_sadrzaj>
    <derivirana_varijabla naziv="DomainObject.Predmet.SudioniciListAdressOIB_1">
      <item>FINA, RC ZAGREB, Podružnica Bjelovar, OIB 85821130368, F. Supila 4,43000 Bjelovar</item>
      <item>UKRASGRADNJA ĐURICA društvo s ograničenom odgovornošću za završne građevinske radove, trgovinu i usluge, Ilovski Klokočevac, OIB 22184512974, Ilovski Klokočevac 107,43280 Ilovski Klokočevac</item>
      <item>Dražen Djurica, OIB 00101301897, Ilovski Klokočevac 107,43280 Ilovski Klokočevac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22184512974</item>
      <item>, OIB 00101301897</item>
    </izvorni_sadrzaj>
    <derivirana_varijabla naziv="DomainObject.Predmet.SudioniciListNazivOIB_1">
      <item>, OIB 85821130368</item>
      <item>, OIB 22184512974</item>
      <item>, OIB 00101301897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16A66C-B75E-4B5E-88D5-35ACFA56D7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314</properties:Words>
  <properties:Characters>1791</properties:Characters>
  <properties:Lines>50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2015-11-19T13:05:00Z</dcterms:created>
  <dc:creator>ssabljic</dc:creator>
  <cp:lastModifiedBy>Miroslav Lovreković</cp:lastModifiedBy>
  <cp:lastPrinted>2015-11-19T13:09:00Z</cp:lastPrinted>
  <dcterms:modified xmlns:xsi="http://www.w3.org/2001/XMLSchema-instance" xsi:type="dcterms:W3CDTF">2015-11-19T13:09:00Z</dcterms:modified>
  <cp:revision>3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