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0fd7" w14:paraId="6b80fd7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6C09E3">
        <w:t>2592</w:t>
      </w:r>
      <w:r>
        <w:t>/201</w:t>
      </w:r>
      <w:r w:rsidR="00A55E79">
        <w:t>5</w:t>
      </w:r>
      <w:r w:rsidR="00225885">
        <w:t>-11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8C3F2F">
        <w:t>SAXEUS d.o.o., Čulinečka 54, Zagreb, OIB: 83872324456</w:t>
      </w:r>
      <w:r w:rsidR="004C6607">
        <w:t xml:space="preserve">, dana </w:t>
      </w:r>
      <w:r w:rsidR="00551761">
        <w:t>07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8C3F2F">
        <w:t>SAXEUS d.o.o., Čulinečka 54, Zagreb, OIB: 83872324456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551761">
        <w:t>07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8033BD">
        <w:t xml:space="preserve">IVAN GJURAŠIĆ iz Zagreba, Petrinjska 28,  OIB: </w:t>
      </w:r>
      <w:r w:rsidR="008033BD" w:rsidRPr="00BC560B">
        <w:t>66025260916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8C3F2F">
        <w:t>SAXEUS d.o.o., Čulinečka 54, Zagreb, OIB: 83872324456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7B3DE8" w:rsidP="001371FB" w:rsidR="007B3DE8">
      <w:pPr>
        <w:pStyle w:val="Bezproreda"/>
        <w:ind w:firstLine="708"/>
        <w:jc w:val="both"/>
      </w:pPr>
    </w:p>
    <w:p w:rsidRDefault="007B3DE8" w:rsidP="001371FB" w:rsidR="007B3DE8">
      <w:pPr>
        <w:pStyle w:val="Bezproreda"/>
        <w:ind w:firstLine="708"/>
        <w:jc w:val="both"/>
      </w:pPr>
      <w:r>
        <w:t>Valja napomenuti kako dužnik nije dokazao svoje tvrdnje da je podmirio sva svoja dugovanja, a iz Potvrde FINA-e od 18.</w:t>
      </w:r>
      <w:r w:rsidR="00551761">
        <w:t xml:space="preserve"> siječnja </w:t>
      </w:r>
      <w:r>
        <w:t>2017.</w:t>
      </w:r>
      <w:r w:rsidR="00551761">
        <w:t xml:space="preserve"> (list 23 spisa)</w:t>
      </w:r>
      <w:r>
        <w:t xml:space="preserve"> razvidno je kako isti ima evidentirane neizvršene osnove za plaćanje u neprekinutom razdoblju od 2511 dana.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551761">
        <w:t>07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25885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225885" w:rsidP="00047C0E" w:rsidR="00047C0E">
      <w:pPr>
        <w:pStyle w:val="Bezproreda"/>
      </w:pPr>
      <w:r>
        <w:t xml:space="preserve"> </w:t>
      </w:r>
    </w:p>
    <w:p w:rsidRDefault="00225885" w:rsidP="00225885" w:rsidR="001B22F8">
      <w:pPr>
        <w:pStyle w:val="Bezproreda"/>
        <w:jc w:val="right"/>
      </w:pPr>
      <w:r>
        <w:t>Za točnost otpravka-ovlašteni službenik:</w:t>
      </w:r>
    </w:p>
    <w:p w:rsidRDefault="00225885" w:rsidP="00225885" w:rsidR="00225885">
      <w:pPr>
        <w:pStyle w:val="Bezproreda"/>
        <w:jc w:val="right"/>
      </w:pPr>
      <w:r>
        <w:t xml:space="preserve">Tanja Štraubert </w:t>
      </w:r>
    </w:p>
    <w:sectPr w:rsidSect="00EF1FD3" w:rsidR="002258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A8F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</w:t>
        </w:r>
        <w:r w:rsidR="006C09E3">
          <w:t>2592</w:t>
        </w:r>
        <w:r w:rsidRPr="00A55E79">
          <w:t>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256E8"/>
    <w:rsid w:val="001371FB"/>
    <w:rsid w:val="00140CC4"/>
    <w:rsid w:val="0016546D"/>
    <w:rsid w:val="001901D5"/>
    <w:rsid w:val="001B22F8"/>
    <w:rsid w:val="00225885"/>
    <w:rsid w:val="00247445"/>
    <w:rsid w:val="002B00A7"/>
    <w:rsid w:val="002F6712"/>
    <w:rsid w:val="00347A0B"/>
    <w:rsid w:val="003A3366"/>
    <w:rsid w:val="003C4308"/>
    <w:rsid w:val="00453E80"/>
    <w:rsid w:val="004732BB"/>
    <w:rsid w:val="004C6607"/>
    <w:rsid w:val="004E266D"/>
    <w:rsid w:val="00551761"/>
    <w:rsid w:val="00560218"/>
    <w:rsid w:val="00610C35"/>
    <w:rsid w:val="006316EF"/>
    <w:rsid w:val="00677951"/>
    <w:rsid w:val="00682681"/>
    <w:rsid w:val="006C09E3"/>
    <w:rsid w:val="00710A8F"/>
    <w:rsid w:val="00776E83"/>
    <w:rsid w:val="007B3DE8"/>
    <w:rsid w:val="008033BD"/>
    <w:rsid w:val="00814226"/>
    <w:rsid w:val="00841485"/>
    <w:rsid w:val="00872C91"/>
    <w:rsid w:val="008C3F2F"/>
    <w:rsid w:val="00916048"/>
    <w:rsid w:val="00935469"/>
    <w:rsid w:val="0095531C"/>
    <w:rsid w:val="00A55E79"/>
    <w:rsid w:val="00A7042C"/>
    <w:rsid w:val="00AA318A"/>
    <w:rsid w:val="00AA7B27"/>
    <w:rsid w:val="00AE11D4"/>
    <w:rsid w:val="00AF31C3"/>
    <w:rsid w:val="00BA2A5A"/>
    <w:rsid w:val="00BB5A62"/>
    <w:rsid w:val="00BC1874"/>
    <w:rsid w:val="00C136F3"/>
    <w:rsid w:val="00CD3023"/>
    <w:rsid w:val="00CE1F40"/>
    <w:rsid w:val="00D976A9"/>
    <w:rsid w:val="00DC0AA2"/>
    <w:rsid w:val="00DE059B"/>
    <w:rsid w:val="00DE6976"/>
    <w:rsid w:val="00DF1FFF"/>
    <w:rsid w:val="00E315C8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372F3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25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8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8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8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8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25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8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8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8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8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2592</izvorni_sadrzaj>
    <derivirana_varijabla naziv="DomainObject.Predmet.Broj_1">2592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St-2592/2015</izvorni_sadrzaj>
    <derivirana_varijabla naziv="DomainObject.Predmet.OznakaBroj_1">St-2592/2015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SAXEUS d.o.o.</izvorni_sadrzaj>
    <derivirana_varijabla naziv="DomainObject.Predmet.ProtustrankaFormated_1">  SAXEUS d.o.o.</derivirana_varijabla>
  </DomainObject.Predmet.ProtustrankaFormated>
  <DomainObject.Predmet.ProtustrankaFormatedOIB>
    <izvorni_sadrzaj>  SAXEUS d.o.o., OIB 83872324456</izvorni_sadrzaj>
    <derivirana_varijabla naziv="DomainObject.Predmet.ProtustrankaFormatedOIB_1">  SAXEUS d.o.o., OIB 83872324456</derivirana_varijabla>
  </DomainObject.Predmet.ProtustrankaFormatedOIB>
  <DomainObject.Predmet.ProtustrankaFormatedWithAdress>
    <izvorni_sadrzaj> SAXEUS d.o.o., Čulinečka 54, 10000 Zagreb</izvorni_sadrzaj>
    <derivirana_varijabla naziv="DomainObject.Predmet.ProtustrankaFormatedWithAdress_1"> SAXEUS d.o.o., Čulinečka 54, 10000 Zagreb</derivirana_varijabla>
  </DomainObject.Predmet.ProtustrankaFormatedWithAdress>
  <DomainObject.Predmet.ProtustrankaFormatedWithAdressOIB>
    <izvorni_sadrzaj> SAXEUS d.o.o., OIB 83872324456, Čulinečka 54, 10000 Zagreb</izvorni_sadrzaj>
    <derivirana_varijabla naziv="DomainObject.Predmet.ProtustrankaFormatedWithAdressOIB_1"> SAXEUS d.o.o., OIB 83872324456, Čulinečka 54, 10000 Zagreb</derivirana_varijabla>
  </DomainObject.Predmet.ProtustrankaFormatedWithAdressOIB>
  <DomainObject.Predmet.ProtustrankaWithAdress>
    <izvorni_sadrzaj>SAXEUS d.o.o. Čulinečka 54, 10000 Zagreb</izvorni_sadrzaj>
    <derivirana_varijabla naziv="DomainObject.Predmet.ProtustrankaWithAdress_1">SAXEUS d.o.o. Čulinečka 54, 10000 Zagreb</derivirana_varijabla>
  </DomainObject.Predmet.ProtustrankaWithAdress>
  <DomainObject.Predmet.ProtustrankaWithAdressOIB>
    <izvorni_sadrzaj>SAXEUS d.o.o., OIB 83872324456, Čulinečka 54, 10000 Zagreb</izvorni_sadrzaj>
    <derivirana_varijabla naziv="DomainObject.Predmet.ProtustrankaWithAdressOIB_1">SAXEUS d.o.o., OIB 83872324456, Čulinečka 54, 10000 Zagreb</derivirana_varijabla>
  </DomainObject.Predmet.ProtustrankaWithAdressOIB>
  <DomainObject.Predmet.ProtustrankaNazivFormated>
    <izvorni_sadrzaj>SAXEUS d.o.o.</izvorni_sadrzaj>
    <derivirana_varijabla naziv="DomainObject.Predmet.ProtustrankaNazivFormated_1">SAXEUS d.o.o.</derivirana_varijabla>
  </DomainObject.Predmet.ProtustrankaNazivFormated>
  <DomainObject.Predmet.ProtustrankaNazivFormatedOIB>
    <izvorni_sadrzaj>SAXEUS d.o.o., OIB 83872324456</izvorni_sadrzaj>
    <derivirana_varijabla naziv="DomainObject.Predmet.ProtustrankaNazivFormatedOIB_1">SAXEUS d.o.o., OIB 83872324456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SAXEUS d.o.o.</item>
    </izvorni_sadrzaj>
    <derivirana_varijabla naziv="DomainObject.Predmet.ProtuStrankaListFormated_1">
      <item>SAXEUS d.o.o.</item>
    </derivirana_varijabla>
  </DomainObject.Predmet.ProtuStrankaListFormated>
  <DomainObject.Predmet.ProtuStrankaListFormatedOIB>
    <izvorni_sadrzaj>
      <item>SAXEUS d.o.o., OIB 83872324456</item>
    </izvorni_sadrzaj>
    <derivirana_varijabla naziv="DomainObject.Predmet.ProtuStrankaListFormatedOIB_1">
      <item>SAXEUS d.o.o., OIB 83872324456</item>
    </derivirana_varijabla>
  </DomainObject.Predmet.ProtuStrankaListFormatedOIB>
  <DomainObject.Predmet.ProtuStrankaListFormatedWithAdress>
    <izvorni_sadrzaj>
      <item>SAXEUS d.o.o., Čulinečka 54, 10000 Zagreb</item>
    </izvorni_sadrzaj>
    <derivirana_varijabla naziv="DomainObject.Predmet.ProtuStrankaListFormatedWithAdress_1">
      <item>SAXEUS d.o.o., Čulinečka 54, 10000 Zagreb</item>
    </derivirana_varijabla>
  </DomainObject.Predmet.ProtuStrankaListFormatedWithAdress>
  <DomainObject.Predmet.ProtuStrankaListFormatedWithAdressOIB>
    <izvorni_sadrzaj>
      <item>SAXEUS d.o.o., OIB 83872324456, Čulinečka 54, 10000 Zagreb</item>
    </izvorni_sadrzaj>
    <derivirana_varijabla naziv="DomainObject.Predmet.ProtuStrankaListFormatedWithAdressOIB_1">
      <item>SAXEUS d.o.o., OIB 83872324456, Čulinečka 54, 10000 Zagreb</item>
    </derivirana_varijabla>
  </DomainObject.Predmet.ProtuStrankaListFormatedWithAdressOIB>
  <DomainObject.Predmet.ProtuStrankaListNazivFormated>
    <izvorni_sadrzaj>
      <item>SAXEUS d.o.o.</item>
    </izvorni_sadrzaj>
    <derivirana_varijabla naziv="DomainObject.Predmet.ProtuStrankaListNazivFormated_1">
      <item>SAXEUS d.o.o.</item>
    </derivirana_varijabla>
  </DomainObject.Predmet.ProtuStrankaListNazivFormated>
  <DomainObject.Predmet.ProtuStrankaListNazivFormatedOIB>
    <izvorni_sadrzaj>
      <item>SAXEUS d.o.o., OIB 83872324456</item>
    </izvorni_sadrzaj>
    <derivirana_varijabla naziv="DomainObject.Predmet.ProtuStrankaListNazivFormatedOIB_1">
      <item>SAXEUS d.o.o., OIB 83872324456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SAXEUS d.o.o.</izvorni_sadrzaj>
    <derivirana_varijabla naziv="DomainObject.Predmet.ProtustrankaIDrugi_1">SAXEUS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SAXEUS d.o.o., OIB 83872324456, Čulinečka 54, 10000 Zagreb</izvorni_sadrzaj>
    <derivirana_varijabla naziv="DomainObject.Predmet.ProtustrankaIDrugiAdressOIB_1">SAXEUS d.o.o., OIB 83872324456, Čulinečka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SAXEUS d.o.o.</item>
    </izvorni_sadrzaj>
    <derivirana_varijabla naziv="DomainObject.Predmet.SudioniciListNaziv_1">
      <item>FINA Regionalni centar Zagreb</item>
      <item>SAXEUS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SAXEUS d.o.o., OIB 83872324456, Čulinečka 54,10000 Zagreb</item>
    </izvorni_sadrzaj>
    <derivirana_varijabla naziv="DomainObject.Predmet.SudioniciListAdressOIB_1">
      <item>FINA Regionalni centar Zagreb, OIB 85821130368, Trg svibanjskih žrtava  1995. 1,10000 Zagreb</item>
      <item>SAXEUS d.o.o., OIB 83872324456, Čulinečka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83872324456</item>
    </izvorni_sadrzaj>
    <derivirana_varijabla naziv="DomainObject.Predmet.SudioniciListNazivOIB_1">
      <item>, OIB 85821130368</item>
      <item>, OIB 83872324456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2180</properties:Characters>
  <properties:Lines>75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2017-02-06T09:06:00Z</dcterms:created>
  <dc:creator>Sandra Rotar Vogrin</dc:creator>
  <cp:lastModifiedBy>Tanja Štraubert</cp:lastModifiedBy>
  <cp:lastPrinted>2017-02-07T13:54:00Z</cp:lastPrinted>
  <dcterms:modified xmlns:xsi="http://www.w3.org/2001/XMLSchema-instance" xsi:type="dcterms:W3CDTF">2017-02-07T13:54:00Z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