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cc44" w14:paraId="86ccc4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</w:t>
      </w:r>
      <w:r w:rsidR="00E971DA">
        <w:rPr>
          <w:rStyle w:val="Naglaeno"/>
          <w:b w:val="false"/>
        </w:rPr>
        <w:t>1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C53D65" w:rsidRPr="00C53D65">
        <w:t>LU-MA HOME j.d.o.o. za proizvodnju, trgovinu i usluge</w:t>
      </w:r>
      <w:r w:rsidR="00BB3D58">
        <w:t xml:space="preserve">, </w:t>
      </w:r>
      <w:proofErr w:type="spellStart"/>
      <w:r w:rsidR="00C53D65" w:rsidRPr="00C53D65">
        <w:t>Jablanovec</w:t>
      </w:r>
      <w:proofErr w:type="spellEnd"/>
      <w:r w:rsidR="00706CE6" w:rsidRPr="00706CE6">
        <w:t xml:space="preserve">, </w:t>
      </w:r>
      <w:r w:rsidR="00C53D65" w:rsidRPr="00C53D65">
        <w:t>Petra Svačića 6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C53D65" w:rsidRPr="00C53D65">
        <w:t>080907777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C53D65" w:rsidRPr="00C53D65">
        <w:t>67176755739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3A3755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9F3D96" w:rsidRPr="00C53D65">
        <w:t>LU-MA HOME j.d.o.o. za proizvodnju, trgovinu i usluge</w:t>
      </w:r>
      <w:r w:rsidR="009F3D96">
        <w:t xml:space="preserve">, </w:t>
      </w:r>
      <w:proofErr w:type="spellStart"/>
      <w:r w:rsidR="009F3D96" w:rsidRPr="00C53D65">
        <w:t>Jablanovec</w:t>
      </w:r>
      <w:proofErr w:type="spellEnd"/>
      <w:r w:rsidR="009F3D96" w:rsidRPr="00706CE6">
        <w:t xml:space="preserve">, </w:t>
      </w:r>
      <w:r w:rsidR="009F3D96" w:rsidRPr="00C53D65">
        <w:t>Petra Svačića 6</w:t>
      </w:r>
      <w:r w:rsidR="009F3D96" w:rsidRPr="003848FE">
        <w:t>,</w:t>
      </w:r>
      <w:r w:rsidR="009F3D96">
        <w:t xml:space="preserve"> </w:t>
      </w:r>
      <w:r w:rsidR="009F3D96" w:rsidRPr="001A15D3">
        <w:t>MBS:</w:t>
      </w:r>
      <w:r w:rsidR="009F3D96">
        <w:t xml:space="preserve"> </w:t>
      </w:r>
      <w:r w:rsidR="009F3D96" w:rsidRPr="00C53D65">
        <w:t>080907777</w:t>
      </w:r>
      <w:r w:rsidR="009F3D96">
        <w:t>, OIB</w:t>
      </w:r>
      <w:r w:rsidR="009F3D96" w:rsidRPr="00706CE6">
        <w:t xml:space="preserve">: </w:t>
      </w:r>
      <w:r w:rsidR="009F3D96" w:rsidRPr="00C53D65">
        <w:t>67176755739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4854F0">
        <w:t>5.750,00</w:t>
      </w:r>
    </w:p>
    <w:p w:rsidRDefault="00CE3DC5" w:rsidP="00F638A7" w:rsidR="00224AFF">
      <w:pPr>
        <w:pStyle w:val="Odlomakpopisa"/>
        <w:numPr>
          <w:ilvl w:val="0"/>
          <w:numId w:val="3"/>
        </w:numPr>
        <w:jc w:val="both"/>
      </w:pPr>
      <w:r>
        <w:t xml:space="preserve"> </w:t>
      </w:r>
      <w:r w:rsidR="00224AFF"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</w:t>
      </w:r>
      <w:r w:rsidR="00E971DA">
        <w:t>1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967" w:rsidR="00375967">
      <w:r>
        <w:separator/>
      </w:r>
    </w:p>
  </w:endnote>
  <w:endnote w:id="0" w:type="continuationSeparator">
    <w:p w:rsidRDefault="00375967" w:rsidR="00375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967" w:rsidR="00375967">
      <w:r>
        <w:separator/>
      </w:r>
    </w:p>
  </w:footnote>
  <w:footnote w:id="0" w:type="continuationSeparator">
    <w:p w:rsidRDefault="00375967" w:rsidR="00375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069F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967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5C55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D96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5AC5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3D65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5C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55C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5C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C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C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5C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55C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5C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C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C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LU-MA HOME j.d.o.o. za proizvodnju, trgovinu i usluge</izvorni_sadrzaj>
    <derivirana_varijabla naziv="DomainObject.Predmet.ProtustrankaFormated_1">  LU-MA HOME j.d.o.o. za proizvodnju, trgovinu i usluge</derivirana_varijabla>
  </DomainObject.Predmet.ProtustrankaFormated>
  <DomainObject.Predmet.ProtustrankaFormatedOIB>
    <izvorni_sadrzaj>  LU-MA HOME j.d.o.o. za proizvodnju, trgovinu i usluge, OIB 67176755739</izvorni_sadrzaj>
    <derivirana_varijabla naziv="DomainObject.Predmet.ProtustrankaFormatedOIB_1">  LU-MA HOME j.d.o.o. za proizvodnju, trgovinu i usluge, OIB 67176755739</derivirana_varijabla>
  </DomainObject.Predmet.ProtustrankaFormatedOIB>
  <DomainObject.Predmet.ProtustrankaFormatedWithAdress>
    <izvorni_sadrzaj> LU-MA HOME j.d.o.o. za proizvodnju, trgovinu i usluge, Petra Svačića 6, 10298 Jablanovec</izvorni_sadrzaj>
    <derivirana_varijabla naziv="DomainObject.Predmet.ProtustrankaFormatedWithAdress_1"> LU-MA HOME j.d.o.o. za proizvodnju, trgovinu i usluge, Petra Svačića 6, 10298 Jablanovec</derivirana_varijabla>
  </DomainObject.Predmet.ProtustrankaFormatedWithAdress>
  <DomainObject.Predmet.ProtustrankaFormatedWithAdressOIB>
    <izvorni_sadrzaj> LU-MA HOME j.d.o.o. za proizvodnju, trgovinu i usluge, OIB 67176755739, Petra Svačića 6, 10298 Jablanovec</izvorni_sadrzaj>
    <derivirana_varijabla naziv="DomainObject.Predmet.ProtustrankaFormatedWithAdressOIB_1"> LU-MA HOME j.d.o.o. za proizvodnju, trgovinu i usluge, OIB 67176755739, Petra Svačića 6, 10298 Jablanovec</derivirana_varijabla>
  </DomainObject.Predmet.ProtustrankaFormatedWithAdressOIB>
  <DomainObject.Predmet.ProtustrankaWithAdress>
    <izvorni_sadrzaj>LU-MA HOME j.d.o.o. za proizvodnju, trgovinu i usluge Petra Svačića 6, 10298 Jablanovec</izvorni_sadrzaj>
    <derivirana_varijabla naziv="DomainObject.Predmet.ProtustrankaWithAdress_1">LU-MA HOME j.d.o.o. za proizvodnju, trgovinu i usluge Petra Svačića 6, 10298 Jablanovec</derivirana_varijabla>
  </DomainObject.Predmet.ProtustrankaWithAdress>
  <DomainObject.Predmet.ProtustrankaWithAdressOIB>
    <izvorni_sadrzaj>LU-MA HOME j.d.o.o. za proizvodnju, trgovinu i usluge, OIB 67176755739, Petra Svačića 6, 10298 Jablanovec</izvorni_sadrzaj>
    <derivirana_varijabla naziv="DomainObject.Predmet.ProtustrankaWithAdressOIB_1">LU-MA HOME j.d.o.o. za proizvodnju, trgovinu i usluge, OIB 67176755739, Petra Svačića 6, 10298 Jablanovec</derivirana_varijabla>
  </DomainObject.Predmet.ProtustrankaWithAdressOIB>
  <DomainObject.Predmet.ProtustrankaNazivFormated>
    <izvorni_sadrzaj>LU-MA HOME j.d.o.o. za proizvodnju, trgovinu i usluge</izvorni_sadrzaj>
    <derivirana_varijabla naziv="DomainObject.Predmet.ProtustrankaNazivFormated_1">LU-MA HOME j.d.o.o. za proizvodnju, trgovinu i usluge</derivirana_varijabla>
  </DomainObject.Predmet.ProtustrankaNazivFormated>
  <DomainObject.Predmet.ProtustrankaNazivFormatedOIB>
    <izvorni_sadrzaj>LU-MA HOME j.d.o.o. za proizvodnju, trgovinu i usluge, OIB 67176755739</izvorni_sadrzaj>
    <derivirana_varijabla naziv="DomainObject.Predmet.ProtustrankaNazivFormatedOIB_1">LU-MA HOME j.d.o.o. za proizvodnju, trgovinu i usluge, OIB 67176755739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LU-MA HOME j.d.o.o. za proizvodnju, trgovinu i usluge</item>
    </izvorni_sadrzaj>
    <derivirana_varijabla naziv="DomainObject.Predmet.ProtuStrankaListFormated_1">
      <item>LU-MA HOME j.d.o.o. za proizvodnju, trgovinu i usluge</item>
    </derivirana_varijabla>
  </DomainObject.Predmet.ProtuStrankaListFormated>
  <DomainObject.Predmet.ProtuStrankaListFormatedOIB>
    <izvorni_sadrzaj>
      <item>LU-MA HOME j.d.o.o. za proizvodnju, trgovinu i usluge, OIB 67176755739</item>
    </izvorni_sadrzaj>
    <derivirana_varijabla naziv="DomainObject.Predmet.ProtuStrankaListFormatedOIB_1">
      <item>LU-MA HOME j.d.o.o. za proizvodnju, trgovinu i usluge, OIB 67176755739</item>
    </derivirana_varijabla>
  </DomainObject.Predmet.ProtuStrankaListFormatedOIB>
  <DomainObject.Predmet.ProtuStrankaListFormatedWithAdress>
    <izvorni_sadrzaj>
      <item>LU-MA HOME j.d.o.o. za proizvodnju, trgovinu i usluge, Petra Svačića 6, 10298 Jablanovec</item>
    </izvorni_sadrzaj>
    <derivirana_varijabla naziv="DomainObject.Predmet.ProtuStrankaListFormatedWithAdress_1">
      <item>LU-MA HOME j.d.o.o. za proizvodnju, trgovinu i usluge, Petra Svačića 6, 10298 Jablanovec</item>
    </derivirana_varijabla>
  </DomainObject.Predmet.ProtuStrankaListFormatedWithAdress>
  <DomainObject.Predmet.ProtuStrankaListFormatedWithAdressOIB>
    <izvorni_sadrzaj>
      <item>LU-MA HOME j.d.o.o. za proizvodnju, trgovinu i usluge, OIB 67176755739, Petra Svačića 6, 10298 Jablanovec</item>
    </izvorni_sadrzaj>
    <derivirana_varijabla naziv="DomainObject.Predmet.ProtuStrankaListFormatedWithAdressOIB_1">
      <item>LU-MA HOME j.d.o.o. za proizvodnju, trgovinu i usluge, OIB 67176755739, Petra Svačića 6, 10298 Jablanovec</item>
    </derivirana_varijabla>
  </DomainObject.Predmet.ProtuStrankaListFormatedWithAdressOIB>
  <DomainObject.Predmet.ProtuStrankaListNazivFormated>
    <izvorni_sadrzaj>
      <item>LU-MA HOME j.d.o.o. za proizvodnju, trgovinu i usluge</item>
    </izvorni_sadrzaj>
    <derivirana_varijabla naziv="DomainObject.Predmet.ProtuStrankaListNazivFormated_1">
      <item>LU-MA HOME j.d.o.o. za proizvodnju, trgovinu i usluge</item>
    </derivirana_varijabla>
  </DomainObject.Predmet.ProtuStrankaListNazivFormated>
  <DomainObject.Predmet.ProtuStrankaListNazivFormatedOIB>
    <izvorni_sadrzaj>
      <item>LU-MA HOME j.d.o.o. za proizvodnju, trgovinu i usluge, OIB 67176755739</item>
    </izvorni_sadrzaj>
    <derivirana_varijabla naziv="DomainObject.Predmet.ProtuStrankaListNazivFormatedOIB_1">
      <item>LU-MA HOME j.d.o.o. za proizvodnju, trgovinu i usluge, OIB 67176755739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LU-MA HOME j.d.o.o. za proizvodnju, trgovinu i usluge</izvorni_sadrzaj>
    <derivirana_varijabla naziv="DomainObject.Predmet.ProtustrankaIDrugi_1">LU-MA HOME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LU-MA HOME j.d.o.o. za proizvodnju, trgovinu i usluge, OIB 67176755739, Petra Svačića 6, 10298 Jablanovec</izvorni_sadrzaj>
    <derivirana_varijabla naziv="DomainObject.Predmet.ProtustrankaIDrugiAdressOIB_1">LU-MA HOME j.d.o.o. za proizvodnju, trgovinu i usluge, OIB 67176755739, Petra Svačića 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LU-MA HOME j.d.o.o. za proizvodnju, trgovinu i usluge</item>
      <item>FINA Regionalni centar Zagreb</item>
    </izvorni_sadrzaj>
    <derivirana_varijabla naziv="DomainObject.Predmet.SudioniciListNaziv_1">
      <item>LU-MA HOME j.d.o.o. za proizvodnju, trgovinu i usluge</item>
      <item>FINA Regionalni centar Zagreb</item>
    </derivirana_varijabla>
  </DomainObject.Predmet.SudioniciListNaziv>
  <DomainObject.Predmet.SudioniciListAdressOIB>
    <izvorni_sadrzaj>
      <item>LU-MA HOME j.d.o.o. za proizvodnju, trgovinu i usluge, OIB 67176755739, Petra Svačića 6,10298 Jablanovec</item>
      <item>FINA Regionalni centar Zagreb, OIB 85821130368, Trg svibanjskih žrtava 1995. br. 1,10000 Zagreb</item>
    </izvorni_sadrzaj>
    <derivirana_varijabla naziv="DomainObject.Predmet.SudioniciListAdressOIB_1">
      <item>LU-MA HOME j.d.o.o. za proizvodnju, trgovinu i usluge, OIB 67176755739, Petra Svačića 6,10298 Jablanovec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67176755739</item>
      <item>, OIB 85821130368</item>
    </izvorni_sadrzaj>
    <derivirana_varijabla naziv="DomainObject.Predmet.SudioniciListNazivOIB_1">
      <item>, OIB 67176755739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49FD3-44F1-4C54-B572-03A6332B4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2107</properties:Characters>
  <properties:Lines>55</properties:Lines>
  <properties:Paragraphs>17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2017-02-09T07:25:00Z</dcterms:modified>
  <cp:revision>316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