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15e0" w14:paraId="b3015e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F12057">
        <w:t>6049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12057" w:rsidR="00F12057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12057">
        <w:rPr>
          <w:szCs w:val="20"/>
        </w:rPr>
        <w:t xml:space="preserve">SALUS VALEO d.o.o., Zagreb, Ožujska ulica 11, MBS: 080782299, </w:t>
      </w:r>
    </w:p>
    <w:p w:rsidRDefault="00F12057" w:rsidP="00F12057" w:rsidR="00383886">
      <w:pPr>
        <w:ind w:firstLine="708"/>
        <w:jc w:val="both"/>
        <w:rPr>
          <w:szCs w:val="20"/>
        </w:rPr>
      </w:pPr>
      <w:r>
        <w:rPr>
          <w:szCs w:val="20"/>
        </w:rPr>
        <w:t xml:space="preserve">  OIB: 15666410100</w:t>
      </w:r>
    </w:p>
    <w:p w:rsidRDefault="00F12057" w:rsidP="00F12057" w:rsidR="00F12057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12057">
        <w:t>104.315,73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F12057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4361"/>
    <w:rsid w:val="004B337A"/>
    <w:rsid w:val="004C7919"/>
    <w:rsid w:val="004D3E5D"/>
    <w:rsid w:val="004D475F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6049</izvorni_sadrzaj>
    <derivirana_varijabla naziv="DomainObject.Predmet.Broj_1">6049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St-6049/2015</izvorni_sadrzaj>
    <derivirana_varijabla naziv="DomainObject.Predmet.OznakaBroj_1">St-6049/2015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VALEO d.o.o. zastupanog po punomoćniku Alen Dreven</izvorni_sadrzaj>
    <derivirana_varijabla naziv="DomainObject.Predmet.ProtustrankaFormated_1">  SALUS VALEO d.o.o. zastupanog po punomoćniku Alen Dreven</derivirana_varijabla>
  </DomainObject.Predmet.ProtustrankaFormated>
  <DomainObject.Predmet.ProtustrankaFormatedOIB>
    <izvorni_sadrzaj>  SALUS VALEO d.o.o., OIB 15666410100 zastupanog po punomoćniku Alen Dreven</izvorni_sadrzaj>
    <derivirana_varijabla naziv="DomainObject.Predmet.ProtustrankaFormatedOIB_1">  SALUS VALEO d.o.o., OIB 15666410100 zastupanog po punomoćniku Alen Dreven</derivirana_varijabla>
  </DomainObject.Predmet.ProtustrankaFormatedOIB>
  <DomainObject.Predmet.ProtustrankaFormatedWithAdress>
    <izvorni_sadrzaj> SALUS VALEO d.o.o., Ožujska ulica 11, 10000 Zagreb zastupanog po punomoćniku Alen Dreven</izvorni_sadrzaj>
    <derivirana_varijabla naziv="DomainObject.Predmet.ProtustrankaFormatedWithAdress_1"> SALUS VALEO d.o.o., Ožujska ulica 11, 10000 Zagreb zastupanog po punomoćniku Alen Dreven</derivirana_varijabla>
  </DomainObject.Predmet.ProtustrankaFormatedWithAdress>
  <DomainObject.Predmet.ProtustrankaFormatedWithAdressOIB>
    <izvorni_sadrzaj> SALUS VALEO d.o.o., OIB 15666410100, Ožujska ulica 11, 10000 Zagreb zastupanog po punomoćniku Alen Dreven</izvorni_sadrzaj>
    <derivirana_varijabla naziv="DomainObject.Predmet.ProtustrankaFormatedWithAdressOIB_1"> SALUS VALEO d.o.o., OIB 15666410100, Ožujska ulica 11, 10000 Zagreb zastupanog po punomoćniku Alen Dreven</derivirana_varijabla>
  </DomainObject.Predmet.ProtustrankaFormatedWithAdressOIB>
  <DomainObject.Predmet.ProtustrankaWithAdress>
    <izvorni_sadrzaj>SALUS VALEO d.o.o. Ožujska ulica 11, 10000 Zagreb</izvorni_sadrzaj>
    <derivirana_varijabla naziv="DomainObject.Predmet.ProtustrankaWithAdress_1">SALUS VALEO d.o.o. Ožujska ulica 11, 10000 Zagreb</derivirana_varijabla>
  </DomainObject.Predmet.ProtustrankaWithAdress>
  <DomainObject.Predmet.ProtustrankaWithAdressOIB>
    <izvorni_sadrzaj>SALUS VALEO d.o.o., OIB 15666410100, Ožujska ulica 11, 10000 Zagreb</izvorni_sadrzaj>
    <derivirana_varijabla naziv="DomainObject.Predmet.ProtustrankaWithAdressOIB_1">SALUS VALEO d.o.o., OIB 15666410100, Ožujska ulica 11, 10000 Zagreb</derivirana_varijabla>
  </DomainObject.Predmet.ProtustrankaWithAdressOIB>
  <DomainObject.Predmet.ProtustrankaNazivFormated>
    <izvorni_sadrzaj>SALUS VALEO d.o.o.</izvorni_sadrzaj>
    <derivirana_varijabla naziv="DomainObject.Predmet.ProtustrankaNazivFormated_1">SALUS VALEO d.o.o.</derivirana_varijabla>
  </DomainObject.Predmet.ProtustrankaNazivFormated>
  <DomainObject.Predmet.ProtustrankaNazivFormatedOIB>
    <izvorni_sadrzaj>SALUS VALEO d.o.o., OIB 15666410100</izvorni_sadrzaj>
    <derivirana_varijabla naziv="DomainObject.Predmet.ProtustrankaNazivFormatedOIB_1">SALUS VALEO d.o.o., OIB 15666410100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SALUS VALEO d.o.o. zastupanog po punomoćniku Alen Dreven</item>
    </izvorni_sadrzaj>
    <derivirana_varijabla naziv="DomainObject.Predmet.ProtuStrankaListFormated_1">
      <item>SALUS VALEO d.o.o. zastupanog po punomoćniku Alen Dreven</item>
    </derivirana_varijabla>
  </DomainObject.Predmet.ProtuStrankaListFormated>
  <DomainObject.Predmet.ProtuStrankaListFormatedOIB>
    <izvorni_sadrzaj>
      <item>SALUS VALEO d.o.o., OIB 15666410100 zastupanog po punomoćniku Alen Dreven</item>
    </izvorni_sadrzaj>
    <derivirana_varijabla naziv="DomainObject.Predmet.ProtuStrankaListFormatedOIB_1">
      <item>SALUS VALEO d.o.o., OIB 15666410100 zastupanog po punomoćniku Alen Dreven</item>
    </derivirana_varijabla>
  </DomainObject.Predmet.ProtuStrankaListFormatedOIB>
  <DomainObject.Predmet.ProtuStrankaListFormatedWithAdress>
    <izvorni_sadrzaj>
      <item>SALUS VALEO d.o.o., Ožujska ulica 11, 10000 Zagreb zastupanog po punomoćniku Alen Dreven</item>
    </izvorni_sadrzaj>
    <derivirana_varijabla naziv="DomainObject.Predmet.ProtuStrankaListFormatedWithAdress_1">
      <item>SALUS VALEO d.o.o., Ožujska ulica 11, 10000 Zagreb zastupanog po punomoćniku Alen Dreven</item>
    </derivirana_varijabla>
  </DomainObject.Predmet.ProtuStrankaListFormatedWithAdress>
  <DomainObject.Predmet.ProtuStrankaListFormatedWithAdressOIB>
    <izvorni_sadrzaj>
      <item>SALUS VALEO d.o.o., OIB 15666410100, Ožujska ulica 11, 10000 Zagreb zastupanog po punomoćniku Alen Dreven</item>
    </izvorni_sadrzaj>
    <derivirana_varijabla naziv="DomainObject.Predmet.ProtuStrankaListFormatedWithAdressOIB_1">
      <item>SALUS VALEO d.o.o., OIB 15666410100, Ožujska ulica 11, 10000 Zagreb zastupanog po punomoćniku Alen Dreven</item>
    </derivirana_varijabla>
  </DomainObject.Predmet.ProtuStrankaListFormatedWithAdressOIB>
  <DomainObject.Predmet.ProtuStrankaListNazivFormated>
    <izvorni_sadrzaj>
      <item>SALUS VALEO d.o.o.</item>
    </izvorni_sadrzaj>
    <derivirana_varijabla naziv="DomainObject.Predmet.ProtuStrankaListNazivFormated_1">
      <item>SALUS VALEO d.o.o.</item>
    </derivirana_varijabla>
  </DomainObject.Predmet.ProtuStrankaListNazivFormated>
  <DomainObject.Predmet.ProtuStrankaListNazivFormatedOIB>
    <izvorni_sadrzaj>
      <item>SALUS VALEO d.o.o., OIB 15666410100</item>
    </izvorni_sadrzaj>
    <derivirana_varijabla naziv="DomainObject.Predmet.ProtuStrankaListNazivFormatedOIB_1">
      <item>SALUS VALEO d.o.o., OIB 15666410100</item>
    </derivirana_varijabla>
  </DomainObject.Predmet.ProtuStrankaListNazivFormatedOIB>
  <DomainObject.Predmet.OstaliListFormated>
    <izvorni_sadrzaj>
      <item>Alen Dreven punomoćnik sudionika u postupku SALUS VALEO d.o.o.</item>
    </izvorni_sadrzaj>
    <derivirana_varijabla naziv="DomainObject.Predmet.OstaliListFormated_1">
      <item>Alen Dreven punomoćnik sudionika u postupku SALUS VALEO d.o.o.</item>
    </derivirana_varijabla>
  </DomainObject.Predmet.OstaliListFormated>
  <DomainObject.Predmet.OstaliListFormatedOIB>
    <izvorni_sadrzaj>
      <item>Alen Dreven, OIB 67989711789 punomoćnik sudionika u postupku SALUS VALEO d.o.o.</item>
    </izvorni_sadrzaj>
    <derivirana_varijabla naziv="DomainObject.Predmet.OstaliListFormatedOIB_1">
      <item>Alen Dreven, OIB 67989711789 punomoćnik sudionika u postupku SALUS VALEO d.o.o.</item>
    </derivirana_varijabla>
  </DomainObject.Predmet.OstaliListFormatedOIB>
  <DomainObject.Predmet.OstaliListFormatedWithAdress>
    <izvorni_sadrzaj>
      <item>Alen Dreven, Predavec Križevački 77, 48214 Predavec Križevački punomoćnik sudionika u postupku SALUS VALEO d.o.o.</item>
    </izvorni_sadrzaj>
    <derivirana_varijabla naziv="DomainObject.Predmet.OstaliListFormatedWithAdress_1">
      <item>Alen Dreven, Predavec Križevački 77, 48214 Predavec Križevački punomoćnik sudionika u postupku SALUS VALEO d.o.o.</item>
    </derivirana_varijabla>
  </DomainObject.Predmet.OstaliListFormatedWithAdress>
  <DomainObject.Predmet.OstaliListFormatedWithAdressOIB>
    <izvorni_sadrzaj>
      <item>Alen Dreven, OIB 67989711789, Predavec Križevački 77, 48214 Predavec Križevački punomoćnik sudionika u postupku SALUS VALEO d.o.o.</item>
    </izvorni_sadrzaj>
    <derivirana_varijabla naziv="DomainObject.Predmet.OstaliListFormatedWithAdressOIB_1">
      <item>Alen Dreven, OIB 67989711789, Predavec Križevački 77, 48214 Predavec Križevački punomoćnik sudionika u postupku SALUS VALEO d.o.o.</item>
    </derivirana_varijabla>
  </DomainObject.Predmet.OstaliListFormatedWithAdressOIB>
  <DomainObject.Predmet.OstaliListNazivFormated>
    <izvorni_sadrzaj>
      <item>Alen Dreven</item>
    </izvorni_sadrzaj>
    <derivirana_varijabla naziv="DomainObject.Predmet.OstaliListNazivFormated_1">
      <item>Alen Dreven</item>
    </derivirana_varijabla>
  </DomainObject.Predmet.OstaliListNazivFormated>
  <DomainObject.Predmet.OstaliListNazivFormatedOIB>
    <izvorni_sadrzaj>
      <item>Alen Dreven, OIB 67989711789</item>
    </izvorni_sadrzaj>
    <derivirana_varijabla naziv="DomainObject.Predmet.OstaliListNazivFormatedOIB_1">
      <item>Alen Dreven, OIB 67989711789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SALUS VALEO d.o.o.</izvorni_sadrzaj>
    <derivirana_varijabla naziv="DomainObject.Predmet.ProtustrankaIDrugi_1">SALUS VALEO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SALUS VALEO d.o.o., OIB 15666410100, Ožujska ulica 11, 10000 Zagreb</izvorni_sadrzaj>
    <derivirana_varijabla naziv="DomainObject.Predmet.ProtustrankaIDrugiAdressOIB_1">SALUS VALEO d.o.o., OIB 15666410100, Ožujska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SALUS VALEO d.o.o.</item>
      <item>Alen Dreven</item>
    </izvorni_sadrzaj>
    <derivirana_varijabla naziv="DomainObject.Predmet.SudioniciListNaziv_1">
      <item>FINA Regionalni centar Zagreb</item>
      <item>SALUS VALEO d.o.o.</item>
      <item>Alen Dreven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SALUS VALEO d.o.o., OIB 15666410100, Ožujska ulica 11,10000 Zagreb</item>
      <item>Alen Dreven, OIB 67989711789, Predavec Križevački 77,48214 Predavec Križevački</item>
    </izvorni_sadrzaj>
    <derivirana_varijabla naziv="DomainObject.Predmet.SudioniciListAdressOIB_1">
      <item>FINA Regionalni centar Zagreb, OIB 85821130368, Trg svibanjskih žrtava 1995. br. 1,10000 Zagreb</item>
      <item>SALUS VALEO d.o.o., OIB 15666410100, Ožujska ulica 11,10000 Zagreb</item>
      <item>Alen Dreven, OIB 67989711789, Predavec Križevački 77,48214 Predavec Križevački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15666410100</item>
      <item>, OIB 67989711789</item>
    </izvorni_sadrzaj>
    <derivirana_varijabla naziv="DomainObject.Predmet.SudioniciListNazivOIB_1">
      <item>, OIB 85821130368</item>
      <item>, OIB 15666410100</item>
      <item>, OIB 67989711789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2016-02-17T10:26:00Z</dcterms:created>
  <dc:creator>ilukac</dc:creator>
  <cp:lastModifiedBy>Ksenija Nol</cp:lastModifiedBy>
  <cp:lastPrinted>2016-02-17T10:20:00Z</cp:lastPrinted>
  <dcterms:modified xmlns:xsi="http://www.w3.org/2001/XMLSchema-instance" xsi:type="dcterms:W3CDTF">2016-02-18T09:22:00Z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