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8cc2" w14:paraId="4c48cc2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4B57FB">
        <w:t>469/16-9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4B57F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4B57FB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4B57FB" w:rsidRPr="00B62884">
        <w:rPr>
          <w:b/>
        </w:rPr>
        <w:t>BULAT d.o.o., Bana Josipa Jelačića 145, Martin, MBS: 030119374, OIB: 00884085501</w:t>
      </w:r>
      <w:r w:rsidR="006139EC">
        <w:t xml:space="preserve">, </w:t>
      </w:r>
      <w:r w:rsidR="003B4C28">
        <w:t xml:space="preserve">dana </w:t>
      </w:r>
      <w:r w:rsidR="004B57FB">
        <w:t>27. rujna</w:t>
      </w:r>
      <w:r w:rsidR="00EC52D1">
        <w:t xml:space="preserve"> 2016. g.,</w:t>
      </w:r>
      <w:r w:rsidR="003B4C28">
        <w:t xml:space="preserve"> </w:t>
      </w:r>
      <w:r>
        <w:t xml:space="preserve"> </w:t>
      </w:r>
    </w:p>
    <w:p w:rsidRDefault="00EC52D1" w:rsidP="00EC52D1" w:rsidR="00857D02">
      <w:pPr>
        <w:pStyle w:val="Tijeloteksta"/>
        <w:tabs>
          <w:tab w:pos="3315" w:val="left"/>
        </w:tabs>
      </w:pPr>
      <w:r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4B57FB">
        <w:t xml:space="preserve"> </w:t>
      </w:r>
      <w:r w:rsidR="009B61F0">
        <w:t xml:space="preserve">nad dužnikom </w:t>
      </w:r>
      <w:r w:rsidR="004B57FB" w:rsidRPr="00B62884">
        <w:rPr>
          <w:b/>
        </w:rPr>
        <w:t>BULAT d.o.o., Bana Josipa Jelačića 145, Martin, MBS: 030119374, OIB: 00884085501</w:t>
      </w:r>
      <w:r w:rsidR="004B57FB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0020 0 s pozivom na broj HR05 272-</w:t>
      </w:r>
      <w:r w:rsidR="004B57FB">
        <w:t>469-16</w:t>
      </w:r>
      <w:r w:rsidR="009B61F0">
        <w:t xml:space="preserve"> kod Hrv</w:t>
      </w:r>
      <w:r w:rsidR="00963406">
        <w:t xml:space="preserve">atske poštanske banke iznos od </w:t>
      </w:r>
      <w:r w:rsidR="004B57FB">
        <w:rPr>
          <w:b/>
        </w:rPr>
        <w:t>15.000,00</w:t>
      </w:r>
      <w:r w:rsidR="009B61F0">
        <w:t xml:space="preserve"> kn,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015125" w:rsidR="009B61F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 </w:t>
      </w:r>
      <w:r w:rsidR="004B57FB">
        <w:t>2. ožujka 2016. g.</w:t>
      </w:r>
      <w:r w:rsidRPr="00DD2365">
        <w:t xml:space="preserve"> prijedlog za otvaranje  stečajnog postupka nad dužnikom </w:t>
      </w:r>
      <w:r w:rsidR="004B57FB" w:rsidRPr="00B62884">
        <w:rPr>
          <w:b/>
        </w:rPr>
        <w:t>BULAT d.o.o., Bana Josipa Jelačića 145, Martin, MBS: 030119374, OIB: 00884085501</w:t>
      </w:r>
      <w:r w:rsidRPr="00DD2365">
        <w:t xml:space="preserve">.  </w:t>
      </w:r>
      <w:r w:rsidR="00FA7686">
        <w:tab/>
      </w:r>
    </w:p>
    <w:p w:rsidRDefault="00DE3087" w:rsidP="00015125" w:rsidR="00DE3087">
      <w:pPr>
        <w:tabs>
          <w:tab w:pos="4050" w:val="left"/>
        </w:tabs>
        <w:jc w:val="both"/>
      </w:pPr>
    </w:p>
    <w:p w:rsidRDefault="00DE3087" w:rsidP="00015125" w:rsidR="00DE3087">
      <w:pPr>
        <w:tabs>
          <w:tab w:pos="4050" w:val="left"/>
        </w:tabs>
        <w:jc w:val="both"/>
      </w:pPr>
    </w:p>
    <w:p w:rsidRDefault="00DD2365" w:rsidP="00015125" w:rsidR="00DD2365">
      <w:pPr>
        <w:tabs>
          <w:tab w:pos="4050" w:val="left"/>
        </w:tabs>
        <w:jc w:val="both"/>
      </w:pPr>
    </w:p>
    <w:p w:rsidRDefault="00A27295" w:rsidP="00A27295" w:rsidR="00A27295">
      <w:pPr>
        <w:ind w:firstLine="720"/>
        <w:jc w:val="both"/>
      </w:pPr>
    </w:p>
    <w:p w:rsidRDefault="004B57FB" w:rsidP="004B57FB" w:rsidR="004B57FB">
      <w:pPr>
        <w:jc w:val="right"/>
      </w:pPr>
      <w:r>
        <w:t>Broj: St-469/16-9</w:t>
      </w:r>
    </w:p>
    <w:p w:rsidRDefault="00A27295" w:rsidP="00A27295" w:rsidR="00A27295">
      <w:pPr>
        <w:ind w:firstLine="720"/>
        <w:jc w:val="both"/>
      </w:pPr>
    </w:p>
    <w:p w:rsidRDefault="00A27295" w:rsidP="00A27295" w:rsidR="00A27295">
      <w:pPr>
        <w:ind w:firstLine="720"/>
        <w:jc w:val="both"/>
      </w:pPr>
    </w:p>
    <w:p w:rsidRDefault="001448A0" w:rsidP="00A27295" w:rsidR="009B61F0">
      <w:pPr>
        <w:ind w:firstLine="720"/>
        <w:jc w:val="both"/>
      </w:pPr>
      <w:r>
        <w:t>Zaključkom Trgovačkog suda u Osijeku broj St-</w:t>
      </w:r>
      <w:r w:rsidR="004B57FB">
        <w:t>469/16 od 17. svibnja 2016. g.</w:t>
      </w:r>
      <w:r>
        <w:t xml:space="preserve"> pozvana je zakonska zastupnica dužnika da u roku od 15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1448A0" w:rsidP="00A27295" w:rsidR="001448A0">
      <w:pPr>
        <w:ind w:firstLine="720"/>
        <w:jc w:val="both"/>
      </w:pPr>
    </w:p>
    <w:p w:rsidRDefault="004B57FB" w:rsidP="00A27295" w:rsidR="001448A0">
      <w:pPr>
        <w:ind w:firstLine="720"/>
        <w:jc w:val="both"/>
      </w:pPr>
      <w:r>
        <w:t>Dana 22. rujna 2016. g.</w:t>
      </w:r>
      <w:r w:rsidR="001448A0">
        <w:t xml:space="preserve"> dužnik je sukladno čl. 16 st. 3 Stečajnog zakona (NN 71/15) dostavio popis imovine i obveza dužnika – </w:t>
      </w:r>
      <w:proofErr w:type="spellStart"/>
      <w:r w:rsidR="001448A0">
        <w:t>prokazni</w:t>
      </w:r>
      <w:proofErr w:type="spellEnd"/>
      <w:r w:rsidR="001448A0">
        <w:t xml:space="preserve"> popis imovine ovjerovljen kod </w:t>
      </w:r>
      <w:r>
        <w:t xml:space="preserve">javnog bilježnika Boris </w:t>
      </w:r>
      <w:proofErr w:type="spellStart"/>
      <w:r>
        <w:t>Godžirov</w:t>
      </w:r>
      <w:proofErr w:type="spellEnd"/>
      <w:r>
        <w:t xml:space="preserve"> iz Našica broj OV-4893/16 od 21. rujna 2016. g.</w:t>
      </w:r>
      <w:r w:rsidR="001448A0">
        <w:t xml:space="preserve"> iz kojeg proizlazi da dužnik nema imovinu a niti novčanih sredstava</w:t>
      </w:r>
      <w:r>
        <w:t>.</w:t>
      </w:r>
    </w:p>
    <w:p w:rsidRDefault="001448A0" w:rsidP="00A27295" w:rsidR="001448A0">
      <w:pPr>
        <w:ind w:firstLine="720"/>
        <w:jc w:val="both"/>
      </w:pPr>
    </w:p>
    <w:p w:rsidRDefault="001448A0" w:rsidP="001448A0" w:rsidR="001448A0">
      <w:pPr>
        <w:ind w:firstLine="720"/>
        <w:jc w:val="both"/>
      </w:pPr>
      <w:r>
        <w:t>Slijedom navedenog sud je utvrdio da dužnik nema imovinu koja bi ušla u stečajnu masu te je valjalo pozvati osobe koje imaju pravni interes za provedbom stečajnog postupka da uplate predujam za namirenje troškova prethodnog i otvorenog stečajnog postupka i odlučiti kao u izreci pod točkom 1. a sukladno čl. 132 st. 1 SZ.</w:t>
      </w:r>
    </w:p>
    <w:p w:rsidRDefault="001448A0" w:rsidP="001448A0" w:rsidR="009B61F0">
      <w:pPr>
        <w:ind w:firstLine="720"/>
        <w:jc w:val="both"/>
      </w:pPr>
      <w:r>
        <w:t xml:space="preserve"> </w:t>
      </w: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B57FB">
        <w:t>27. rujna</w:t>
      </w:r>
      <w:r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4B57FB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B57FB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B57FB">
        <w:t>27.10.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STEČAJNI SUDAC</w:t>
      </w:r>
    </w:p>
    <w:p w:rsidRDefault="00960C63" w:rsidP="00960C63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>POUKA O PRAVNOM LIJEKU:</w:t>
      </w:r>
    </w:p>
    <w:p w:rsidRDefault="00960C63" w:rsidP="00960C63" w:rsidR="00960C63">
      <w:pPr>
        <w:pStyle w:val="Tijeloteksta"/>
        <w:jc w:val="left"/>
      </w:pPr>
      <w:r>
        <w:t>Protiv ovog rješenja nije dopuštena posebna žalba (čl. 42. st. 1. Stečajnog zakona).</w:t>
      </w:r>
    </w:p>
    <w:p w:rsidRDefault="00960C63" w:rsidP="00960C63" w:rsidR="00960C63">
      <w:pPr>
        <w:pStyle w:val="Tijeloteksta"/>
        <w:jc w:val="left"/>
      </w:pPr>
    </w:p>
    <w:p w:rsidRDefault="00960C63" w:rsidP="00960C63" w:rsidR="00960C63">
      <w:pPr>
        <w:pStyle w:val="Tijeloteksta"/>
        <w:ind w:left="360"/>
        <w:jc w:val="left"/>
      </w:pPr>
    </w:p>
    <w:p w:rsidRDefault="00960C63" w:rsidP="00960C63" w:rsidR="00960C63"/>
    <w:p w:rsidRDefault="00960C63" w:rsidP="00960C63" w:rsidR="00960C63"/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960C63" w:rsidP="00960C63" w:rsidR="00960C63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960C63" w:rsidP="00960C63" w:rsidR="00960C63" w:rsidRPr="00F924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960C63" w:rsidP="00960C63" w:rsidR="00960C63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ECB" w:rsidR="00716ECB">
      <w:r>
        <w:separator/>
      </w:r>
    </w:p>
  </w:endnote>
  <w:endnote w:id="0" w:type="continuationSeparator">
    <w:p w:rsidRDefault="00716ECB" w:rsidR="00716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ECB" w:rsidR="00716ECB">
      <w:r>
        <w:separator/>
      </w:r>
    </w:p>
  </w:footnote>
  <w:footnote w:id="0" w:type="continuationSeparator">
    <w:p w:rsidRDefault="00716ECB" w:rsidR="00716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5567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57FB"/>
    <w:rsid w:val="004B741D"/>
    <w:rsid w:val="004E5065"/>
    <w:rsid w:val="00500BBD"/>
    <w:rsid w:val="0055624C"/>
    <w:rsid w:val="005A5809"/>
    <w:rsid w:val="005B403D"/>
    <w:rsid w:val="00607E75"/>
    <w:rsid w:val="006139EC"/>
    <w:rsid w:val="006235FB"/>
    <w:rsid w:val="006826C2"/>
    <w:rsid w:val="006837ED"/>
    <w:rsid w:val="006A2408"/>
    <w:rsid w:val="006A56C2"/>
    <w:rsid w:val="00716ECB"/>
    <w:rsid w:val="007242CD"/>
    <w:rsid w:val="00725641"/>
    <w:rsid w:val="0074711B"/>
    <w:rsid w:val="00770E51"/>
    <w:rsid w:val="00786F1E"/>
    <w:rsid w:val="007A7E59"/>
    <w:rsid w:val="007C1241"/>
    <w:rsid w:val="007C3FEE"/>
    <w:rsid w:val="0080666F"/>
    <w:rsid w:val="00845567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A025E8"/>
    <w:rsid w:val="00A07AC6"/>
    <w:rsid w:val="00A14779"/>
    <w:rsid w:val="00A27295"/>
    <w:rsid w:val="00A402F9"/>
    <w:rsid w:val="00A45AC5"/>
    <w:rsid w:val="00A91ED3"/>
    <w:rsid w:val="00AB56F9"/>
    <w:rsid w:val="00AD24AA"/>
    <w:rsid w:val="00B11D59"/>
    <w:rsid w:val="00B41F79"/>
    <w:rsid w:val="00BC33DE"/>
    <w:rsid w:val="00BF7940"/>
    <w:rsid w:val="00C15361"/>
    <w:rsid w:val="00C26291"/>
    <w:rsid w:val="00C3548B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55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55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5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5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5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55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55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5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5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5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BULAT društvo s ograničenom odgovornošću za ugostiteljstvo i trgovinu</izvorni_sadrzaj>
    <derivirana_varijabla naziv="DomainObject.Predmet.ProtustrankaFormated_1">  BULAT društvo s ograničenom odgovornošću za ugostiteljstvo i trgovinu</derivirana_varijabla>
  </DomainObject.Predmet.ProtustrankaFormated>
  <DomainObject.Predmet.ProtustrankaFormatedOIB>
    <izvorni_sadrzaj>  BULAT društvo s ograničenom odgovornošću za ugostiteljstvo i trgovinu, OIB 00884085501</izvorni_sadrzaj>
    <derivirana_varijabla naziv="DomainObject.Predmet.ProtustrankaFormatedOIB_1">  BULAT društvo s ograničenom odgovornošću za ugostiteljstvo i trgovinu, OIB 00884085501</derivirana_varijabla>
  </DomainObject.Predmet.ProtustrankaFormatedOIB>
  <DomainObject.Predmet.ProtustrankaFormatedWithAdress>
    <izvorni_sadrzaj> BULAT društvo s ograničenom odgovornošću za ugostiteljstvo i trgovinu, Bana Josipa Jelačića 145, 31500 Martin</izvorni_sadrzaj>
    <derivirana_varijabla naziv="DomainObject.Predmet.ProtustrankaFormatedWithAdress_1"> BULAT društvo s ograničenom odgovornošću za ugostiteljstvo i trgovinu, Bana Josipa Jelačića 145, 31500 Martin</derivirana_varijabla>
  </DomainObject.Predmet.ProtustrankaFormatedWithAdress>
  <DomainObject.Predmet.ProtustrankaFormatedWithAdressOIB>
    <izvorni_sadrzaj> BULAT društvo s ograničenom odgovornošću za ugostiteljstvo i trgovinu, OIB 00884085501, Bana Josipa Jelačića 145, 31500 Martin</izvorni_sadrzaj>
    <derivirana_varijabla naziv="DomainObject.Predmet.ProtustrankaFormatedWithAdressOIB_1"> BULAT društvo s ograničenom odgovornošću za ugostiteljstvo i trgovinu, OIB 00884085501, Bana Josipa Jelačića 145, 31500 Martin</derivirana_varijabla>
  </DomainObject.Predmet.ProtustrankaFormatedWithAdressOIB>
  <DomainObject.Predmet.ProtustrankaWithAdress>
    <izvorni_sadrzaj>BULAT društvo s ograničenom odgovornošću za ugostiteljstvo i trgovinu Bana Josipa Jelačića 145, 31500 Martin</izvorni_sadrzaj>
    <derivirana_varijabla naziv="DomainObject.Predmet.ProtustrankaWithAdress_1">BULAT društvo s ograničenom odgovornošću za ugostiteljstvo i trgovinu Bana Josipa Jelačića 145, 31500 Martin</derivirana_varijabla>
  </DomainObject.Predmet.ProtustrankaWithAdress>
  <DomainObject.Predmet.ProtustrankaWithAdressOIB>
    <izvorni_sadrzaj>BULAT društvo s ograničenom odgovornošću za ugostiteljstvo i trgovinu, OIB 00884085501, Bana Josipa Jelačića 145, 31500 Martin</izvorni_sadrzaj>
    <derivirana_varijabla naziv="DomainObject.Predmet.ProtustrankaWithAdressOIB_1">BULAT društvo s ograničenom odgovornošću za ugostiteljstvo i trgovinu, OIB 00884085501, Bana Josipa Jelačića 145, 31500 Martin</derivirana_varijabla>
  </DomainObject.Predmet.ProtustrankaWithAdressOIB>
  <DomainObject.Predmet.ProtustrankaNazivFormated>
    <izvorni_sadrzaj>BULAT društvo s ograničenom odgovornošću za ugostiteljstvo i trgovinu</izvorni_sadrzaj>
    <derivirana_varijabla naziv="DomainObject.Predmet.ProtustrankaNazivFormated_1">BULAT društvo s ograničenom odgovornošću za ugostiteljstvo i trgovinu</derivirana_varijabla>
  </DomainObject.Predmet.ProtustrankaNazivFormated>
  <DomainObject.Predmet.ProtustrankaNazivFormatedOIB>
    <izvorni_sadrzaj>BULAT društvo s ograničenom odgovornošću za ugostiteljstvo i trgovinu, OIB 00884085501</izvorni_sadrzaj>
    <derivirana_varijabla naziv="DomainObject.Predmet.ProtustrankaNazivFormatedOIB_1">BULAT društvo s ograničenom odgovornošću za ugostiteljstvo i trgovinu, OIB 00884085501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BULAT društvo s ograničenom odgovornošću za ugostiteljstvo i trgovinu</item>
    </izvorni_sadrzaj>
    <derivirana_varijabla naziv="DomainObject.Predmet.ProtuStrankaListFormated_1">
      <item>BULAT društvo s ograničenom odgovornošću za ugostiteljstvo i trgovinu</item>
    </derivirana_varijabla>
  </DomainObject.Predmet.ProtuStrankaListFormated>
  <DomainObject.Predmet.ProtuStrankaListFormatedOIB>
    <izvorni_sadrzaj>
      <item>BULAT društvo s ograničenom odgovornošću za ugostiteljstvo i trgovinu, OIB 00884085501</item>
    </izvorni_sadrzaj>
    <derivirana_varijabla naziv="DomainObject.Predmet.ProtuStrankaListFormatedOIB_1">
      <item>BULAT društvo s ograničenom odgovornošću za ugostiteljstvo i trgovinu, OIB 00884085501</item>
    </derivirana_varijabla>
  </DomainObject.Predmet.ProtuStrankaListFormatedOIB>
  <DomainObject.Predmet.ProtuStrankaListFormatedWithAdress>
    <izvorni_sadrzaj>
      <item>BULAT društvo s ograničenom odgovornošću za ugostiteljstvo i trgovinu, Bana Josipa Jelačića 145, 31500 Martin</item>
    </izvorni_sadrzaj>
    <derivirana_varijabla naziv="DomainObject.Predmet.ProtuStrankaListFormatedWithAdress_1">
      <item>BULAT društvo s ograničenom odgovornošću za ugostiteljstvo i trgovinu, Bana Josipa Jelačića 145, 31500 Martin</item>
    </derivirana_varijabla>
  </DomainObject.Predmet.ProtuStrankaListFormatedWithAdress>
  <DomainObject.Predmet.ProtuStrankaListFormatedWithAdressOIB>
    <izvorni_sadrzaj>
      <item>BULAT društvo s ograničenom odgovornošću za ugostiteljstvo i trgovinu, OIB 00884085501, Bana Josipa Jelačića 145, 31500 Martin</item>
    </izvorni_sadrzaj>
    <derivirana_varijabla naziv="DomainObject.Predmet.ProtuStrankaListFormatedWithAdressOIB_1">
      <item>BULAT društvo s ograničenom odgovornošću za ugostiteljstvo i trgovinu, OIB 00884085501, Bana Josipa Jelačića 145, 31500 Martin</item>
    </derivirana_varijabla>
  </DomainObject.Predmet.ProtuStrankaListFormatedWithAdressOIB>
  <DomainObject.Predmet.ProtuStrankaListNazivFormated>
    <izvorni_sadrzaj>
      <item>BULAT društvo s ograničenom odgovornošću za ugostiteljstvo i trgovinu</item>
    </izvorni_sadrzaj>
    <derivirana_varijabla naziv="DomainObject.Predmet.ProtuStrankaListNazivFormated_1">
      <item>BULAT društvo s ograničenom odgovornošću za ugostiteljstvo i trgovinu</item>
    </derivirana_varijabla>
  </DomainObject.Predmet.ProtuStrankaListNazivFormated>
  <DomainObject.Predmet.ProtuStrankaListNazivFormatedOIB>
    <izvorni_sadrzaj>
      <item>BULAT društvo s ograničenom odgovornošću za ugostiteljstvo i trgovinu, OIB 00884085501</item>
    </izvorni_sadrzaj>
    <derivirana_varijabla naziv="DomainObject.Predmet.ProtuStrankaListNazivFormatedOIB_1">
      <item>BULAT društvo s ograničenom odgovornošću za ugostiteljstvo i trgovinu, OIB 00884085501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BULAT društvo s ograničenom odgovornošću za ugostiteljstvo i trgovinu</izvorni_sadrzaj>
    <derivirana_varijabla naziv="DomainObject.Predmet.ProtustrankaIDrugi_1">BULAT društvo s ograničenom odgovornošću za ugostiteljstvo i trgovinu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BULAT društvo s ograničenom odgovornošću za ugostiteljstvo i trgovinu, OIB 00884085501, Bana Josipa Jelačića 145, 31500 Martin</izvorni_sadrzaj>
    <derivirana_varijabla naziv="DomainObject.Predmet.ProtustrankaIDrugiAdressOIB_1">BULAT društvo s ograničenom odgovornošću za ugostiteljstvo i trgovinu, OIB 00884085501, Bana Josipa Jelačića 145,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BULAT društvo s ograničenom odgovornošću za ugostiteljstvo i trgovinu</item>
    </izvorni_sadrzaj>
    <derivirana_varijabla naziv="DomainObject.Predmet.SudioniciListNaziv_1">
      <item>FINA RC OSIJEK</item>
      <item>BULAT društvo s ograničenom odgovornošću za ugostiteljstvo i trgovinu</item>
    </derivirana_varijabla>
  </DomainObject.Predmet.SudioniciListNaziv>
  <DomainObject.Predmet.SudioniciListAdressOIB>
    <izvorni_sadrzaj>
      <item>FINA RC OSIJEK, OIB 85821130368, L. Jegera 3,31000 Osijek</item>
      <item>BULAT društvo s ograničenom odgovornošću za ugostiteljstvo i trgovinu, OIB 00884085501, Bana Josipa Jelačića 145,31500 Martin</item>
    </izvorni_sadrzaj>
    <derivirana_varijabla naziv="DomainObject.Predmet.SudioniciListAdressOIB_1">
      <item>FINA RC OSIJEK, OIB 85821130368, L. Jegera 3,31000 Osijek</item>
      <item>BULAT društvo s ograničenom odgovornošću za ugostiteljstvo i trgovinu, OIB 00884085501, Bana Josipa Jelačića 145,31500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00884085501</item>
    </izvorni_sadrzaj>
    <derivirana_varijabla naziv="DomainObject.Predmet.SudioniciListNazivOIB_1">
      <item>, OIB 85821130368</item>
      <item>, OIB 00884085501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03271F-D31A-48A1-BF14-81A1855D6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498</properties:Words>
  <properties:Characters>2537</properties:Characters>
  <properties:Lines>122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2016-09-27T11:14:00Z</dcterms:created>
  <dc:creator>hermanj</dc:creator>
  <cp:lastModifiedBy>Danijela Sekulić</cp:lastModifiedBy>
  <cp:lastPrinted>2016-09-27T11:14:00Z</cp:lastPrinted>
  <dcterms:modified xmlns:xsi="http://www.w3.org/2001/XMLSchema-instance" xsi:type="dcterms:W3CDTF">2016-09-27T11:15:00Z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