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c01f" w14:paraId="4b5c01f" w:rsidRDefault="008D16D5" w:rsidP="008D16D5" w:rsidR="008D16D5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6D5" w:rsidP="008D16D5" w:rsidR="008D16D5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D16D5" w:rsidP="008D16D5" w:rsidR="008D16D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D16D5" w:rsidP="008D16D5" w:rsidR="008D16D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D16D5" w:rsidP="008D16D5" w:rsidR="008D16D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8D16D5" w:rsidP="008D16D5" w:rsidR="008D16D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8D16D5" w:rsidP="008D16D5" w:rsidR="008D16D5" w:rsidRPr="00111278">
      <w:pPr>
        <w:jc w:val="center"/>
        <w:rPr>
          <w:rFonts w:cs="Times New Roman" w:eastAsia="Times New Roman"/>
          <w:szCs w:val="24"/>
        </w:rPr>
      </w:pPr>
    </w:p>
    <w:p w:rsidRDefault="008D16D5" w:rsidP="008D16D5" w:rsidR="008D16D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8D16D5" w:rsidP="008D16D5" w:rsidR="008D16D5" w:rsidRPr="00111278">
      <w:pPr>
        <w:rPr>
          <w:rFonts w:cs="Times New Roman" w:eastAsia="Times New Roman"/>
          <w:szCs w:val="24"/>
        </w:rPr>
      </w:pPr>
    </w:p>
    <w:p w:rsidRDefault="008D16D5" w:rsidP="008D16D5" w:rsidR="008D16D5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2283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 xml:space="preserve">2. veljače 2016.,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BIT 01 d. o. o. u likvidaciji Pula, Posavski Ljudevita 7, OIB 40205431345, MBS 040168704,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8D16D5" w:rsidP="008D16D5" w:rsidR="008D16D5" w:rsidRPr="00111278">
      <w:pPr>
        <w:ind w:firstLine="708"/>
        <w:rPr>
          <w:rFonts w:cs="Times New Roman" w:eastAsia="Times New Roman"/>
          <w:szCs w:val="24"/>
        </w:rPr>
      </w:pPr>
    </w:p>
    <w:p w:rsidRDefault="008D16D5" w:rsidP="008D16D5" w:rsidR="008D16D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8D16D5" w:rsidP="008D16D5" w:rsidR="008D16D5" w:rsidRPr="00111278">
      <w:pPr>
        <w:rPr>
          <w:rFonts w:cs="Times New Roman" w:eastAsia="Times New Roman"/>
          <w:szCs w:val="24"/>
        </w:rPr>
      </w:pPr>
    </w:p>
    <w:p w:rsidRDefault="008D16D5" w:rsidP="008D16D5" w:rsidR="008D16D5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BIT 01 d. o. o. u likvidaciji Pula, Posavski Ljudevita 7, OIB 40205431345, MBS 040168704.</w:t>
      </w:r>
    </w:p>
    <w:p w:rsidRDefault="008D16D5" w:rsidP="008D16D5" w:rsidR="008D16D5" w:rsidRPr="00651511">
      <w:pPr>
        <w:ind w:firstLine="708"/>
        <w:rPr>
          <w:rFonts w:cs="Times New Roman" w:eastAsia="Times New Roman"/>
          <w:szCs w:val="24"/>
        </w:rPr>
      </w:pPr>
    </w:p>
    <w:p w:rsidRDefault="008D16D5" w:rsidP="008D16D5" w:rsidR="008D16D5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8D16D5" w:rsidP="008D16D5" w:rsidR="008D16D5" w:rsidRPr="00111278">
      <w:pPr>
        <w:ind w:firstLine="708"/>
        <w:rPr>
          <w:rFonts w:cs="Times New Roman" w:eastAsia="Times New Roman"/>
          <w:szCs w:val="24"/>
        </w:rPr>
      </w:pPr>
    </w:p>
    <w:p w:rsidRDefault="008D16D5" w:rsidP="008D16D5" w:rsidR="008D16D5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BIT 01 d. o. o. u likvidaciji Pula. </w:t>
      </w:r>
      <w:r w:rsidRPr="00651511">
        <w:rPr>
          <w:rFonts w:cs="Times New Roman" w:eastAsia="Times New Roman"/>
          <w:szCs w:val="24"/>
        </w:rPr>
        <w:t xml:space="preserve">U zahtjevu je navedeno da dužnik nema zaposlenih te da na dan </w:t>
      </w:r>
      <w:r>
        <w:rPr>
          <w:rFonts w:cs="Times New Roman" w:eastAsia="Times New Roman"/>
          <w:szCs w:val="24"/>
        </w:rPr>
        <w:t>2. veljače 2016</w:t>
      </w:r>
      <w:r w:rsidRPr="00651511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5.741,57 kunu</w:t>
      </w:r>
      <w:r w:rsidRPr="00651511">
        <w:rPr>
          <w:rFonts w:cs="Times New Roman" w:eastAsia="Times New Roman"/>
          <w:szCs w:val="24"/>
        </w:rPr>
        <w:t>.</w:t>
      </w:r>
    </w:p>
    <w:p w:rsidRDefault="008D16D5" w:rsidP="008D16D5" w:rsidR="008D16D5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D16D5" w:rsidP="008D16D5" w:rsidR="008D16D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Tt-14/5675.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8D16D5" w:rsidP="008D16D5" w:rsidR="008D16D5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D16D5" w:rsidP="008D16D5" w:rsidR="008D16D5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8D16D5" w:rsidP="008D16D5" w:rsidR="008D16D5" w:rsidRPr="00111278">
      <w:pPr>
        <w:jc w:val="center"/>
        <w:rPr>
          <w:rFonts w:cs="Times New Roman" w:eastAsia="Times New Roman"/>
          <w:szCs w:val="24"/>
        </w:rPr>
      </w:pPr>
    </w:p>
    <w:p w:rsidRDefault="008D16D5" w:rsidP="008D16D5" w:rsidR="008D16D5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8D16D5" w:rsidP="008D16D5" w:rsidR="008D16D5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8D16D5" w:rsidP="008D16D5" w:rsidR="008D16D5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8D16D5" w:rsidP="008D16D5" w:rsidR="008D16D5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8D16D5" w:rsidP="008D16D5" w:rsidR="008D16D5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8D16D5" w:rsidP="008D16D5" w:rsidR="008D16D5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8D16D5" w:rsidP="008D16D5" w:rsidR="008D16D5" w:rsidRPr="00111278"/>
    <w:p w:rsidRDefault="008D16D5" w:rsidP="008D16D5" w:rsidR="008D16D5" w:rsidRPr="00111278"/>
    <w:p w:rsidRDefault="008D16D5" w:rsidP="008D16D5" w:rsidR="008D16D5" w:rsidRPr="00111278"/>
    <w:p w:rsidRDefault="008D16D5" w:rsidP="008D16D5" w:rsidR="008D16D5" w:rsidRPr="00111278"/>
    <w:p w:rsidRDefault="008D16D5" w:rsidP="008D16D5" w:rsidR="008D16D5" w:rsidRPr="00111278"/>
    <w:p w:rsidRDefault="008D16D5" w:rsidP="008D16D5" w:rsidR="008D16D5"/>
    <w:p w:rsidRDefault="008D16D5" w:rsidP="008D16D5" w:rsidR="008D16D5"/>
    <w:p w:rsidRDefault="008D16D5" w:rsidP="008D16D5" w:rsidR="008D16D5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6D5" w:rsidP="008D16D5" w:rsidR="008D16D5">
      <w:r>
        <w:separator/>
      </w:r>
    </w:p>
  </w:endnote>
  <w:endnote w:id="0" w:type="continuationSeparator">
    <w:p w:rsidRDefault="008D16D5" w:rsidP="008D16D5" w:rsidR="008D1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6D5" w:rsidP="008D16D5" w:rsidR="008D16D5">
      <w:r>
        <w:separator/>
      </w:r>
    </w:p>
  </w:footnote>
  <w:footnote w:id="0" w:type="continuationSeparator">
    <w:p w:rsidRDefault="008D16D5" w:rsidP="008D16D5" w:rsidR="008D1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6D5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044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St-236/2016-3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6D5" w:rsidP="005860D2" w:rsidR="005860D2" w:rsidRPr="005860D2">
    <w:pPr>
      <w:pStyle w:val="Zaglavlje"/>
      <w:jc w:val="right"/>
      <w:rPr>
        <w:szCs w:val="24"/>
      </w:rPr>
    </w:pPr>
    <w:r>
      <w:rPr>
        <w:szCs w:val="24"/>
      </w:rPr>
      <w:t>11 St-236/2016-3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E58"/>
    <w:rsid w:val="00310447"/>
    <w:rsid w:val="004F5027"/>
    <w:rsid w:val="008D16D5"/>
    <w:rsid w:val="00951E5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6D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6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D16D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1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16D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16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6D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4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044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04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04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6D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6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D16D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1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16D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16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6D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4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044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04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04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01 d. o. o. u likvidaciji PULA</izvorni_sadrzaj>
    <derivirana_varijabla naziv="DomainObject.Predmet.ProtustrankaFormated_1">  BIT 01 d. o. o. u likvidaciji PULA</derivirana_varijabla>
  </DomainObject.Predmet.ProtustrankaFormated>
  <DomainObject.Predmet.ProtustrankaFormatedOIB>
    <izvorni_sadrzaj>  BIT 01 d. o. o. u likvidaciji PULA, OIB 40205431345</izvorni_sadrzaj>
    <derivirana_varijabla naziv="DomainObject.Predmet.ProtustrankaFormatedOIB_1">  BIT 01 d. o. o. u likvidaciji PULA, OIB 40205431345</derivirana_varijabla>
  </DomainObject.Predmet.ProtustrankaFormatedOIB>
  <DomainObject.Predmet.ProtustrankaFormatedWithAdress>
    <izvorni_sadrzaj> BIT 01 d. o. o. u likvidaciji PULA, Posavski Ljudevita 7, 52100 Pula</izvorni_sadrzaj>
    <derivirana_varijabla naziv="DomainObject.Predmet.ProtustrankaFormatedWithAdress_1"> BIT 01 d. o. o. u likvidaciji PULA, Posavski Ljudevita 7, 52100 Pula</derivirana_varijabla>
  </DomainObject.Predmet.ProtustrankaFormatedWithAdress>
  <DomainObject.Predmet.ProtustrankaFormatedWithAdressOIB>
    <izvorni_sadrzaj> BIT 01 d. o. o. u likvidaciji PULA, OIB 40205431345, Posavski Ljudevita 7, 52100 Pula</izvorni_sadrzaj>
    <derivirana_varijabla naziv="DomainObject.Predmet.ProtustrankaFormatedWithAdressOIB_1"> BIT 01 d. o. o. u likvidaciji PULA, OIB 40205431345, Posavski Ljudevita 7, 52100 Pula</derivirana_varijabla>
  </DomainObject.Predmet.ProtustrankaFormatedWithAdressOIB>
  <DomainObject.Predmet.ProtustrankaWithAdress>
    <izvorni_sadrzaj>BIT 01 d. o. o. u likvidaciji PULA Posavski Ljudevita 7, 52100 Pula</izvorni_sadrzaj>
    <derivirana_varijabla naziv="DomainObject.Predmet.ProtustrankaWithAdress_1">BIT 01 d. o. o. u likvidaciji PULA Posavski Ljudevita 7, 52100 Pula</derivirana_varijabla>
  </DomainObject.Predmet.ProtustrankaWithAdress>
  <DomainObject.Predmet.ProtustrankaWithAdressOIB>
    <izvorni_sadrzaj>BIT 01 d. o. o. u likvidaciji PULA, OIB 40205431345, Posavski Ljudevita 7, 52100 Pula</izvorni_sadrzaj>
    <derivirana_varijabla naziv="DomainObject.Predmet.ProtustrankaWithAdressOIB_1">BIT 01 d. o. o. u likvidaciji PULA, OIB 40205431345, Posavski Ljudevita 7, 52100 Pula</derivirana_varijabla>
  </DomainObject.Predmet.ProtustrankaWithAdressOIB>
  <DomainObject.Predmet.ProtustrankaNazivFormated>
    <izvorni_sadrzaj>BIT 01 d. o. o. u likvidaciji PULA</izvorni_sadrzaj>
    <derivirana_varijabla naziv="DomainObject.Predmet.ProtustrankaNazivFormated_1">BIT 01 d. o. o. u likvidaciji PULA</derivirana_varijabla>
  </DomainObject.Predmet.ProtustrankaNazivFormated>
  <DomainObject.Predmet.ProtustrankaNazivFormatedOIB>
    <izvorni_sadrzaj>BIT 01 d. o. o. u likvidaciji PULA, OIB 40205431345</izvorni_sadrzaj>
    <derivirana_varijabla naziv="DomainObject.Predmet.ProtustrankaNazivFormatedOIB_1">BIT 01 d. o. o. u likvidaciji PULA, OIB 40205431345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5741.57</izvorni_sadrzaj>
    <derivirana_varijabla naziv="DomainObject.Predmet.TrenutnaVrijednost_1">5741.57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 01 d. o. o. u likvidaciji PULA</item>
    </izvorni_sadrzaj>
    <derivirana_varijabla naziv="DomainObject.Predmet.ProtuStrankaListFormated_1">
      <item>BIT 01 d. o. o. u likvidaciji PULA</item>
    </derivirana_varijabla>
  </DomainObject.Predmet.ProtuStrankaListFormated>
  <DomainObject.Predmet.ProtuStrankaListFormatedOIB>
    <izvorni_sadrzaj>
      <item>BIT 01 d. o. o. u likvidaciji PULA, OIB 40205431345</item>
    </izvorni_sadrzaj>
    <derivirana_varijabla naziv="DomainObject.Predmet.ProtuStrankaListFormatedOIB_1">
      <item>BIT 01 d. o. o. u likvidaciji PULA, OIB 40205431345</item>
    </derivirana_varijabla>
  </DomainObject.Predmet.ProtuStrankaListFormatedOIB>
  <DomainObject.Predmet.ProtuStrankaListFormatedWithAdress>
    <izvorni_sadrzaj>
      <item>BIT 01 d. o. o. u likvidaciji PULA, Posavski Ljudevita 7, 52100 Pula</item>
    </izvorni_sadrzaj>
    <derivirana_varijabla naziv="DomainObject.Predmet.ProtuStrankaListFormatedWithAdress_1">
      <item>BIT 01 d. o. o. u likvidaciji PULA, Posavski Ljudevita 7, 52100 Pula</item>
    </derivirana_varijabla>
  </DomainObject.Predmet.ProtuStrankaListFormatedWithAdress>
  <DomainObject.Predmet.ProtuStrankaListFormatedWithAdressOIB>
    <izvorni_sadrzaj>
      <item>BIT 01 d. o. o. u likvidaciji PULA, OIB 40205431345, Posavski Ljudevita 7, 52100 Pula</item>
    </izvorni_sadrzaj>
    <derivirana_varijabla naziv="DomainObject.Predmet.ProtuStrankaListFormatedWithAdressOIB_1">
      <item>BIT 01 d. o. o. u likvidaciji PULA, OIB 40205431345, Posavski Ljudevita 7, 52100 Pula</item>
    </derivirana_varijabla>
  </DomainObject.Predmet.ProtuStrankaListFormatedWithAdressOIB>
  <DomainObject.Predmet.ProtuStrankaListNazivFormated>
    <izvorni_sadrzaj>
      <item>BIT 01 d. o. o. u likvidaciji PULA</item>
    </izvorni_sadrzaj>
    <derivirana_varijabla naziv="DomainObject.Predmet.ProtuStrankaListNazivFormated_1">
      <item>BIT 01 d. o. o. u likvidaciji PULA</item>
    </derivirana_varijabla>
  </DomainObject.Predmet.ProtuStrankaListNazivFormated>
  <DomainObject.Predmet.ProtuStrankaListNazivFormatedOIB>
    <izvorni_sadrzaj>
      <item>BIT 01 d. o. o. u likvidaciji PULA, OIB 40205431345</item>
    </izvorni_sadrzaj>
    <derivirana_varijabla naziv="DomainObject.Predmet.ProtuStrankaListNazivFormatedOIB_1">
      <item>BIT 01 d. o. o. u likvidaciji PULA, OIB 40205431345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 01 d. o. o. u likvidaciji PULA</izvorni_sadrzaj>
    <derivirana_varijabla naziv="DomainObject.Predmet.ProtustrankaIDrugi_1">BIT 01 d. o. 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BIT 01 d. o. o. u likvidaciji PULA, OIB 40205431345, Posavski Ljudevita 7, 52100 Pula</izvorni_sadrzaj>
    <derivirana_varijabla naziv="DomainObject.Predmet.ProtustrankaIDrugiAdressOIB_1">BIT 01 d. o. o. u likvidaciji PULA, OIB 40205431345, Posavski Ljudevita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BIT 01 d. o. o. u likvidaciji PULA</item>
    </izvorni_sadrzaj>
    <derivirana_varijabla naziv="DomainObject.Predmet.SudioniciListNaziv_1">
      <item>FINANCIJSKA AGENCIJA, RC RIJEKA, PODRUŽNICA PULA, PULA</item>
      <item>BIT 01 d. o. 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BIT 01 d. o. o. u likvidaciji PULA, OIB 40205431345, Posavski Ljudevita 7,52100 Pula</item>
    </izvorni_sadrzaj>
    <derivirana_varijabla naziv="DomainObject.Predmet.SudioniciListAdressOIB_1">
      <item>FINANCIJSKA AGENCIJA, RC RIJEKA, PODRUŽNICA PULA, PULA, OIB 85821130368, Giardini 5,52100 Pula</item>
      <item>BIT 01 d. o. o. u likvidaciji PULA, OIB 40205431345, Posavski Ljudevita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40205431345</item>
    </izvorni_sadrzaj>
    <derivirana_varijabla naziv="DomainObject.Predmet.SudioniciListNazivOIB_1">
      <item>, OIB 85821130368</item>
      <item>, OIB 40205431345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2004</properties:Characters>
  <properties:Lines>57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2016-02-08T12:11:00Z</dcterms:created>
  <dc:creator>Mihaela Kaligari</dc:creator>
  <dc:description/>
  <cp:keywords/>
  <cp:lastModifiedBy>Jasmina Matika</cp:lastModifiedBy>
  <cp:lastPrinted>2016-02-08T12:16:00Z</cp:lastPrinted>
  <dcterms:modified xmlns:xsi="http://www.w3.org/2001/XMLSchema-instance" xsi:type="dcterms:W3CDTF">2016-02-08T12:48:00Z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