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076f" w14:paraId="43f076f" w:rsidRDefault="00012B51" w:rsidP="00012B51" w:rsidR="00012B51">
      <w:pPr>
        <w15:collapsed w:val="false"/>
      </w:pPr>
      <w:bookmarkStart w:name="_GoBack" w:id="0"/>
      <w:bookmarkEnd w:id="0"/>
      <w:r>
        <w:rPr>
          <w:rStyle w:val="Naglaeno"/>
        </w:rPr>
        <w:t xml:space="preserve">             </w:t>
      </w:r>
      <w:r w:rsidR="004A484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2B51" w:rsidP="00012B51" w:rsidR="00012B51" w:rsidRPr="00D21A2C"/>
    <w:p w:rsidRDefault="00012B51" w:rsidP="00012B51" w:rsidR="00012B51" w:rsidRPr="00B82754">
      <w:pPr>
        <w:ind w:hanging="720" w:left="360"/>
        <w:rPr>
          <w:b/>
        </w:rPr>
      </w:pPr>
      <w:r w:rsidRPr="00B82754">
        <w:rPr>
          <w:b/>
        </w:rPr>
        <w:t xml:space="preserve">     REPUBLIKA HRVATSKA</w:t>
      </w:r>
    </w:p>
    <w:p w:rsidRDefault="00012B51" w:rsidP="00012B51" w:rsidR="00012B5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6012F" w:rsidR="002B17BF">
      <w:r>
        <w:tab/>
      </w:r>
      <w:r>
        <w:tab/>
      </w:r>
      <w:r>
        <w:tab/>
      </w:r>
      <w:r>
        <w:tab/>
      </w:r>
      <w:r>
        <w:tab/>
      </w:r>
      <w:r>
        <w:tab/>
      </w:r>
      <w:r>
        <w:tab/>
      </w:r>
      <w:r>
        <w:tab/>
      </w:r>
      <w:r>
        <w:tab/>
        <w:t>14 St-</w:t>
      </w:r>
      <w:r w:rsidR="00BC692A">
        <w:t>63</w:t>
      </w:r>
      <w:r>
        <w:t>/</w:t>
      </w:r>
      <w:r w:rsidR="00BC692A">
        <w:t>09</w:t>
      </w:r>
      <w:r>
        <w:t>-</w:t>
      </w:r>
      <w:r w:rsidR="00BC692A">
        <w:t>50</w:t>
      </w:r>
      <w:r w:rsidR="00FE4046">
        <w:t>5</w:t>
      </w:r>
    </w:p>
    <w:p w:rsidRDefault="005F7C1C" w:rsidR="005F7C1C"/>
    <w:p w:rsidRDefault="006811EC" w:rsidR="006811EC"/>
    <w:p w:rsidRDefault="00012B51" w:rsidP="00012B51" w:rsidR="00012B51">
      <w:pPr>
        <w:pStyle w:val="Naslov2"/>
        <w:rPr>
          <w:b w:val="false"/>
        </w:rPr>
      </w:pPr>
      <w:r>
        <w:rPr>
          <w:b w:val="false"/>
        </w:rPr>
        <w:t>REPUBLIKA HRVATSKA</w:t>
      </w:r>
    </w:p>
    <w:p w:rsidRDefault="00012B51" w:rsidP="00012B51" w:rsidR="00012B51" w:rsidRPr="005B1C24">
      <w:pPr>
        <w:pStyle w:val="Naslov2"/>
        <w:rPr>
          <w:b w:val="false"/>
        </w:rPr>
      </w:pPr>
      <w:r w:rsidRPr="005B1C24">
        <w:rPr>
          <w:b w:val="false"/>
        </w:rPr>
        <w:t>R J E Š E N J E</w:t>
      </w:r>
    </w:p>
    <w:p w:rsidRDefault="007F57C2" w:rsidP="007F57C2" w:rsidR="007F57C2">
      <w:pPr>
        <w:jc w:val="center"/>
        <w:rPr>
          <w:b/>
          <w:bCs/>
        </w:rPr>
      </w:pPr>
    </w:p>
    <w:p w:rsidRDefault="007F57C2" w:rsidP="007F57C2" w:rsidR="007F57C2">
      <w:pPr>
        <w:jc w:val="center"/>
        <w:rPr>
          <w:b/>
          <w:bCs/>
        </w:rPr>
      </w:pPr>
    </w:p>
    <w:p w:rsidRDefault="007F57C2" w:rsidP="00276014" w:rsidR="007F57C2">
      <w:pPr>
        <w:jc w:val="both"/>
      </w:pPr>
      <w:r>
        <w:rPr>
          <w:b/>
          <w:bCs/>
        </w:rPr>
        <w:tab/>
      </w:r>
      <w:r>
        <w:t xml:space="preserve">Trgovački sud u Osijeku, po sucu </w:t>
      </w:r>
      <w:r w:rsidR="00CE254B">
        <w:t xml:space="preserve">mr. sc. </w:t>
      </w:r>
      <w:r>
        <w:t xml:space="preserve">Tihomiru Kovačeviću, kao stečajnom sucu, u stečajnom postupku nad </w:t>
      </w:r>
      <w:r w:rsidR="00CE254B">
        <w:t>stečajnom masom</w:t>
      </w:r>
      <w:r w:rsidR="00012B51">
        <w:t xml:space="preserve"> stečajnog</w:t>
      </w:r>
      <w:r w:rsidR="00CE254B">
        <w:t xml:space="preserve"> </w:t>
      </w:r>
      <w:r>
        <w:t>dužnik</w:t>
      </w:r>
      <w:r w:rsidR="00CE254B">
        <w:t>a</w:t>
      </w:r>
      <w:r>
        <w:t xml:space="preserve">: </w:t>
      </w:r>
      <w:r w:rsidR="00406E30" w:rsidRPr="00406E30">
        <w:t>KLOBUČAR d.o.o. za građevinarstvo, u stečaju, Đakovo, V. Nazora 18</w:t>
      </w:r>
      <w:r w:rsidR="00276014">
        <w:t xml:space="preserve">, dana </w:t>
      </w:r>
      <w:r w:rsidR="00406E30">
        <w:t>5</w:t>
      </w:r>
      <w:r w:rsidR="00276014">
        <w:t xml:space="preserve">. </w:t>
      </w:r>
      <w:r w:rsidR="00406E30">
        <w:t>rujn</w:t>
      </w:r>
      <w:r w:rsidR="00276014">
        <w:t>a 2018.</w:t>
      </w:r>
    </w:p>
    <w:p w:rsidRDefault="00CF6311" w:rsidP="007F57C2" w:rsidR="00CF6311">
      <w:pPr>
        <w:jc w:val="center"/>
      </w:pPr>
    </w:p>
    <w:p w:rsidRDefault="006811EC" w:rsidP="007F57C2" w:rsidR="006811EC">
      <w:pPr>
        <w:jc w:val="center"/>
      </w:pPr>
    </w:p>
    <w:p w:rsidRDefault="007F57C2" w:rsidP="007F57C2" w:rsidR="007F57C2" w:rsidRPr="00012B51">
      <w:pPr>
        <w:jc w:val="center"/>
        <w:rPr>
          <w:bCs/>
        </w:rPr>
      </w:pPr>
      <w:r w:rsidRPr="00012B51">
        <w:rPr>
          <w:bCs/>
        </w:rPr>
        <w:t>r i j e š i o  j e</w:t>
      </w:r>
    </w:p>
    <w:p w:rsidRDefault="00E85208" w:rsidR="00E85208">
      <w:pPr>
        <w:rPr>
          <w:b/>
          <w:bCs/>
        </w:rPr>
      </w:pPr>
    </w:p>
    <w:p w:rsidRDefault="00C73FC2" w:rsidR="00C73FC2">
      <w:pPr>
        <w:rPr>
          <w:b/>
          <w:bCs/>
        </w:rPr>
      </w:pPr>
    </w:p>
    <w:p w:rsidRDefault="000C46F8" w:rsidP="00800A9F" w:rsidR="000C46F8">
      <w:pPr>
        <w:numPr>
          <w:ilvl w:val="0"/>
          <w:numId w:val="4"/>
        </w:numPr>
        <w:jc w:val="both"/>
      </w:pPr>
      <w:r>
        <w:t xml:space="preserve">U stečajnom postupku nad stečajnom masom stečajnog dužnika </w:t>
      </w:r>
      <w:r w:rsidR="00800A9F" w:rsidRPr="00800A9F">
        <w:t>KLOBUČAR d.o.o. za građevinarstvo, u stečaju, Đakovo, V. Nazora 18</w:t>
      </w:r>
      <w:r w:rsidR="00800A9F">
        <w:t xml:space="preserve"> </w:t>
      </w:r>
      <w:r w:rsidR="00E36552">
        <w:t xml:space="preserve">određuje se </w:t>
      </w:r>
      <w:r w:rsidR="000F6061">
        <w:t xml:space="preserve">nastavak postupka radi </w:t>
      </w:r>
      <w:r w:rsidR="00E36552">
        <w:t>provjere postojanja</w:t>
      </w:r>
      <w:r w:rsidR="000F6061">
        <w:t xml:space="preserve"> stečajne mase</w:t>
      </w:r>
      <w:r w:rsidR="000E2B4D">
        <w:t>, te da li su dovršeni svi sudski postupci koji su bili u tijeku u vrijeme zaključenja stečajnog postupka</w:t>
      </w:r>
      <w:r w:rsidR="002721FF">
        <w:t>.</w:t>
      </w:r>
    </w:p>
    <w:p w:rsidRDefault="00CC0A10" w:rsidP="00CC0A10" w:rsidR="00CC0A10">
      <w:pPr>
        <w:ind w:left="2136"/>
        <w:jc w:val="both"/>
      </w:pPr>
    </w:p>
    <w:p w:rsidRDefault="00F9494B" w:rsidP="00CC0A10" w:rsidR="00E36552">
      <w:pPr>
        <w:numPr>
          <w:ilvl w:val="0"/>
          <w:numId w:val="4"/>
        </w:numPr>
        <w:jc w:val="both"/>
      </w:pPr>
      <w:r>
        <w:t xml:space="preserve">Stečajnim upraviteljem imenuje se </w:t>
      </w:r>
      <w:r w:rsidR="002C55C6">
        <w:t>Želimir Uršulin, Ivanec, Trg hrvatskih Ivanovaca 9</w:t>
      </w:r>
      <w:r w:rsidRPr="00B5717D">
        <w:t xml:space="preserve">, OIB </w:t>
      </w:r>
      <w:r w:rsidR="000B5A0F">
        <w:t>03842320752</w:t>
      </w:r>
      <w:r>
        <w:t xml:space="preserve"> izabran metodom slučajnog odabira – automatskom dodjelom.</w:t>
      </w:r>
    </w:p>
    <w:p w:rsidRDefault="00E36552" w:rsidP="00E36552" w:rsidR="00E36552">
      <w:pPr>
        <w:pStyle w:val="Odlomakpopisa"/>
      </w:pPr>
    </w:p>
    <w:p w:rsidRDefault="000F6061" w:rsidP="000B5A0F" w:rsidR="00D57DB4">
      <w:pPr>
        <w:numPr>
          <w:ilvl w:val="0"/>
          <w:numId w:val="4"/>
        </w:numPr>
        <w:jc w:val="both"/>
      </w:pPr>
      <w:r>
        <w:t>Nalaže se registru Trgovačkog suda u Osijeku</w:t>
      </w:r>
      <w:r w:rsidR="000A45C3">
        <w:t>, u sudski registar</w:t>
      </w:r>
      <w:r>
        <w:t xml:space="preserve"> upis</w:t>
      </w:r>
      <w:r w:rsidR="000A45C3">
        <w:t>ati</w:t>
      </w:r>
      <w:r>
        <w:t xml:space="preserve"> </w:t>
      </w:r>
      <w:r w:rsidR="000A45C3">
        <w:t>s</w:t>
      </w:r>
      <w:r>
        <w:t>tečajn</w:t>
      </w:r>
      <w:r w:rsidR="000A45C3">
        <w:t>u</w:t>
      </w:r>
      <w:r>
        <w:t xml:space="preserve"> mas</w:t>
      </w:r>
      <w:r w:rsidR="000A45C3">
        <w:t>u</w:t>
      </w:r>
      <w:r>
        <w:t xml:space="preserve"> dužnika </w:t>
      </w:r>
      <w:r w:rsidR="000A45C3">
        <w:t xml:space="preserve">iza </w:t>
      </w:r>
      <w:r w:rsidR="00800A9F" w:rsidRPr="00800A9F">
        <w:t>KLOBUČAR d.o.o. za građevinarstvo, u stečaju, Đakovo, V. Nazora 18</w:t>
      </w:r>
      <w:r w:rsidR="000B5A0F">
        <w:t xml:space="preserve"> </w:t>
      </w:r>
      <w:r w:rsidR="00623910">
        <w:t xml:space="preserve">i </w:t>
      </w:r>
      <w:r w:rsidR="00D57DB4">
        <w:t>stečajn</w:t>
      </w:r>
      <w:r w:rsidR="00623910">
        <w:t>og</w:t>
      </w:r>
      <w:r w:rsidR="00D57DB4">
        <w:t xml:space="preserve"> upravitelj</w:t>
      </w:r>
      <w:r w:rsidR="00623910">
        <w:t>a</w:t>
      </w:r>
      <w:r w:rsidR="00D57DB4">
        <w:t xml:space="preserve"> stečajne mase </w:t>
      </w:r>
      <w:r w:rsidR="000B5A0F" w:rsidRPr="000B5A0F">
        <w:t>Želimir Uršulin, Ivanec, Trg hrvatskih Ivanovaca 9, OIB 03842320752</w:t>
      </w:r>
      <w:r w:rsidR="00E26FD1">
        <w:t>.</w:t>
      </w:r>
    </w:p>
    <w:p w:rsidRDefault="00E26FD1" w:rsidP="00E26FD1" w:rsidR="00E26FD1">
      <w:pPr>
        <w:pStyle w:val="Odlomakpopisa"/>
        <w:ind w:left="2493"/>
        <w:jc w:val="both"/>
      </w:pPr>
    </w:p>
    <w:p w:rsidRDefault="006811EC" w:rsidP="00D57DB4" w:rsidR="006811EC">
      <w:pPr>
        <w:ind w:left="705"/>
        <w:jc w:val="both"/>
      </w:pPr>
    </w:p>
    <w:p w:rsidRDefault="00C73FC2" w:rsidP="00C73FC2" w:rsidR="00C73FC2" w:rsidRPr="00AF6371">
      <w:pPr>
        <w:jc w:val="center"/>
      </w:pPr>
      <w:r w:rsidRPr="00AF6371">
        <w:t>Obrazloženje</w:t>
      </w:r>
    </w:p>
    <w:p w:rsidRDefault="00C73FC2" w:rsidP="00C73FC2" w:rsidR="00C73FC2">
      <w:pPr>
        <w:jc w:val="center"/>
        <w:rPr>
          <w:b/>
        </w:rPr>
      </w:pPr>
    </w:p>
    <w:p w:rsidRDefault="00C73FC2" w:rsidP="00C73FC2" w:rsidR="00C73FC2">
      <w:pPr>
        <w:jc w:val="center"/>
        <w:rPr>
          <w:b/>
        </w:rPr>
      </w:pPr>
    </w:p>
    <w:p w:rsidRDefault="00C73FC2" w:rsidP="00CC0A10" w:rsidR="00F8765B">
      <w:pPr>
        <w:jc w:val="both"/>
      </w:pPr>
      <w:r>
        <w:tab/>
      </w:r>
      <w:r w:rsidR="00CC0A10">
        <w:t xml:space="preserve">Stečajni postupak nad dužnikom </w:t>
      </w:r>
      <w:r w:rsidR="00800A9F" w:rsidRPr="00800A9F">
        <w:t>KLOBUČAR d.o.o. za građevinarstvo, u stečaju, Đakovo, V. Nazora 18</w:t>
      </w:r>
      <w:r w:rsidR="00800A9F">
        <w:t xml:space="preserve"> </w:t>
      </w:r>
      <w:r w:rsidR="00CC0A10">
        <w:t xml:space="preserve">zaključen je rješenjem ovoga suda broj </w:t>
      </w:r>
      <w:r w:rsidR="001C5E58">
        <w:t>XIV-</w:t>
      </w:r>
      <w:r w:rsidR="00CC0A10">
        <w:t>St-</w:t>
      </w:r>
      <w:r w:rsidR="00844987">
        <w:t>63</w:t>
      </w:r>
      <w:r w:rsidR="00CC0A10">
        <w:t>/</w:t>
      </w:r>
      <w:r w:rsidR="001C5E58">
        <w:t>0</w:t>
      </w:r>
      <w:r w:rsidR="00844987">
        <w:t>9</w:t>
      </w:r>
      <w:r w:rsidR="00CC0A10">
        <w:t>-</w:t>
      </w:r>
      <w:r w:rsidR="00844987">
        <w:t>33</w:t>
      </w:r>
      <w:r w:rsidR="001C5E58">
        <w:t>2</w:t>
      </w:r>
      <w:r w:rsidR="00CC0A10">
        <w:t xml:space="preserve"> od </w:t>
      </w:r>
      <w:r w:rsidR="001C5E58">
        <w:t>1</w:t>
      </w:r>
      <w:r w:rsidR="00844987">
        <w:t>9</w:t>
      </w:r>
      <w:r w:rsidR="00CC0A10">
        <w:t>.</w:t>
      </w:r>
      <w:r w:rsidR="001C5E58">
        <w:t>1</w:t>
      </w:r>
      <w:r w:rsidR="00844987">
        <w:t>2</w:t>
      </w:r>
      <w:r w:rsidR="00CC0A10">
        <w:t>.20</w:t>
      </w:r>
      <w:r w:rsidR="00844987">
        <w:t>11</w:t>
      </w:r>
      <w:r w:rsidR="00CC0A10">
        <w:t>., uz obvezu stečajn</w:t>
      </w:r>
      <w:r w:rsidR="001C5E58">
        <w:t>og</w:t>
      </w:r>
      <w:r w:rsidR="00CC0A10">
        <w:t xml:space="preserve"> upravitelj</w:t>
      </w:r>
      <w:r w:rsidR="001C5E58">
        <w:t>a</w:t>
      </w:r>
      <w:r w:rsidR="00CC0A10">
        <w:t xml:space="preserve"> da </w:t>
      </w:r>
      <w:r w:rsidR="008C70EB">
        <w:t>do</w:t>
      </w:r>
      <w:r w:rsidR="00CC0A10">
        <w:t>vrši započet</w:t>
      </w:r>
      <w:r w:rsidR="001C5E58">
        <w:t>e</w:t>
      </w:r>
      <w:r w:rsidR="00CC0A10">
        <w:t xml:space="preserve"> </w:t>
      </w:r>
      <w:r w:rsidR="00E907ED">
        <w:t>sudsk</w:t>
      </w:r>
      <w:r w:rsidR="001C5E58">
        <w:t>e</w:t>
      </w:r>
      <w:r w:rsidR="00E907ED">
        <w:t xml:space="preserve"> postupk</w:t>
      </w:r>
      <w:r w:rsidR="001C5E58">
        <w:t>e</w:t>
      </w:r>
      <w:r w:rsidR="00E907ED">
        <w:t>.</w:t>
      </w:r>
    </w:p>
    <w:p w:rsidRDefault="00E907ED" w:rsidP="00CC0A10" w:rsidR="00E907ED">
      <w:pPr>
        <w:jc w:val="both"/>
      </w:pPr>
    </w:p>
    <w:p w:rsidRDefault="00E907ED" w:rsidP="00CC0A10" w:rsidR="00E907ED">
      <w:pPr>
        <w:jc w:val="both"/>
      </w:pPr>
      <w:r>
        <w:tab/>
      </w:r>
      <w:r w:rsidR="00F779B9">
        <w:t>Rješenjem ovoga suda poslovnog broja 14 St-</w:t>
      </w:r>
      <w:r w:rsidR="007118E7">
        <w:t>63</w:t>
      </w:r>
      <w:r w:rsidR="00F779B9">
        <w:t>/</w:t>
      </w:r>
      <w:r w:rsidR="007118E7">
        <w:t>09</w:t>
      </w:r>
      <w:r w:rsidR="00F779B9">
        <w:t>-</w:t>
      </w:r>
      <w:r w:rsidR="007118E7">
        <w:t>3</w:t>
      </w:r>
      <w:r w:rsidR="00F779B9">
        <w:t>5</w:t>
      </w:r>
      <w:r w:rsidR="007118E7">
        <w:t>0</w:t>
      </w:r>
      <w:r w:rsidR="00F779B9">
        <w:t xml:space="preserve"> od 1</w:t>
      </w:r>
      <w:r w:rsidR="007118E7">
        <w:t>7</w:t>
      </w:r>
      <w:r w:rsidR="00F779B9">
        <w:t>.</w:t>
      </w:r>
      <w:r w:rsidR="007118E7">
        <w:t>09</w:t>
      </w:r>
      <w:r w:rsidR="00F779B9">
        <w:t>.201</w:t>
      </w:r>
      <w:r w:rsidR="007118E7">
        <w:t>2</w:t>
      </w:r>
      <w:r w:rsidR="00F779B9">
        <w:t>. nastavljen je stečajni postupak nad stečajnom masom radi naknadne diobe stečajne mase, a rješenjem poslovnog broja 14 St-</w:t>
      </w:r>
      <w:r w:rsidR="007118E7">
        <w:t>63</w:t>
      </w:r>
      <w:r w:rsidR="00F779B9">
        <w:t>/</w:t>
      </w:r>
      <w:r w:rsidR="007118E7">
        <w:t>09</w:t>
      </w:r>
      <w:r w:rsidR="00F779B9">
        <w:t>-</w:t>
      </w:r>
      <w:r w:rsidR="007118E7">
        <w:t>4</w:t>
      </w:r>
      <w:r w:rsidR="00F779B9">
        <w:t>6</w:t>
      </w:r>
      <w:r w:rsidR="007118E7">
        <w:t>0</w:t>
      </w:r>
      <w:r w:rsidR="00F779B9">
        <w:t xml:space="preserve"> od </w:t>
      </w:r>
      <w:r w:rsidR="007118E7">
        <w:t>5</w:t>
      </w:r>
      <w:r w:rsidR="00F779B9">
        <w:t>.</w:t>
      </w:r>
      <w:r w:rsidR="007118E7">
        <w:t>12</w:t>
      </w:r>
      <w:r w:rsidR="00F779B9">
        <w:t>.201</w:t>
      </w:r>
      <w:r w:rsidR="007118E7">
        <w:t>2</w:t>
      </w:r>
      <w:r w:rsidR="00F779B9">
        <w:t>. zaključen je stečajni postupak nad stečajnom masom nakon provedene naknadne diobe stečajne mase.</w:t>
      </w:r>
    </w:p>
    <w:p w:rsidRDefault="00FA63F3" w:rsidP="00CC0A10" w:rsidR="00FA63F3">
      <w:pPr>
        <w:jc w:val="both"/>
      </w:pPr>
    </w:p>
    <w:p w:rsidRDefault="00FA63F3" w:rsidP="006E3484" w:rsidR="006E3484" w:rsidRPr="000625B3">
      <w:pPr>
        <w:ind w:firstLine="720"/>
        <w:jc w:val="both"/>
      </w:pPr>
      <w:r>
        <w:lastRenderedPageBreak/>
        <w:t xml:space="preserve">Budući je dužnost stečajnog upravitelja Duška Zeca po sili zakona prestala dana 30.06.2017. uslijed smrti istoga, a kako je potrebno provjeriti postojanje stečajne mase, </w:t>
      </w:r>
      <w:r w:rsidR="00E17960">
        <w:t xml:space="preserve">te da li su dovršeni svi sudski postupci koji su bili u tijeku u vrijeme zaključenja stečajnog postupka, </w:t>
      </w:r>
      <w:r>
        <w:t>odlučeno je kao u točki 2. izreke rješenja</w:t>
      </w:r>
      <w:r w:rsidR="006E3484">
        <w:t xml:space="preserve"> t</w:t>
      </w:r>
      <w:r w:rsidR="006E3484" w:rsidRPr="000625B3">
        <w:t xml:space="preserve">emeljem odredbe čl. 84. st. 1. </w:t>
      </w:r>
      <w:r w:rsidR="00DB052E" w:rsidRPr="00DB052E">
        <w:t>Stečajnog zakona (NN 71/15 i 104/17</w:t>
      </w:r>
      <w:r w:rsidR="00DB052E">
        <w:t>, dalje: SZ</w:t>
      </w:r>
      <w:r w:rsidR="00DB052E" w:rsidRPr="00DB052E">
        <w:t>)</w:t>
      </w:r>
      <w:r w:rsidR="00C60554">
        <w:t xml:space="preserve"> i čl. 85. SZ</w:t>
      </w:r>
      <w:r w:rsidR="006E3484" w:rsidRPr="000625B3">
        <w:t>.</w:t>
      </w:r>
    </w:p>
    <w:p w:rsidRDefault="00CF6311" w:rsidP="00CC0A10" w:rsidR="00CF6311">
      <w:pPr>
        <w:jc w:val="both"/>
      </w:pPr>
    </w:p>
    <w:p w:rsidRDefault="0003700A" w:rsidP="00CC0A10" w:rsidR="0003700A">
      <w:pPr>
        <w:jc w:val="both"/>
      </w:pPr>
      <w:r>
        <w:tab/>
        <w:t xml:space="preserve">Slijedom navedenog, temeljem čl. 199. </w:t>
      </w:r>
      <w:r w:rsidRPr="0003700A">
        <w:t>Stečajnog zakona (NN 44/96, 29/99, 129/00, 123/03, 82/06, 116/10, 25/12 i 133/12)</w:t>
      </w:r>
      <w:r>
        <w:t xml:space="preserve"> odlučeno je kao u t. 1. izreke, a temeljem st. 4. – 7. čl. 289. u vezi s čl. 441. </w:t>
      </w:r>
      <w:r w:rsidR="00DB052E">
        <w:t>SZ</w:t>
      </w:r>
      <w:r w:rsidR="00CF6311">
        <w:t xml:space="preserve"> odlučeno je kao u t. </w:t>
      </w:r>
      <w:r w:rsidR="006E3484">
        <w:t>3</w:t>
      </w:r>
      <w:r w:rsidR="00CF6311">
        <w:t>. izreke ovoga rješenja.</w:t>
      </w:r>
    </w:p>
    <w:p w:rsidRDefault="005F7C1C" w:rsidR="005F7C1C"/>
    <w:p w:rsidRDefault="00CF6311" w:rsidR="00CF6311"/>
    <w:p w:rsidRDefault="005F7C1C" w:rsidP="005304EB" w:rsidR="005F7C1C" w:rsidRPr="00A248DE">
      <w:pPr>
        <w:pStyle w:val="Naslov2"/>
        <w:rPr>
          <w:b w:val="false"/>
        </w:rPr>
      </w:pPr>
      <w:r w:rsidRPr="00A248DE">
        <w:rPr>
          <w:b w:val="false"/>
        </w:rPr>
        <w:t xml:space="preserve">U Osijeku </w:t>
      </w:r>
      <w:r w:rsidR="00800A9F" w:rsidRPr="00800A9F">
        <w:rPr>
          <w:b w:val="false"/>
        </w:rPr>
        <w:t xml:space="preserve">5. rujna </w:t>
      </w:r>
      <w:r w:rsidR="006811EC" w:rsidRPr="006811EC">
        <w:rPr>
          <w:b w:val="false"/>
        </w:rPr>
        <w:t>2018</w:t>
      </w:r>
      <w:r w:rsidRPr="00A248DE">
        <w:rPr>
          <w:b w:val="false"/>
        </w:rPr>
        <w:t xml:space="preserve">. </w:t>
      </w:r>
    </w:p>
    <w:p w:rsidRDefault="00CD0C1A" w:rsidR="00CD0C1A" w:rsidRPr="00A248DE">
      <w:pPr>
        <w:jc w:val="center"/>
        <w:rPr>
          <w:bCs/>
        </w:rPr>
      </w:pPr>
    </w:p>
    <w:p w:rsidRDefault="007F57C2" w:rsidP="007F57C2" w:rsidR="005F7C1C" w:rsidRPr="00A248DE">
      <w:pPr>
        <w:rPr>
          <w:bCs/>
        </w:rPr>
      </w:pPr>
      <w:r w:rsidRPr="00A248DE">
        <w:rPr>
          <w:bCs/>
        </w:rPr>
        <w:t>Zapisničar:</w:t>
      </w:r>
      <w:r w:rsidR="005F7C1C" w:rsidRPr="00A248DE">
        <w:rPr>
          <w:bCs/>
        </w:rPr>
        <w:tab/>
      </w:r>
      <w:r w:rsidR="005F7C1C" w:rsidRPr="00A248DE">
        <w:rPr>
          <w:bCs/>
        </w:rPr>
        <w:tab/>
      </w:r>
      <w:r w:rsidR="005F7C1C" w:rsidRPr="00A248DE">
        <w:rPr>
          <w:bCs/>
        </w:rPr>
        <w:tab/>
        <w:t xml:space="preserve">                        </w:t>
      </w:r>
      <w:r w:rsidR="005F7C1C" w:rsidRPr="00A248DE">
        <w:rPr>
          <w:bCs/>
        </w:rPr>
        <w:tab/>
        <w:t xml:space="preserve">                           STEČAJNI  SUDAC:</w:t>
      </w:r>
    </w:p>
    <w:p w:rsidRDefault="007F57C2" w:rsidR="00D81AFE">
      <w:pPr>
        <w:jc w:val="both"/>
        <w:rPr>
          <w:bCs/>
        </w:rPr>
      </w:pPr>
      <w:r w:rsidRPr="00A248DE">
        <w:rPr>
          <w:bCs/>
        </w:rPr>
        <w:t>Elizabeta Đeke</w:t>
      </w:r>
      <w:r w:rsidR="005F7C1C" w:rsidRPr="00A248DE">
        <w:rPr>
          <w:bCs/>
        </w:rPr>
        <w:tab/>
      </w:r>
      <w:r w:rsidR="005F7C1C" w:rsidRPr="00A248DE">
        <w:rPr>
          <w:bCs/>
        </w:rPr>
        <w:tab/>
      </w:r>
      <w:r w:rsidR="005F7C1C" w:rsidRPr="00A248DE">
        <w:rPr>
          <w:bCs/>
        </w:rPr>
        <w:tab/>
      </w:r>
      <w:r w:rsidR="005F7C1C" w:rsidRPr="00A248DE">
        <w:rPr>
          <w:bCs/>
        </w:rPr>
        <w:tab/>
      </w:r>
      <w:r w:rsidR="005F7C1C" w:rsidRPr="00A248DE">
        <w:rPr>
          <w:bCs/>
        </w:rPr>
        <w:tab/>
      </w:r>
      <w:r w:rsidR="00CE254B" w:rsidRPr="00A248DE">
        <w:tab/>
        <w:t xml:space="preserve">          mr. sc. </w:t>
      </w:r>
      <w:r w:rsidR="005F7C1C" w:rsidRPr="00A248DE">
        <w:rPr>
          <w:bCs/>
        </w:rPr>
        <w:t>Tihomir Kovačević</w:t>
      </w:r>
    </w:p>
    <w:p w:rsidRDefault="002F10CD" w:rsidR="002F10CD">
      <w:pPr>
        <w:jc w:val="both"/>
        <w:rPr>
          <w:bCs/>
        </w:rPr>
      </w:pPr>
    </w:p>
    <w:p w:rsidRDefault="002F10CD" w:rsidR="002F10CD" w:rsidRPr="002F10CD">
      <w:pPr>
        <w:jc w:val="both"/>
        <w:rPr>
          <w:bCs/>
        </w:rPr>
      </w:pPr>
    </w:p>
    <w:p w:rsidRDefault="00782BAD" w:rsidP="00782BAD" w:rsidR="00782BAD" w:rsidRPr="003E14CC">
      <w:pPr>
        <w:pStyle w:val="Tijeloteksta"/>
        <w:rPr>
          <w:bCs/>
        </w:rPr>
      </w:pPr>
      <w:r>
        <w:rPr>
          <w:bCs/>
        </w:rPr>
        <w:t>POUKA</w:t>
      </w:r>
      <w:r w:rsidRPr="003E14CC">
        <w:rPr>
          <w:bCs/>
        </w:rPr>
        <w:t xml:space="preserve"> O PRAVNOM LIJEKU:</w:t>
      </w:r>
    </w:p>
    <w:p w:rsidRDefault="00782BAD" w:rsidP="00782BAD" w:rsidR="00782BA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D81AFE" w:rsidR="00D81AFE">
      <w:pPr>
        <w:jc w:val="both"/>
      </w:pPr>
    </w:p>
    <w:p w:rsidRDefault="002F10CD" w:rsidR="002F10CD">
      <w:pPr>
        <w:jc w:val="both"/>
      </w:pPr>
    </w:p>
    <w:p w:rsidRDefault="00C03236" w:rsidR="005F7C1C" w:rsidRPr="00A248DE">
      <w:pPr>
        <w:jc w:val="both"/>
      </w:pPr>
      <w:r w:rsidRPr="00A248DE">
        <w:t>D N A :</w:t>
      </w:r>
    </w:p>
    <w:p w:rsidRDefault="007F57C2" w:rsidP="00C03236" w:rsidR="005304EB">
      <w:pPr>
        <w:numPr>
          <w:ilvl w:val="0"/>
          <w:numId w:val="3"/>
        </w:numPr>
        <w:jc w:val="both"/>
      </w:pPr>
      <w:r>
        <w:t>Stečajn</w:t>
      </w:r>
      <w:r w:rsidR="007647B5">
        <w:t>i</w:t>
      </w:r>
      <w:r>
        <w:t xml:space="preserve"> upravitelj</w:t>
      </w:r>
      <w:r w:rsidR="007647B5">
        <w:t xml:space="preserve"> Želimir Uršulin, Ivanec, Trg hrvatskih Ivanovaca 9</w:t>
      </w:r>
    </w:p>
    <w:p w:rsidRDefault="002F10CD" w:rsidP="00C03236" w:rsidR="002F10CD">
      <w:pPr>
        <w:numPr>
          <w:ilvl w:val="0"/>
          <w:numId w:val="3"/>
        </w:numPr>
        <w:jc w:val="both"/>
      </w:pPr>
      <w:r>
        <w:t>Sudski registar</w:t>
      </w:r>
      <w:r w:rsidR="00DB052E">
        <w:t xml:space="preserve"> po pravomoćnosti</w:t>
      </w:r>
    </w:p>
    <w:p w:rsidRDefault="00381BC8" w:rsidP="00381BC8" w:rsidR="00381BC8" w:rsidRPr="00381BC8">
      <w:pPr>
        <w:numPr>
          <w:ilvl w:val="0"/>
          <w:numId w:val="3"/>
        </w:numPr>
      </w:pPr>
      <w:r w:rsidRPr="00381BC8">
        <w:t>mrežna stranica e-Oglasna ploča sudova</w:t>
      </w:r>
    </w:p>
    <w:p w:rsidRDefault="00C03236" w:rsidP="00381BC8" w:rsidR="00C03236" w:rsidRPr="00C03236">
      <w:pPr>
        <w:ind w:left="720"/>
        <w:jc w:val="both"/>
      </w:pPr>
    </w:p>
    <w:sectPr w:rsidSect="00CD0C1A" w:rsidR="00C03236" w:rsidRPr="00C03236">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AF8" w:rsidR="00747AF8">
      <w:r>
        <w:separator/>
      </w:r>
    </w:p>
  </w:endnote>
  <w:endnote w:id="0" w:type="continuationSeparator">
    <w:p w:rsidRDefault="00747AF8" w:rsidR="00747A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AF8" w:rsidR="00747AF8">
      <w:r>
        <w:separator/>
      </w:r>
    </w:p>
  </w:footnote>
  <w:footnote w:id="0" w:type="continuationSeparator">
    <w:p w:rsidRDefault="00747AF8" w:rsidR="00747A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AFB" w:rsidP="007B130C" w:rsidR="00D01AF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AFB" w:rsidR="00D01AF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AFB" w:rsidP="007B130C" w:rsidR="00D01AF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0F7A">
      <w:rPr>
        <w:rStyle w:val="Brojstranice"/>
        <w:noProof/>
      </w:rPr>
      <w:t>2</w:t>
    </w:r>
    <w:r>
      <w:rPr>
        <w:rStyle w:val="Brojstranice"/>
      </w:rPr>
      <w:fldChar w:fldCharType="end"/>
    </w:r>
  </w:p>
  <w:p w:rsidRDefault="00D01AFB" w:rsidR="00D01AFB">
    <w:pPr>
      <w:pStyle w:val="Zaglavlje"/>
    </w:pPr>
  </w:p>
  <w:p w:rsidRDefault="00D01AFB" w:rsidR="00D01AFB">
    <w:pPr>
      <w:pStyle w:val="Zaglavlje"/>
    </w:pPr>
  </w:p>
  <w:p w:rsidRDefault="00D01AFB" w:rsidP="005304EB" w:rsidR="00D01AFB">
    <w:pPr>
      <w:pStyle w:val="Zaglavlje"/>
    </w:pPr>
    <w:r>
      <w:tab/>
    </w:r>
    <w:r>
      <w:tab/>
    </w:r>
    <w:r w:rsidR="00B569BD" w:rsidRPr="00B569BD">
      <w:t>14 St-</w:t>
    </w:r>
    <w:r w:rsidR="00BC692A" w:rsidRPr="00BC692A">
      <w:t>63/09-505</w:t>
    </w:r>
  </w:p>
  <w:p w:rsidRDefault="00D01AFB" w:rsidR="00D01AFB">
    <w:pPr>
      <w:pStyle w:val="Zaglavlje"/>
    </w:pPr>
  </w:p>
  <w:p w:rsidRDefault="00D01AFB" w:rsidR="00D01AFB">
    <w:pPr>
      <w:pStyle w:val="Zaglavlje"/>
    </w:pPr>
  </w:p>
  <w:p w:rsidRDefault="00D01AFB" w:rsidR="00D01AF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AFB" w:rsidP="0036012F" w:rsidR="00D01AFB">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AD0BA1"/>
    <w:multiLevelType w:val="hybridMultilevel"/>
    <w:tmpl w:val="B436FF5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8B6B65"/>
    <w:multiLevelType w:val="hybridMultilevel"/>
    <w:tmpl w:val="483ECABE"/>
    <w:lvl w:tplc="E7D09AEE" w:ilvl="0">
      <w:start w:val="14"/>
      <w:numFmt w:val="bullet"/>
      <w:lvlText w:val="-"/>
      <w:lvlJc w:val="left"/>
      <w:pPr>
        <w:ind w:hanging="360" w:left="2493"/>
      </w:pPr>
      <w:rPr>
        <w:rFonts w:cs="Times New Roman" w:eastAsia="Times New Roman" w:hAnsi="Times New Roman" w:ascii="Times New Roman" w:hint="default"/>
      </w:rPr>
    </w:lvl>
    <w:lvl w:tentative="true" w:tplc="041A0003" w:ilvl="1">
      <w:start w:val="1"/>
      <w:numFmt w:val="bullet"/>
      <w:lvlText w:val="o"/>
      <w:lvlJc w:val="left"/>
      <w:pPr>
        <w:ind w:hanging="360" w:left="3213"/>
      </w:pPr>
      <w:rPr>
        <w:rFonts w:cs="Courier New" w:hAnsi="Courier New" w:ascii="Courier New" w:hint="default"/>
      </w:rPr>
    </w:lvl>
    <w:lvl w:tentative="true" w:tplc="041A0005" w:ilvl="2">
      <w:start w:val="1"/>
      <w:numFmt w:val="bullet"/>
      <w:lvlText w:val=""/>
      <w:lvlJc w:val="left"/>
      <w:pPr>
        <w:ind w:hanging="360" w:left="3933"/>
      </w:pPr>
      <w:rPr>
        <w:rFonts w:hAnsi="Wingdings" w:ascii="Wingdings" w:hint="default"/>
      </w:rPr>
    </w:lvl>
    <w:lvl w:tentative="true" w:tplc="041A0001" w:ilvl="3">
      <w:start w:val="1"/>
      <w:numFmt w:val="bullet"/>
      <w:lvlText w:val=""/>
      <w:lvlJc w:val="left"/>
      <w:pPr>
        <w:ind w:hanging="360" w:left="4653"/>
      </w:pPr>
      <w:rPr>
        <w:rFonts w:hAnsi="Symbol" w:ascii="Symbol" w:hint="default"/>
      </w:rPr>
    </w:lvl>
    <w:lvl w:tentative="true" w:tplc="041A0003" w:ilvl="4">
      <w:start w:val="1"/>
      <w:numFmt w:val="bullet"/>
      <w:lvlText w:val="o"/>
      <w:lvlJc w:val="left"/>
      <w:pPr>
        <w:ind w:hanging="360" w:left="5373"/>
      </w:pPr>
      <w:rPr>
        <w:rFonts w:cs="Courier New" w:hAnsi="Courier New" w:ascii="Courier New" w:hint="default"/>
      </w:rPr>
    </w:lvl>
    <w:lvl w:tentative="true" w:tplc="041A0005" w:ilvl="5">
      <w:start w:val="1"/>
      <w:numFmt w:val="bullet"/>
      <w:lvlText w:val=""/>
      <w:lvlJc w:val="left"/>
      <w:pPr>
        <w:ind w:hanging="360" w:left="6093"/>
      </w:pPr>
      <w:rPr>
        <w:rFonts w:hAnsi="Wingdings" w:ascii="Wingdings" w:hint="default"/>
      </w:rPr>
    </w:lvl>
    <w:lvl w:tentative="true" w:tplc="041A0001" w:ilvl="6">
      <w:start w:val="1"/>
      <w:numFmt w:val="bullet"/>
      <w:lvlText w:val=""/>
      <w:lvlJc w:val="left"/>
      <w:pPr>
        <w:ind w:hanging="360" w:left="6813"/>
      </w:pPr>
      <w:rPr>
        <w:rFonts w:hAnsi="Symbol" w:ascii="Symbol" w:hint="default"/>
      </w:rPr>
    </w:lvl>
    <w:lvl w:tentative="true" w:tplc="041A0003" w:ilvl="7">
      <w:start w:val="1"/>
      <w:numFmt w:val="bullet"/>
      <w:lvlText w:val="o"/>
      <w:lvlJc w:val="left"/>
      <w:pPr>
        <w:ind w:hanging="360" w:left="7533"/>
      </w:pPr>
      <w:rPr>
        <w:rFonts w:cs="Courier New" w:hAnsi="Courier New" w:ascii="Courier New" w:hint="default"/>
      </w:rPr>
    </w:lvl>
    <w:lvl w:tentative="true" w:tplc="041A0005" w:ilvl="8">
      <w:start w:val="1"/>
      <w:numFmt w:val="bullet"/>
      <w:lvlText w:val=""/>
      <w:lvlJc w:val="left"/>
      <w:pPr>
        <w:ind w:hanging="360" w:left="8253"/>
      </w:pPr>
      <w:rPr>
        <w:rFonts w:hAnsi="Wingdings" w:ascii="Wingdings" w:hint="default"/>
      </w:rPr>
    </w:lvl>
  </w:abstractNum>
  <w:abstractNum w:abstractNumId="2">
    <w:nsid w:val="2E580F30"/>
    <w:multiLevelType w:val="hybridMultilevel"/>
    <w:tmpl w:val="A7923FEC"/>
    <w:lvl w:tplc="0409000F" w:ilvl="0">
      <w:start w:val="1"/>
      <w:numFmt w:val="decimal"/>
      <w:lvlText w:val="%1."/>
      <w:lvlJc w:val="left"/>
      <w:pPr>
        <w:tabs>
          <w:tab w:pos="2136" w:val="num"/>
        </w:tabs>
        <w:ind w:hanging="360" w:left="2136"/>
      </w:pPr>
    </w:lvl>
    <w:lvl w:tentative="true" w:tplc="04090019" w:ilvl="1">
      <w:start w:val="1"/>
      <w:numFmt w:val="lowerLetter"/>
      <w:lvlText w:val="%2."/>
      <w:lvlJc w:val="left"/>
      <w:pPr>
        <w:tabs>
          <w:tab w:pos="2856" w:val="num"/>
        </w:tabs>
        <w:ind w:hanging="360" w:left="2856"/>
      </w:pPr>
    </w:lvl>
    <w:lvl w:tentative="true" w:tplc="0409001B" w:ilvl="2">
      <w:start w:val="1"/>
      <w:numFmt w:val="lowerRoman"/>
      <w:lvlText w:val="%3."/>
      <w:lvlJc w:val="right"/>
      <w:pPr>
        <w:tabs>
          <w:tab w:pos="3576" w:val="num"/>
        </w:tabs>
        <w:ind w:hanging="180" w:left="3576"/>
      </w:pPr>
    </w:lvl>
    <w:lvl w:tentative="true" w:tplc="0409000F" w:ilvl="3">
      <w:start w:val="1"/>
      <w:numFmt w:val="decimal"/>
      <w:lvlText w:val="%4."/>
      <w:lvlJc w:val="left"/>
      <w:pPr>
        <w:tabs>
          <w:tab w:pos="4296" w:val="num"/>
        </w:tabs>
        <w:ind w:hanging="360" w:left="4296"/>
      </w:pPr>
    </w:lvl>
    <w:lvl w:tentative="true" w:tplc="04090019" w:ilvl="4">
      <w:start w:val="1"/>
      <w:numFmt w:val="lowerLetter"/>
      <w:lvlText w:val="%5."/>
      <w:lvlJc w:val="left"/>
      <w:pPr>
        <w:tabs>
          <w:tab w:pos="5016" w:val="num"/>
        </w:tabs>
        <w:ind w:hanging="360" w:left="5016"/>
      </w:pPr>
    </w:lvl>
    <w:lvl w:tentative="true" w:tplc="0409001B" w:ilvl="5">
      <w:start w:val="1"/>
      <w:numFmt w:val="lowerRoman"/>
      <w:lvlText w:val="%6."/>
      <w:lvlJc w:val="right"/>
      <w:pPr>
        <w:tabs>
          <w:tab w:pos="5736" w:val="num"/>
        </w:tabs>
        <w:ind w:hanging="180" w:left="5736"/>
      </w:pPr>
    </w:lvl>
    <w:lvl w:tentative="true" w:tplc="0409000F" w:ilvl="6">
      <w:start w:val="1"/>
      <w:numFmt w:val="decimal"/>
      <w:lvlText w:val="%7."/>
      <w:lvlJc w:val="left"/>
      <w:pPr>
        <w:tabs>
          <w:tab w:pos="6456" w:val="num"/>
        </w:tabs>
        <w:ind w:hanging="360" w:left="6456"/>
      </w:pPr>
    </w:lvl>
    <w:lvl w:tentative="true" w:tplc="04090019" w:ilvl="7">
      <w:start w:val="1"/>
      <w:numFmt w:val="lowerLetter"/>
      <w:lvlText w:val="%8."/>
      <w:lvlJc w:val="left"/>
      <w:pPr>
        <w:tabs>
          <w:tab w:pos="7176" w:val="num"/>
        </w:tabs>
        <w:ind w:hanging="360" w:left="7176"/>
      </w:pPr>
    </w:lvl>
    <w:lvl w:tentative="true" w:tplc="0409001B" w:ilvl="8">
      <w:start w:val="1"/>
      <w:numFmt w:val="lowerRoman"/>
      <w:lvlText w:val="%9."/>
      <w:lvlJc w:val="right"/>
      <w:pPr>
        <w:tabs>
          <w:tab w:pos="7896" w:val="num"/>
        </w:tabs>
        <w:ind w:hanging="180" w:left="7896"/>
      </w:pPr>
    </w:lvl>
  </w:abstractNum>
  <w:abstractNum w:abstractNumId="3">
    <w:nsid w:val="7101101A"/>
    <w:multiLevelType w:val="hybridMultilevel"/>
    <w:tmpl w:val="012E8C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4C61BBB"/>
    <w:multiLevelType w:val="hybridMultilevel"/>
    <w:tmpl w:val="CAFE24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1C84"/>
    <w:rsid w:val="00012B51"/>
    <w:rsid w:val="0003700A"/>
    <w:rsid w:val="00047B1C"/>
    <w:rsid w:val="00080D49"/>
    <w:rsid w:val="00095E5D"/>
    <w:rsid w:val="000A3EB6"/>
    <w:rsid w:val="000A45C3"/>
    <w:rsid w:val="000B4D38"/>
    <w:rsid w:val="000B5A0F"/>
    <w:rsid w:val="000C46F8"/>
    <w:rsid w:val="000D2BA8"/>
    <w:rsid w:val="000E2B4D"/>
    <w:rsid w:val="000E610D"/>
    <w:rsid w:val="000F099F"/>
    <w:rsid w:val="000F6061"/>
    <w:rsid w:val="0012578D"/>
    <w:rsid w:val="00141C84"/>
    <w:rsid w:val="001501A9"/>
    <w:rsid w:val="00174CA9"/>
    <w:rsid w:val="0019089D"/>
    <w:rsid w:val="001B6ED3"/>
    <w:rsid w:val="001C5E58"/>
    <w:rsid w:val="002662C6"/>
    <w:rsid w:val="002721FF"/>
    <w:rsid w:val="00276014"/>
    <w:rsid w:val="002B05E5"/>
    <w:rsid w:val="002B17BF"/>
    <w:rsid w:val="002C55C6"/>
    <w:rsid w:val="002D4260"/>
    <w:rsid w:val="002F10CD"/>
    <w:rsid w:val="0036012F"/>
    <w:rsid w:val="00381BC8"/>
    <w:rsid w:val="003A1CB7"/>
    <w:rsid w:val="003B4DD8"/>
    <w:rsid w:val="003D54E9"/>
    <w:rsid w:val="003D620D"/>
    <w:rsid w:val="003E0BC6"/>
    <w:rsid w:val="003E2141"/>
    <w:rsid w:val="003F0FFB"/>
    <w:rsid w:val="00406E30"/>
    <w:rsid w:val="00415843"/>
    <w:rsid w:val="00471EEE"/>
    <w:rsid w:val="004748DD"/>
    <w:rsid w:val="004839BB"/>
    <w:rsid w:val="00497742"/>
    <w:rsid w:val="004A4849"/>
    <w:rsid w:val="004C3579"/>
    <w:rsid w:val="004C5252"/>
    <w:rsid w:val="004F3926"/>
    <w:rsid w:val="005009D9"/>
    <w:rsid w:val="005304EB"/>
    <w:rsid w:val="00540220"/>
    <w:rsid w:val="00551263"/>
    <w:rsid w:val="00552C3F"/>
    <w:rsid w:val="00574341"/>
    <w:rsid w:val="005C7E47"/>
    <w:rsid w:val="005F7C1C"/>
    <w:rsid w:val="00623910"/>
    <w:rsid w:val="00626A77"/>
    <w:rsid w:val="0064153A"/>
    <w:rsid w:val="006811EC"/>
    <w:rsid w:val="00684B8F"/>
    <w:rsid w:val="006E3484"/>
    <w:rsid w:val="006E6549"/>
    <w:rsid w:val="0070097C"/>
    <w:rsid w:val="00702862"/>
    <w:rsid w:val="007118E7"/>
    <w:rsid w:val="00716E63"/>
    <w:rsid w:val="00747AF8"/>
    <w:rsid w:val="007647B5"/>
    <w:rsid w:val="00782BAD"/>
    <w:rsid w:val="00792744"/>
    <w:rsid w:val="00793A7E"/>
    <w:rsid w:val="00797714"/>
    <w:rsid w:val="007B130C"/>
    <w:rsid w:val="007F57C2"/>
    <w:rsid w:val="00800A9F"/>
    <w:rsid w:val="00802633"/>
    <w:rsid w:val="00844987"/>
    <w:rsid w:val="008C6CE3"/>
    <w:rsid w:val="008C70EB"/>
    <w:rsid w:val="008D7544"/>
    <w:rsid w:val="00990BE1"/>
    <w:rsid w:val="009B3596"/>
    <w:rsid w:val="009E3300"/>
    <w:rsid w:val="009F5042"/>
    <w:rsid w:val="00A02CB3"/>
    <w:rsid w:val="00A248DE"/>
    <w:rsid w:val="00A53433"/>
    <w:rsid w:val="00A6064E"/>
    <w:rsid w:val="00A70513"/>
    <w:rsid w:val="00A91A62"/>
    <w:rsid w:val="00AE0E61"/>
    <w:rsid w:val="00AF6371"/>
    <w:rsid w:val="00B31EEC"/>
    <w:rsid w:val="00B34620"/>
    <w:rsid w:val="00B4776B"/>
    <w:rsid w:val="00B569BD"/>
    <w:rsid w:val="00B8447F"/>
    <w:rsid w:val="00B95E64"/>
    <w:rsid w:val="00BA6E3E"/>
    <w:rsid w:val="00BC6487"/>
    <w:rsid w:val="00BC692A"/>
    <w:rsid w:val="00C03236"/>
    <w:rsid w:val="00C04B50"/>
    <w:rsid w:val="00C60554"/>
    <w:rsid w:val="00C63BF7"/>
    <w:rsid w:val="00C73FC2"/>
    <w:rsid w:val="00CA39C0"/>
    <w:rsid w:val="00CC0A10"/>
    <w:rsid w:val="00CC67DD"/>
    <w:rsid w:val="00CD0C1A"/>
    <w:rsid w:val="00CE254B"/>
    <w:rsid w:val="00CF6311"/>
    <w:rsid w:val="00D01AFB"/>
    <w:rsid w:val="00D57DB4"/>
    <w:rsid w:val="00D63983"/>
    <w:rsid w:val="00D81AFE"/>
    <w:rsid w:val="00D83378"/>
    <w:rsid w:val="00D97696"/>
    <w:rsid w:val="00DB052E"/>
    <w:rsid w:val="00DC6D5F"/>
    <w:rsid w:val="00E17960"/>
    <w:rsid w:val="00E26FD1"/>
    <w:rsid w:val="00E36552"/>
    <w:rsid w:val="00E50316"/>
    <w:rsid w:val="00E75ACF"/>
    <w:rsid w:val="00E85208"/>
    <w:rsid w:val="00E8660A"/>
    <w:rsid w:val="00E907ED"/>
    <w:rsid w:val="00EA6584"/>
    <w:rsid w:val="00ED74E0"/>
    <w:rsid w:val="00EE5B7C"/>
    <w:rsid w:val="00F20F7A"/>
    <w:rsid w:val="00F779B9"/>
    <w:rsid w:val="00F8765B"/>
    <w:rsid w:val="00F9494B"/>
    <w:rsid w:val="00FA63F3"/>
    <w:rsid w:val="00FD07F2"/>
    <w:rsid w:val="00FD1B50"/>
    <w:rsid w:val="00FD262A"/>
    <w:rsid w:val="00FE40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CD0C1A"/>
  </w:style>
  <w:style w:styleId="Tijeloteksta" w:type="paragraph">
    <w:name w:val="Body Text"/>
    <w:basedOn w:val="Normal"/>
    <w:link w:val="TijelotekstaChar"/>
    <w:rsid w:val="00D81AFE"/>
    <w:pPr>
      <w:jc w:val="both"/>
    </w:pPr>
  </w:style>
  <w:style w:styleId="Tekstbalonia" w:type="paragraph">
    <w:name w:val="Balloon Text"/>
    <w:basedOn w:val="Normal"/>
    <w:semiHidden/>
    <w:rsid w:val="00D01AFB"/>
    <w:rPr>
      <w:rFonts w:cs="Tahoma" w:hAnsi="Tahoma" w:ascii="Tahoma"/>
      <w:sz w:val="16"/>
      <w:szCs w:val="16"/>
    </w:rPr>
  </w:style>
  <w:style w:styleId="Naglaeno" w:type="character">
    <w:name w:val="Strong"/>
    <w:qFormat/>
    <w:rsid w:val="00012B51"/>
    <w:rPr>
      <w:b/>
      <w:bCs/>
    </w:rPr>
  </w:style>
  <w:style w:styleId="Odlomakpopisa" w:type="paragraph">
    <w:name w:val="List Paragraph"/>
    <w:basedOn w:val="Normal"/>
    <w:uiPriority w:val="34"/>
    <w:qFormat/>
    <w:rsid w:val="00CC0A10"/>
    <w:pPr>
      <w:ind w:left="708"/>
    </w:pPr>
  </w:style>
  <w:style w:customStyle="true" w:styleId="TijelotekstaChar" w:type="character">
    <w:name w:val="Tijelo teksta Char"/>
    <w:basedOn w:val="Zadanifontodlomka"/>
    <w:link w:val="Tijeloteksta"/>
    <w:rsid w:val="00782BAD"/>
    <w:rPr>
      <w:sz w:val="24"/>
      <w:szCs w:val="24"/>
    </w:rPr>
  </w:style>
  <w:style w:styleId="Tekstrezerviranogmjesta" w:type="character">
    <w:name w:val="Placeholder Text"/>
    <w:basedOn w:val="Zadanifontodlomka"/>
    <w:uiPriority w:val="99"/>
    <w:semiHidden/>
    <w:rsid w:val="00F20F7A"/>
    <w:rPr>
      <w:color w:val="808080"/>
      <w:bdr w:space="0" w:sz="0" w:color="auto" w:val="none"/>
      <w:shd w:fill="auto" w:color="auto" w:val="clear"/>
    </w:rPr>
  </w:style>
  <w:style w:customStyle="true" w:styleId="eSPISCCParagraphDefaultFont" w:type="character">
    <w:name w:val="eSPIS_CC_Paragraph Default Font"/>
    <w:basedOn w:val="Naglaeno"/>
    <w:rsid w:val="00F20F7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20F7A"/>
    <w:rPr>
      <w:b/>
      <w:bCs/>
      <w:bdr w:space="0" w:sz="0" w:color="auto" w:val="none"/>
      <w:shd w:fill="FFFFCC" w:color="auto" w:val="clear"/>
      <w:lang w:val="hr-HR"/>
    </w:rPr>
  </w:style>
  <w:style w:customStyle="true" w:styleId="PozadinaSvijetloCrvena" w:type="character">
    <w:name w:val="Pozadina_SvijetloCrvena"/>
    <w:basedOn w:val="eSPISCCParagraphDefaultFont"/>
    <w:rsid w:val="00F20F7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20F7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CD0C1A"/>
  </w:style>
  <w:style w:styleId="Tijeloteksta" w:type="paragraph">
    <w:name w:val="Body Text"/>
    <w:basedOn w:val="Normal"/>
    <w:link w:val="TijelotekstaChar"/>
    <w:rsid w:val="00D81AFE"/>
    <w:pPr>
      <w:jc w:val="both"/>
    </w:pPr>
  </w:style>
  <w:style w:styleId="Tekstbalonia" w:type="paragraph">
    <w:name w:val="Balloon Text"/>
    <w:basedOn w:val="Normal"/>
    <w:semiHidden/>
    <w:rsid w:val="00D01AFB"/>
    <w:rPr>
      <w:rFonts w:ascii="Tahoma" w:cs="Tahoma" w:hAnsi="Tahoma"/>
      <w:sz w:val="16"/>
      <w:szCs w:val="16"/>
    </w:rPr>
  </w:style>
  <w:style w:styleId="Naglaeno" w:type="character">
    <w:name w:val="Strong"/>
    <w:qFormat/>
    <w:rsid w:val="00012B51"/>
    <w:rPr>
      <w:b/>
      <w:bCs/>
    </w:rPr>
  </w:style>
  <w:style w:styleId="Odlomakpopisa" w:type="paragraph">
    <w:name w:val="List Paragraph"/>
    <w:basedOn w:val="Normal"/>
    <w:uiPriority w:val="34"/>
    <w:qFormat/>
    <w:rsid w:val="00CC0A10"/>
    <w:pPr>
      <w:ind w:left="708"/>
    </w:pPr>
  </w:style>
  <w:style w:customStyle="1" w:styleId="TijelotekstaChar" w:type="character">
    <w:name w:val="Tijelo teksta Char"/>
    <w:basedOn w:val="Zadanifontodlomka"/>
    <w:link w:val="Tijeloteksta"/>
    <w:rsid w:val="00782BAD"/>
    <w:rPr>
      <w:sz w:val="24"/>
      <w:szCs w:val="24"/>
    </w:rPr>
  </w:style>
  <w:style w:styleId="Tekstrezerviranogmjesta" w:type="character">
    <w:name w:val="Placeholder Text"/>
    <w:basedOn w:val="Zadanifontodlomka"/>
    <w:uiPriority w:val="99"/>
    <w:semiHidden/>
    <w:rsid w:val="00F20F7A"/>
    <w:rPr>
      <w:color w:val="808080"/>
      <w:bdr w:color="auto" w:space="0" w:sz="0" w:val="none"/>
      <w:shd w:color="auto" w:fill="auto" w:val="clear"/>
    </w:rPr>
  </w:style>
  <w:style w:customStyle="1" w:styleId="eSPISCCParagraphDefaultFont" w:type="character">
    <w:name w:val="eSPIS_CC_Paragraph Default Font"/>
    <w:basedOn w:val="Naglaeno"/>
    <w:rsid w:val="00F20F7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20F7A"/>
    <w:rPr>
      <w:b/>
      <w:bCs/>
      <w:bdr w:color="auto" w:space="0" w:sz="0" w:val="none"/>
      <w:shd w:color="auto" w:fill="FFFFCC" w:val="clear"/>
      <w:lang w:val="hr-HR"/>
    </w:rPr>
  </w:style>
  <w:style w:customStyle="1" w:styleId="PozadinaSvijetloCrvena" w:type="character">
    <w:name w:val="Pozadina_SvijetloCrvena"/>
    <w:basedOn w:val="eSPISCCParagraphDefaultFont"/>
    <w:rsid w:val="00F20F7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20F7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2009.</izvorni_sadrzaj>
    <derivirana_varijabla naziv="DomainObject.Predmet.DatumOsnivanja_1">21. rujna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siječnja 2012.</izvorni_sadrzaj>
    <derivirana_varijabla naziv="DomainObject.Predmet.DatumRjesavanja_1">3. siječnja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St-63/2009</izvorni_sadrzaj>
    <derivirana_varijabla naziv="DomainObject.Predmet.OznakaBroj_1">St-63/2009</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KLOBUČAR d.o.o. Đakovo</izvorni_sadrzaj>
    <derivirana_varijabla naziv="DomainObject.Predmet.ProtustrankaFormated_1">  KLOBUČAR d.o.o. Đakovo</derivirana_varijabla>
  </DomainObject.Predmet.ProtustrankaFormated>
  <DomainObject.Predmet.ProtustrankaFormatedOIB>
    <izvorni_sadrzaj>  KLOBUČAR d.o.o. Đakovo</izvorni_sadrzaj>
    <derivirana_varijabla naziv="DomainObject.Predmet.ProtustrankaFormatedOIB_1">  KLOBUČAR d.o.o. Đakovo</derivirana_varijabla>
  </DomainObject.Predmet.ProtustrankaFormatedOIB>
  <DomainObject.Predmet.ProtustrankaFormatedWithAdress>
    <izvorni_sadrzaj> KLOBUČAR d.o.o. Đakovo, V. Nazora 18, 31400 Đakovo</izvorni_sadrzaj>
    <derivirana_varijabla naziv="DomainObject.Predmet.ProtustrankaFormatedWithAdress_1"> KLOBUČAR d.o.o. Đakovo, V. Nazora 18, 31400 Đakovo</derivirana_varijabla>
  </DomainObject.Predmet.ProtustrankaFormatedWithAdress>
  <DomainObject.Predmet.ProtustrankaFormatedWithAdressOIB>
    <izvorni_sadrzaj> KLOBUČAR d.o.o. Đakovo, V. Nazora 18, 31400 Đakovo</izvorni_sadrzaj>
    <derivirana_varijabla naziv="DomainObject.Predmet.ProtustrankaFormatedWithAdressOIB_1"> KLOBUČAR d.o.o. Đakovo, V. Nazora 18, 31400 Đakovo</derivirana_varijabla>
  </DomainObject.Predmet.ProtustrankaFormatedWithAdressOIB>
  <DomainObject.Predmet.ProtustrankaWithAdress>
    <izvorni_sadrzaj>KLOBUČAR d.o.o. Đakovo V. Nazora 18, 31400 Đakovo</izvorni_sadrzaj>
    <derivirana_varijabla naziv="DomainObject.Predmet.ProtustrankaWithAdress_1">KLOBUČAR d.o.o. Đakovo V. Nazora 18, 31400 Đakovo</derivirana_varijabla>
  </DomainObject.Predmet.ProtustrankaWithAdress>
  <DomainObject.Predmet.ProtustrankaWithAdressOIB>
    <izvorni_sadrzaj>KLOBUČAR d.o.o. Đakovo, V. Nazora 18, 31400 Đakovo</izvorni_sadrzaj>
    <derivirana_varijabla naziv="DomainObject.Predmet.ProtustrankaWithAdressOIB_1">KLOBUČAR d.o.o. Đakovo, V. Nazora 18, 31400 Đakovo</derivirana_varijabla>
  </DomainObject.Predmet.ProtustrankaWithAdressOIB>
  <DomainObject.Predmet.ProtustrankaNazivFormated>
    <izvorni_sadrzaj>KLOBUČAR d.o.o. Đakovo</izvorni_sadrzaj>
    <derivirana_varijabla naziv="DomainObject.Predmet.ProtustrankaNazivFormated_1">KLOBUČAR d.o.o. Đakovo</derivirana_varijabla>
  </DomainObject.Predmet.ProtustrankaNazivFormated>
  <DomainObject.Predmet.ProtustrankaNazivFormatedOIB>
    <izvorni_sadrzaj>KLOBUČAR d.o.o. Đakovo</izvorni_sadrzaj>
    <derivirana_varijabla naziv="DomainObject.Predmet.ProtustrankaNazivFormatedOIB_1">KLOBUČAR d.o.o. Đakovo</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BACHLER d.o.o. Zagreb; DAVOR ILAKOVAC vl. elektroinstalaterskog obrta ELEKTROMONT Đakovo zastupanog po punomoćniku GORAN MANDIĆ; FITRAM TRGOVINA d.o.o. Zagreb; DRAGAN MIRKOVIĆ vl. "KIM GRADNJA" Lipovljani zastupanog po punomoćniku ĐURĐA DRAGOVIĆ-GRAHEK; PA-EL d.o.o. Veliko Trgovišće zastupanog po punomoćniku Borka Bajić; STARAJ d.o.o. Opatija zastupanog po punomoćniku JASMINKA BILOŠ; FRATEA d.o.o. Zagreb; OTIS DIZALA d.o.o. Zagreb zastupanog po punomoćniku Dražen Gazda; OPEKA d.o.o. Osijek; RH MINISTARSTVO PRAVOSUĐA, UPRAVA ZA ZATVORSKI SUSTAV, KAZNIONICA U VALTURI; PERI d.o.o. Donji Stupnik zastupanog po punomoćniku Višnja Galešić; MATIĆ d.o.o. Velika Gorica zastupanog po punomoćniku STJEPAN BRČIĆ; KIMI COMMERCE d.o.o. Viškovo zastupanog po punomoćniku ODVJ. DRUŠTVO VUKIĆ  i dr.; DORIJANO MOHOROVIĆ vl. OBRTA MOHOROVIĆ Labin zastupanog po punomoćniku ZLATA VIDAK; READYMIX CROATIA d.o.o. Kaštel Sućurac zastupanog po punomoćniku ODVJ. DRUŠTVO VUKIĆ  i dr.; RIJEKA GRADNJA d.o.o. Rijeka zastupanog po punomoćniku DUBRAVKA DOGANAC; DOM d.o.o. Darda; JOSIP TOMIŠIĆ vl. obrta BETON TOMIŠIĆ Žminj zastupanog po punomoćniku Mićo Ljubenko; CEROVLJE PROMET d.o.o. Cerovlje zastupanog po punomoćniku Mirjana Žrvnar; ALLIANZ ZAGREB d.o.o. Zagreb zastupanog po punomoćniku Odvjetnik Marijan Hanžeković; IVICA STEPIĆ vl. STEPIĆ USLUGE Vrpolje zastupanog po punomoćniku Terezija Rečić; PRANJIĆ ŽELJKO vl. obrta ESTRIGH Požega; ANTENAL d.o.o. Novigrad; RETA d.o.o. Karlovac; VIPNET d.o.o. Zagreb zastupanog po punomoćniku BORIĆ &amp; TOŠ; TERRA JASKA d.o.o. Strmec Samoborski zastupanog po punomoćniku Mirko Vujičić; MIRKO I VERICA MARIĆ; VULKAL d.o.o. Zagreb; TOLKO d.o.o. Đakovo; GREPO COMMERCE d.o.o. Zagreb; TIM 91 d.o.o. Poreč; USLUGA POREČ d.o.o. Poreč; TK GRADNJA ĐAKOVO d.o.o. Đakovo; IVAN JURCOLA vl. obrta JURCOLA Pazin; PLAKAR d.o.o. Đakovo; NOBILIS d.o.o. Antunovac zastupanog po punomoćniku Petar Vukasović; MARIO STRNAD vl. obrta STRNAD Đakovo; ZBOR PREBENDARA PRVOSTOLNE CRKVE ZAGREBAČKE Zagreb zastupanog po punomoćniku Dario Budimir; RAIFFEISENBANK AUSTRIJA Direkcija problematičnih plasmana; ZDRAVKO TATAROVIĆ; HOLCIM d.o.o. Koromačno; BACHLER d.o.o. Zagreb</izvorni_sadrzaj>
    <derivirana_varijabla naziv="DomainObject.Predmet.StrankaFormated_1">  BACHLER d.o.o. Zagreb; DAVOR ILAKOVAC vl. elektroinstalaterskog obrta ELEKTROMONT Đakovo zastupanog po punomoćniku GORAN MANDIĆ; FITRAM TRGOVINA d.o.o. Zagreb; DRAGAN MIRKOVIĆ vl. "KIM GRADNJA" Lipovljani zastupanog po punomoćniku ĐURĐA DRAGOVIĆ-GRAHEK; PA-EL d.o.o. Veliko Trgovišće zastupanog po punomoćniku Borka Bajić; STARAJ d.o.o. Opatija zastupanog po punomoćniku JASMINKA BILOŠ; FRATEA d.o.o. Zagreb; OTIS DIZALA d.o.o. Zagreb zastupanog po punomoćniku Dražen Gazda; OPEKA d.o.o. Osijek; RH MINISTARSTVO PRAVOSUĐA, UPRAVA ZA ZATVORSKI SUSTAV, KAZNIONICA U VALTURI; PERI d.o.o. Donji Stupnik zastupanog po punomoćniku Višnja Galešić; MATIĆ d.o.o. Velika Gorica zastupanog po punomoćniku STJEPAN BRČIĆ; KIMI COMMERCE d.o.o. Viškovo zastupanog po punomoćniku ODVJ. DRUŠTVO VUKIĆ  i dr.; DORIJANO MOHOROVIĆ vl. OBRTA MOHOROVIĆ Labin zastupanog po punomoćniku ZLATA VIDAK; READYMIX CROATIA d.o.o. Kaštel Sućurac zastupanog po punomoćniku ODVJ. DRUŠTVO VUKIĆ  i dr.; RIJEKA GRADNJA d.o.o. Rijeka zastupanog po punomoćniku DUBRAVKA DOGANAC; DOM d.o.o. Darda; JOSIP TOMIŠIĆ vl. obrta BETON TOMIŠIĆ Žminj zastupanog po punomoćniku Mićo Ljubenko; CEROVLJE PROMET d.o.o. Cerovlje zastupanog po punomoćniku Mirjana Žrvnar; ALLIANZ ZAGREB d.o.o. Zagreb zastupanog po punomoćniku Odvjetnik Marijan Hanžeković; IVICA STEPIĆ vl. STEPIĆ USLUGE Vrpolje zastupanog po punomoćniku Terezija Rečić; PRANJIĆ ŽELJKO vl. obrta ESTRIGH Požega; ANTENAL d.o.o. Novigrad; RETA d.o.o. Karlovac; VIPNET d.o.o. Zagreb zastupanog po punomoćniku BORIĆ &amp; TOŠ; TERRA JASKA d.o.o. Strmec Samoborski zastupanog po punomoćniku Mirko Vujičić; MIRKO I VERICA MARIĆ; VULKAL d.o.o. Zagreb; TOLKO d.o.o. Đakovo; GREPO COMMERCE d.o.o. Zagreb; TIM 91 d.o.o. Poreč; USLUGA POREČ d.o.o. Poreč; TK GRADNJA ĐAKOVO d.o.o. Đakovo; IVAN JURCOLA vl. obrta JURCOLA Pazin; PLAKAR d.o.o. Đakovo; NOBILIS d.o.o. Antunovac zastupanog po punomoćniku Petar Vukasović; MARIO STRNAD vl. obrta STRNAD Đakovo; ZBOR PREBENDARA PRVOSTOLNE CRKVE ZAGREBAČKE Zagreb zastupanog po punomoćniku Dario Budimir; RAIFFEISENBANK AUSTRIJA Direkcija problematičnih plasmana; ZDRAVKO TATAROVIĆ; HOLCIM d.o.o. Koromačno; BACHLER d.o.o. Zagreb</derivirana_varijabla>
  </DomainObject.Predmet.StrankaFormated>
  <DomainObject.Predmet.StrankaFormatedOIB>
    <izvorni_sadrzaj>  BACHLER d.o.o. Zagreb; DAVOR ILAKOVAC vl. elektroinstalaterskog obrta ELEKTROMONT Đakovo zastupanog po punomoćniku GORAN MANDIĆ; FITRAM TRGOVINA d.o.o. Zagreb; DRAGAN MIRKOVIĆ vl. "KIM GRADNJA" Lipovljani zastupanog po punomoćniku ĐURĐA DRAGOVIĆ-GRAHEK; PA-EL d.o.o. Veliko Trgovišće zastupanog po punomoćniku Borka Bajić; STARAJ d.o.o. Opatija zastupanog po punomoćniku JASMINKA BILOŠ; FRATEA d.o.o. Zagreb; OTIS DIZALA d.o.o. Zagreb zastupanog po punomoćniku Dražen Gazda; OPEKA d.o.o. Osijek; RH MINISTARSTVO PRAVOSUĐA, UPRAVA ZA ZATVORSKI SUSTAV, KAZNIONICA U VALTURI; PERI d.o.o. Donji Stupnik zastupanog po punomoćniku Višnja Galešić; MATIĆ d.o.o. Velika Gorica zastupanog po punomoćniku STJEPAN BRČIĆ; KIMI COMMERCE d.o.o. Viškovo zastupanog po punomoćniku ODVJ. DRUŠTVO VUKIĆ  i dr.; DORIJANO MOHOROVIĆ vl. OBRTA MOHOROVIĆ Labin zastupanog po punomoćniku ZLATA VIDAK; READYMIX CROATIA d.o.o. Kaštel Sućurac zastupanog po punomoćniku ODVJ. DRUŠTVO VUKIĆ  i dr.; RIJEKA GRADNJA d.o.o. Rijeka zastupanog po punomoćniku DUBRAVKA DOGANAC; DOM d.o.o. Darda; JOSIP TOMIŠIĆ vl. obrta BETON TOMIŠIĆ Žminj zastupanog po punomoćniku Mićo Ljubenko; CEROVLJE PROMET d.o.o. Cerovlje zastupanog po punomoćniku Mirjana Žrvnar; ALLIANZ ZAGREB d.o.o. Zagreb zastupanog po punomoćniku Odvjetnik Marijan Hanžeković; IVICA STEPIĆ vl. STEPIĆ USLUGE Vrpolje zastupanog po punomoćniku Terezija Rečić; PRANJIĆ ŽELJKO vl. obrta ESTRIGH Požega; ANTENAL d.o.o. Novigrad; RETA d.o.o. Karlovac; VIPNET d.o.o. Zagreb zastupanog po punomoćniku BORIĆ &amp; TOŠ; TERRA JASKA d.o.o. Strmec Samoborski zastupanog po punomoćniku Mirko Vujičić; MIRKO I VERICA MARIĆ; VULKAL d.o.o. Zagreb; TOLKO d.o.o. Đakovo; GREPO COMMERCE d.o.o. Zagreb; TIM 91 d.o.o. Poreč; USLUGA POREČ d.o.o. Poreč; TK GRADNJA ĐAKOVO d.o.o. Đakovo; IVAN JURCOLA vl. obrta JURCOLA Pazin; PLAKAR d.o.o. Đakovo; NOBILIS d.o.o. Antunovac zastupanog po punomoćniku Petar Vukasović; MARIO STRNAD vl. obrta STRNAD Đakovo; ZBOR PREBENDARA PRVOSTOLNE CRKVE ZAGREBAČKE Zagreb zastupanog po punomoćniku Dario Budimir; RAIFFEISENBANK AUSTRIJA Direkcija problematičnih plasmana; ZDRAVKO TATAROVIĆ; HOLCIM d.o.o. Koromačno; BACHLER d.o.o. Zagreb</izvorni_sadrzaj>
    <derivirana_varijabla naziv="DomainObject.Predmet.StrankaFormatedOIB_1">  BACHLER d.o.o. Zagreb; DAVOR ILAKOVAC vl. elektroinstalaterskog obrta ELEKTROMONT Đakovo zastupanog po punomoćniku GORAN MANDIĆ; FITRAM TRGOVINA d.o.o. Zagreb; DRAGAN MIRKOVIĆ vl. "KIM GRADNJA" Lipovljani zastupanog po punomoćniku ĐURĐA DRAGOVIĆ-GRAHEK; PA-EL d.o.o. Veliko Trgovišće zastupanog po punomoćniku Borka Bajić; STARAJ d.o.o. Opatija zastupanog po punomoćniku JASMINKA BILOŠ; FRATEA d.o.o. Zagreb; OTIS DIZALA d.o.o. Zagreb zastupanog po punomoćniku Dražen Gazda; OPEKA d.o.o. Osijek; RH MINISTARSTVO PRAVOSUĐA, UPRAVA ZA ZATVORSKI SUSTAV, KAZNIONICA U VALTURI; PERI d.o.o. Donji Stupnik zastupanog po punomoćniku Višnja Galešić; MATIĆ d.o.o. Velika Gorica zastupanog po punomoćniku STJEPAN BRČIĆ; KIMI COMMERCE d.o.o. Viškovo zastupanog po punomoćniku ODVJ. DRUŠTVO VUKIĆ  i dr.; DORIJANO MOHOROVIĆ vl. OBRTA MOHOROVIĆ Labin zastupanog po punomoćniku ZLATA VIDAK; READYMIX CROATIA d.o.o. Kaštel Sućurac zastupanog po punomoćniku ODVJ. DRUŠTVO VUKIĆ  i dr.; RIJEKA GRADNJA d.o.o. Rijeka zastupanog po punomoćniku DUBRAVKA DOGANAC; DOM d.o.o. Darda; JOSIP TOMIŠIĆ vl. obrta BETON TOMIŠIĆ Žminj zastupanog po punomoćniku Mićo Ljubenko; CEROVLJE PROMET d.o.o. Cerovlje zastupanog po punomoćniku Mirjana Žrvnar; ALLIANZ ZAGREB d.o.o. Zagreb zastupanog po punomoćniku Odvjetnik Marijan Hanžeković; IVICA STEPIĆ vl. STEPIĆ USLUGE Vrpolje zastupanog po punomoćniku Terezija Rečić; PRANJIĆ ŽELJKO vl. obrta ESTRIGH Požega; ANTENAL d.o.o. Novigrad; RETA d.o.o. Karlovac; VIPNET d.o.o. Zagreb zastupanog po punomoćniku BORIĆ &amp; TOŠ; TERRA JASKA d.o.o. Strmec Samoborski zastupanog po punomoćniku Mirko Vujičić; MIRKO I VERICA MARIĆ; VULKAL d.o.o. Zagreb; TOLKO d.o.o. Đakovo; GREPO COMMERCE d.o.o. Zagreb; TIM 91 d.o.o. Poreč; USLUGA POREČ d.o.o. Poreč; TK GRADNJA ĐAKOVO d.o.o. Đakovo; IVAN JURCOLA vl. obrta JURCOLA Pazin; PLAKAR d.o.o. Đakovo; NOBILIS d.o.o. Antunovac zastupanog po punomoćniku Petar Vukasović; MARIO STRNAD vl. obrta STRNAD Đakovo; ZBOR PREBENDARA PRVOSTOLNE CRKVE ZAGREBAČKE Zagreb zastupanog po punomoćniku Dario Budimir; RAIFFEISENBANK AUSTRIJA Direkcija problematičnih plasmana; ZDRAVKO TATAROVIĆ; HOLCIM d.o.o. Koromačno; BACHLER d.o.o. Zagreb</derivirana_varijabla>
  </DomainObject.Predmet.StrankaFormatedOIB>
  <DomainObject.Predmet.StrankaFormatedWithAdress>
    <izvorni_sadrzaj> BACHLER d.o.o. Zagreb, Nova Ves 7, 10000 Zagreb; DAVOR ILAKOVAC vl. elektroinstalaterskog obrta ELEKTROMONT Đakovo, Đakovo zastupanog po punomoćniku GORAN MANDIĆ; FITRAM TRGOVINA d.o.o. Zagreb, A. Vidakovića 5, 10000 Zagreb; DRAGAN MIRKOVIĆ vl. "KIM GRADNJA" Lipovljani, Vukovarska 1a, Lipovljani zastupanog po punomoćniku ĐURĐA DRAGOVIĆ-GRAHEK; PA-EL d.o.o. Veliko Trgovišće, Dubrovčan 33a, Veliko Trgovišće zastupanog po punomoćniku Borka Bajić; STARAJ d.o.o. Opatija, Trbuhovac 7, Opatija zastupanog po punomoćniku JASMINKA BILOŠ; FRATEA d.o.o. Zagreb, J. Lončara 15, 10000 Zagreb; OTIS DIZALA d.o.o. Zagreb, Prilaz V. Brajkovića 16, 10000 Zagreb zastupanog po punomoćniku Dražen Gazda; OPEKA d.o.o. Osijek, Vukovarska 215, 31000 Osijek; RH MINISTARSTVO PRAVOSUĐA, UPRAVA ZA ZATVORSKI SUSTAV, KAZNIONICA U VALTURI, Valtura; PERI d.o.o. Donji Stupnik, Dolenica 20, Donji Stupnik zastupanog po punomoćniku Višnja Galešić; MATIĆ d.o.o. Velika Gorica, Kolodvorska 137, Velika Gorica zastupanog po punomoćniku STJEPAN BRČIĆ; KIMI COMMERCE d.o.o. Viškovo, Mavri 1, Viškovo zastupanog po punomoćniku ODVJ. DRUŠTVO VUKIĆ  i dr.; DORIJANO MOHOROVIĆ vl. OBRTA MOHOROVIĆ Labin, Marcilnica 48, Labin zastupanog po punomoćniku ZLATA VIDAK; READYMIX CROATIA d.o.o. Kaštel Sućurac, Cesta dr. F. Tuđmana bb, Kaštel Sućurac zastupanog po punomoćniku ODVJ. DRUŠTVO VUKIĆ  i dr.; RIJEKA GRADNJA d.o.o. Rijeka, Istranina 2, Rijeka zastupanog po punomoćniku DUBRAVKA DOGANAC; DOM d.o.o. Darda, V. Lisinskog 7, Darda; JOSIP TOMIŠIĆ vl. obrta BETON TOMIŠIĆ Žminj, Gradišće bb, Žminj zastupanog po punomoćniku Mićo Ljubenko; CEROVLJE PROMET d.o.o. Cerovlje, Cerovlje 64, Cerovlje zastupanog po punomoćniku Mirjana Žrvnar; ALLIANZ ZAGREB d.o.o. Zagreb, Selska cesta 136-138, 10000 Zagreb zastupanog po punomoćniku Odvjetnik Marijan Hanžeković; IVICA STEPIĆ vl. STEPIĆ USLUGE Vrpolje, Čajkovci 25, Vrpolje zastupanog po punomoćniku Terezija Rečić; PRANJIĆ ŽELJKO vl. obrta ESTRIGH Požega, Zrinska 68, Požega; ANTENAL d.o.o. Novigrad, Antenal bb, Novigrad; RETA d.o.o. Karlovac, Zagrebačka 37, Karlovac; VIPNET d.o.o. Zagreb, Vrtni put 1, 10000 Zagreb zastupanog po punomoćniku BORIĆ &amp; TOŠ; TERRA JASKA d.o.o. Strmec Samoborski, Kralja Tomislava 20, Strmec Samoborski zastupanog po punomoćniku Mirko Vujičić; MIRKO I VERICA MARIĆ, kadumi 11 b, Poreč; VULKAL d.o.o. Zagreb, Samoborska cesta 310, 10000 Zagreb; TOLKO d.o.o. Đakovo, H. Deker 15, Đakovo; GREPO COMMERCE d.o.o. Zagreb, Crnatkova 8, 10000 Zagreb; TIM 91 d.o.o. Poreč, M. Vlašića 26, Poreč; USLUGA POREČ d.o.o. Poreč, Mlinska 1, Poreč; TK GRADNJA ĐAKOVO d.o.o. Đakovo, A. Starčevića 251, Đakovo; IVAN JURCOLA vl. obrta JURCOLA Pazin, Čerišnjevica 34, Pazin; PLAKAR d.o.o. Đakovo, A. Šenoe 18, Đakovo; NOBILIS d.o.o. Antunovac, Hrvatske Republike 97, Antunovac zastupanog po punomoćniku Petar Vukasović; MARIO STRNAD vl. obrta STRNAD Đakovo, S.S. Kranjčevića 8, Đakovo; ZBOR PREBENDARA PRVOSTOLNE CRKVE ZAGREBAČKE Zagreb, Nova Ves 3, 10000 Zagreb zastupanog po punomoćniku Dario Budimir; RAIFFEISENBANK AUSTRIJA Direkcija problematičnih plasmana, Magazinska 69, 10000 Zagreb; ZDRAVKO TATAROVIĆ, Domjanićeva 31, Đakovo; HOLCIM d.o.o. Koromačno, Koromačnobb, 52222 Koromačno; BACHLER d.o.o. Zagreb, Nova Ves 7, 10000 Zagreb</izvorni_sadrzaj>
    <derivirana_varijabla naziv="DomainObject.Predmet.StrankaFormatedWithAdress_1"> BACHLER d.o.o. Zagreb, Nova Ves 7, 10000 Zagreb; DAVOR ILAKOVAC vl. elektroinstalaterskog obrta ELEKTROMONT Đakovo, Đakovo zastupanog po punomoćniku GORAN MANDIĆ; FITRAM TRGOVINA d.o.o. Zagreb, A. Vidakovića 5, 10000 Zagreb; DRAGAN MIRKOVIĆ vl. "KIM GRADNJA" Lipovljani, Vukovarska 1a, Lipovljani zastupanog po punomoćniku ĐURĐA DRAGOVIĆ-GRAHEK; PA-EL d.o.o. Veliko Trgovišće, Dubrovčan 33a, Veliko Trgovišće zastupanog po punomoćniku Borka Bajić; STARAJ d.o.o. Opatija, Trbuhovac 7, Opatija zastupanog po punomoćniku JASMINKA BILOŠ; FRATEA d.o.o. Zagreb, J. Lončara 15, 10000 Zagreb; OTIS DIZALA d.o.o. Zagreb, Prilaz V. Brajkovića 16, 10000 Zagreb zastupanog po punomoćniku Dražen Gazda; OPEKA d.o.o. Osijek, Vukovarska 215, 31000 Osijek; RH MINISTARSTVO PRAVOSUĐA, UPRAVA ZA ZATVORSKI SUSTAV, KAZNIONICA U VALTURI, Valtura; PERI d.o.o. Donji Stupnik, Dolenica 20, Donji Stupnik zastupanog po punomoćniku Višnja Galešić; MATIĆ d.o.o. Velika Gorica, Kolodvorska 137, Velika Gorica zastupanog po punomoćniku STJEPAN BRČIĆ; KIMI COMMERCE d.o.o. Viškovo, Mavri 1, Viškovo zastupanog po punomoćniku ODVJ. DRUŠTVO VUKIĆ  i dr.; DORIJANO MOHOROVIĆ vl. OBRTA MOHOROVIĆ Labin, Marcilnica 48, Labin zastupanog po punomoćniku ZLATA VIDAK; READYMIX CROATIA d.o.o. Kaštel Sućurac, Cesta dr. F. Tuđmana bb, Kaštel Sućurac zastupanog po punomoćniku ODVJ. DRUŠTVO VUKIĆ  i dr.; RIJEKA GRADNJA d.o.o. Rijeka, Istranina 2, Rijeka zastupanog po punomoćniku DUBRAVKA DOGANAC; DOM d.o.o. Darda, V. Lisinskog 7, Darda; JOSIP TOMIŠIĆ vl. obrta BETON TOMIŠIĆ Žminj, Gradišće bb, Žminj zastupanog po punomoćniku Mićo Ljubenko; CEROVLJE PROMET d.o.o. Cerovlje, Cerovlje 64, Cerovlje zastupanog po punomoćniku Mirjana Žrvnar; ALLIANZ ZAGREB d.o.o. Zagreb, Selska cesta 136-138, 10000 Zagreb zastupanog po punomoćniku Odvjetnik Marijan Hanžeković; IVICA STEPIĆ vl. STEPIĆ USLUGE Vrpolje, Čajkovci 25, Vrpolje zastupanog po punomoćniku Terezija Rečić; PRANJIĆ ŽELJKO vl. obrta ESTRIGH Požega, Zrinska 68, Požega; ANTENAL d.o.o. Novigrad, Antenal bb, Novigrad; RETA d.o.o. Karlovac, Zagrebačka 37, Karlovac; VIPNET d.o.o. Zagreb, Vrtni put 1, 10000 Zagreb zastupanog po punomoćniku BORIĆ &amp; TOŠ; TERRA JASKA d.o.o. Strmec Samoborski, Kralja Tomislava 20, Strmec Samoborski zastupanog po punomoćniku Mirko Vujičić; MIRKO I VERICA MARIĆ, kadumi 11 b, Poreč; VULKAL d.o.o. Zagreb, Samoborska cesta 310, 10000 Zagreb; TOLKO d.o.o. Đakovo, H. Deker 15, Đakovo; GREPO COMMERCE d.o.o. Zagreb, Crnatkova 8, 10000 Zagreb; TIM 91 d.o.o. Poreč, M. Vlašića 26, Poreč; USLUGA POREČ d.o.o. Poreč, Mlinska 1, Poreč; TK GRADNJA ĐAKOVO d.o.o. Đakovo, A. Starčevića 251, Đakovo; IVAN JURCOLA vl. obrta JURCOLA Pazin, Čerišnjevica 34, Pazin; PLAKAR d.o.o. Đakovo, A. Šenoe 18, Đakovo; NOBILIS d.o.o. Antunovac, Hrvatske Republike 97, Antunovac zastupanog po punomoćniku Petar Vukasović; MARIO STRNAD vl. obrta STRNAD Đakovo, S.S. Kranjčevića 8, Đakovo; ZBOR PREBENDARA PRVOSTOLNE CRKVE ZAGREBAČKE Zagreb, Nova Ves 3, 10000 Zagreb zastupanog po punomoćniku Dario Budimir; RAIFFEISENBANK AUSTRIJA Direkcija problematičnih plasmana, Magazinska 69, 10000 Zagreb; ZDRAVKO TATAROVIĆ, Domjanićeva 31, Đakovo; HOLCIM d.o.o. Koromačno, Koromačnobb, 52222 Koromačno; BACHLER d.o.o. Zagreb, Nova Ves 7, 10000 Zagreb</derivirana_varijabla>
  </DomainObject.Predmet.StrankaFormatedWithAdress>
  <DomainObject.Predmet.StrankaFormatedWithAdressOIB>
    <izvorni_sadrzaj> BACHLER d.o.o. Zagreb, Nova Ves 7, 10000 Zagreb; DAVOR ILAKOVAC vl. elektroinstalaterskog obrta ELEKTROMONT Đakovo, Đakovo zastupanog po punomoćniku GORAN MANDIĆ; FITRAM TRGOVINA d.o.o. Zagreb, A. Vidakovića 5, 10000 Zagreb; DRAGAN MIRKOVIĆ vl. "KIM GRADNJA" Lipovljani, Vukovarska 1a, Lipovljani zastupanog po punomoćniku ĐURĐA DRAGOVIĆ-GRAHEK; PA-EL d.o.o. Veliko Trgovišće, Dubrovčan 33a, Veliko Trgovišće zastupanog po punomoćniku Borka Bajić; STARAJ d.o.o. Opatija, Trbuhovac 7, Opatija zastupanog po punomoćniku JASMINKA BILOŠ; FRATEA d.o.o. Zagreb, J. Lončara 15, 10000 Zagreb; OTIS DIZALA d.o.o. Zagreb, Prilaz V. Brajkovića 16, 10000 Zagreb zastupanog po punomoćniku Dražen Gazda; OPEKA d.o.o. Osijek, Vukovarska 215, 31000 Osijek; RH MINISTARSTVO PRAVOSUĐA, UPRAVA ZA ZATVORSKI SUSTAV, KAZNIONICA U VALTURI, Valtura; PERI d.o.o. Donji Stupnik, Dolenica 20, Donji Stupnik zastupanog po punomoćniku Višnja Galešić; MATIĆ d.o.o. Velika Gorica, Kolodvorska 137, Velika Gorica zastupanog po punomoćniku STJEPAN BRČIĆ; KIMI COMMERCE d.o.o. Viškovo, Mavri 1, Viškovo zastupanog po punomoćniku ODVJ. DRUŠTVO VUKIĆ  i dr.; DORIJANO MOHOROVIĆ vl. OBRTA MOHOROVIĆ Labin, Marcilnica 48, Labin zastupanog po punomoćniku ZLATA VIDAK; READYMIX CROATIA d.o.o. Kaštel Sućurac, Cesta dr. F. Tuđmana bb, Kaštel Sućurac zastupanog po punomoćniku ODVJ. DRUŠTVO VUKIĆ  i dr.; RIJEKA GRADNJA d.o.o. Rijeka, Istranina 2, Rijeka zastupanog po punomoćniku DUBRAVKA DOGANAC; DOM d.o.o. Darda, V. Lisinskog 7, Darda; JOSIP TOMIŠIĆ vl. obrta BETON TOMIŠIĆ Žminj, Gradišće bb, Žminj zastupanog po punomoćniku Mićo Ljubenko; CEROVLJE PROMET d.o.o. Cerovlje, Cerovlje 64, Cerovlje zastupanog po punomoćniku Mirjana Žrvnar; ALLIANZ ZAGREB d.o.o. Zagreb, Selska cesta 136-138, 10000 Zagreb zastupanog po punomoćniku Odvjetnik Marijan Hanžeković; IVICA STEPIĆ vl. STEPIĆ USLUGE Vrpolje, Čajkovci 25, Vrpolje zastupanog po punomoćniku Terezija Rečić; PRANJIĆ ŽELJKO vl. obrta ESTRIGH Požega, Zrinska 68, Požega; ANTENAL d.o.o. Novigrad, Antenal bb, Novigrad; RETA d.o.o. Karlovac, Zagrebačka 37, Karlovac; VIPNET d.o.o. Zagreb, Vrtni put 1, 10000 Zagreb zastupanog po punomoćniku BORIĆ &amp; TOŠ; TERRA JASKA d.o.o. Strmec Samoborski, Kralja Tomislava 20, Strmec Samoborski zastupanog po punomoćniku Mirko Vujičić; MIRKO I VERICA MARIĆ, kadumi 11 b, Poreč; VULKAL d.o.o. Zagreb, Samoborska cesta 310, 10000 Zagreb; TOLKO d.o.o. Đakovo, H. Deker 15, Đakovo; GREPO COMMERCE d.o.o. Zagreb, Crnatkova 8, 10000 Zagreb; TIM 91 d.o.o. Poreč, M. Vlašića 26, Poreč; USLUGA POREČ d.o.o. Poreč, Mlinska 1, Poreč; TK GRADNJA ĐAKOVO d.o.o. Đakovo, A. Starčevića 251, Đakovo; IVAN JURCOLA vl. obrta JURCOLA Pazin, Čerišnjevica 34, Pazin; PLAKAR d.o.o. Đakovo, A. Šenoe 18, Đakovo; NOBILIS d.o.o. Antunovac, Hrvatske Republike 97, Antunovac zastupanog po punomoćniku Petar Vukasović; MARIO STRNAD vl. obrta STRNAD Đakovo, S.S. Kranjčevića 8, Đakovo; ZBOR PREBENDARA PRVOSTOLNE CRKVE ZAGREBAČKE Zagreb, Nova Ves 3, 10000 Zagreb zastupanog po punomoćniku Dario Budimir; RAIFFEISENBANK AUSTRIJA Direkcija problematičnih plasmana, Magazinska 69, 10000 Zagreb; ZDRAVKO TATAROVIĆ, Domjanićeva 31, Đakovo; HOLCIM d.o.o. Koromačno, Koromačnobb, 52222 Koromačno; BACHLER d.o.o. Zagreb, Nova Ves 7, 10000 Zagreb</izvorni_sadrzaj>
    <derivirana_varijabla naziv="DomainObject.Predmet.StrankaFormatedWithAdressOIB_1"> BACHLER d.o.o. Zagreb, Nova Ves 7, 10000 Zagreb; DAVOR ILAKOVAC vl. elektroinstalaterskog obrta ELEKTROMONT Đakovo, Đakovo zastupanog po punomoćniku GORAN MANDIĆ; FITRAM TRGOVINA d.o.o. Zagreb, A. Vidakovića 5, 10000 Zagreb; DRAGAN MIRKOVIĆ vl. "KIM GRADNJA" Lipovljani, Vukovarska 1a, Lipovljani zastupanog po punomoćniku ĐURĐA DRAGOVIĆ-GRAHEK; PA-EL d.o.o. Veliko Trgovišće, Dubrovčan 33a, Veliko Trgovišće zastupanog po punomoćniku Borka Bajić; STARAJ d.o.o. Opatija, Trbuhovac 7, Opatija zastupanog po punomoćniku JASMINKA BILOŠ; FRATEA d.o.o. Zagreb, J. Lončara 15, 10000 Zagreb; OTIS DIZALA d.o.o. Zagreb, Prilaz V. Brajkovića 16, 10000 Zagreb zastupanog po punomoćniku Dražen Gazda; OPEKA d.o.o. Osijek, Vukovarska 215, 31000 Osijek; RH MINISTARSTVO PRAVOSUĐA, UPRAVA ZA ZATVORSKI SUSTAV, KAZNIONICA U VALTURI, Valtura; PERI d.o.o. Donji Stupnik, Dolenica 20, Donji Stupnik zastupanog po punomoćniku Višnja Galešić; MATIĆ d.o.o. Velika Gorica, Kolodvorska 137, Velika Gorica zastupanog po punomoćniku STJEPAN BRČIĆ; KIMI COMMERCE d.o.o. Viškovo, Mavri 1, Viškovo zastupanog po punomoćniku ODVJ. DRUŠTVO VUKIĆ  i dr.; DORIJANO MOHOROVIĆ vl. OBRTA MOHOROVIĆ Labin, Marcilnica 48, Labin zastupanog po punomoćniku ZLATA VIDAK; READYMIX CROATIA d.o.o. Kaštel Sućurac, Cesta dr. F. Tuđmana bb, Kaštel Sućurac zastupanog po punomoćniku ODVJ. DRUŠTVO VUKIĆ  i dr.; RIJEKA GRADNJA d.o.o. Rijeka, Istranina 2, Rijeka zastupanog po punomoćniku DUBRAVKA DOGANAC; DOM d.o.o. Darda, V. Lisinskog 7, Darda; JOSIP TOMIŠIĆ vl. obrta BETON TOMIŠIĆ Žminj, Gradišće bb, Žminj zastupanog po punomoćniku Mićo Ljubenko; CEROVLJE PROMET d.o.o. Cerovlje, Cerovlje 64, Cerovlje zastupanog po punomoćniku Mirjana Žrvnar; ALLIANZ ZAGREB d.o.o. Zagreb, Selska cesta 136-138, 10000 Zagreb zastupanog po punomoćniku Odvjetnik Marijan Hanžeković; IVICA STEPIĆ vl. STEPIĆ USLUGE Vrpolje, Čajkovci 25, Vrpolje zastupanog po punomoćniku Terezija Rečić; PRANJIĆ ŽELJKO vl. obrta ESTRIGH Požega, Zrinska 68, Požega; ANTENAL d.o.o. Novigrad, Antenal bb, Novigrad; RETA d.o.o. Karlovac, Zagrebačka 37, Karlovac; VIPNET d.o.o. Zagreb, Vrtni put 1, 10000 Zagreb zastupanog po punomoćniku BORIĆ &amp; TOŠ; TERRA JASKA d.o.o. Strmec Samoborski, Kralja Tomislava 20, Strmec Samoborski zastupanog po punomoćniku Mirko Vujičić; MIRKO I VERICA MARIĆ, kadumi 11 b, Poreč; VULKAL d.o.o. Zagreb, Samoborska cesta 310, 10000 Zagreb; TOLKO d.o.o. Đakovo, H. Deker 15, Đakovo; GREPO COMMERCE d.o.o. Zagreb, Crnatkova 8, 10000 Zagreb; TIM 91 d.o.o. Poreč, M. Vlašića 26, Poreč; USLUGA POREČ d.o.o. Poreč, Mlinska 1, Poreč; TK GRADNJA ĐAKOVO d.o.o. Đakovo, A. Starčevića 251, Đakovo; IVAN JURCOLA vl. obrta JURCOLA Pazin, Čerišnjevica 34, Pazin; PLAKAR d.o.o. Đakovo, A. Šenoe 18, Đakovo; NOBILIS d.o.o. Antunovac, Hrvatske Republike 97, Antunovac zastupanog po punomoćniku Petar Vukasović; MARIO STRNAD vl. obrta STRNAD Đakovo, S.S. Kranjčevića 8, Đakovo; ZBOR PREBENDARA PRVOSTOLNE CRKVE ZAGREBAČKE Zagreb, Nova Ves 3, 10000 Zagreb zastupanog po punomoćniku Dario Budimir; RAIFFEISENBANK AUSTRIJA Direkcija problematičnih plasmana, Magazinska 69, 10000 Zagreb; ZDRAVKO TATAROVIĆ, Domjanićeva 31, Đakovo; HOLCIM d.o.o. Koromačno, Koromačnobb, 52222 Koromačno; BACHLER d.o.o. Zagreb, Nova Ves 7, 10000 Zagreb</derivirana_varijabla>
  </DomainObject.Predmet.StrankaFormatedWithAdressOIB>
  <DomainObject.Predmet.StrankaWithAdress>
    <izvorni_sadrzaj>BACHLER d.o.o. Zagreb Nova Ves 7,10000 Zagreb,DAVOR ILAKOVAC vl. elektroinstalaterskog obrta ELEKTROMONT Đakovo Đakovo,FITRAM TRGOVINA d.o.o. Zagreb A. Vidakovića 5,10000 Zagreb,DRAGAN MIRKOVIĆ vl. "KIM GRADNJA" Lipovljani Vukovarska 1a,Lipovljani,PA-EL d.o.o. Veliko Trgovišće Dubrovčan 33a,Veliko Trgovišće,STARAJ d.o.o. Opatija Trbuhovac 7,Opatija,FRATEA d.o.o. Zagreb J. Lončara 15,10000 Zagreb,OTIS DIZALA d.o.o. Zagreb Prilaz V. Brajkovića 16,10000 Zagreb,OPEKA d.o.o. Osijek Vukovarska 215,31000 Osijek,RH MINISTARSTVO PRAVOSUĐA, UPRAVA ZA ZATVORSKI SUSTAV, KAZNIONICA U VALTURI Valtura,PERI d.o.o. Donji Stupnik Dolenica 20,Donji Stupnik,MATIĆ d.o.o. Velika Gorica Kolodvorska 137,Velika Gorica,KIMI COMMERCE d.o.o. Viškovo Mavri 1,Viškovo,DORIJANO MOHOROVIĆ vl. OBRTA MOHOROVIĆ Labin Marcilnica 48,Labin,READYMIX CROATIA d.o.o. Kaštel Sućurac Cesta dr. F. Tuđmana bb,Kaštel Sućurac,RIJEKA GRADNJA d.o.o. Rijeka Istranina 2,Rijeka,DOM d.o.o. Darda V. Lisinskog 7,Darda,JOSIP TOMIŠIĆ vl. obrta BETON TOMIŠIĆ Žminj Gradišće bb,Žminj,CEROVLJE PROMET d.o.o. Cerovlje Cerovlje 64,Cerovlje,ALLIANZ ZAGREB d.o.o. Zagreb Selska cesta 136-138,10000 Zagreb,IVICA STEPIĆ vl. STEPIĆ USLUGE Vrpolje Čajkovci 25,Vrpolje,PRANJIĆ ŽELJKO vl. obrta ESTRIGH Požega Zrinska 68,Požega,ANTENAL d.o.o. Novigrad Antenal bb,Novigrad,RETA d.o.o. Karlovac Zagrebačka 37,Karlovac,VIPNET d.o.o. Zagreb Vrtni put 1,10000 Zagreb,TERRA JASKA d.o.o. Strmec Samoborski Kralja Tomislava 20,Strmec Samoborski,MIRKO I VERICA MARIĆ kadumi 11 b,Poreč,VULKAL d.o.o. Zagreb Samoborska cesta 310,10000 Zagreb,TOLKO d.o.o. Đakovo H. Deker 15,Đakovo,GREPO COMMERCE d.o.o. Zagreb Crnatkova 8,10000 Zagreb,TIM 91 d.o.o. Poreč M. Vlašića 26,Poreč,USLUGA POREČ d.o.o. Poreč Mlinska 1,Poreč,TK GRADNJA ĐAKOVO d.o.o. Đakovo A. Starčevića 251,Đakovo,IVAN JURCOLA vl. obrta JURCOLA Pazin Čerišnjevica 34,Pazin,PLAKAR d.o.o. Đakovo A. Šenoe 18,Đakovo,NOBILIS d.o.o. Antunovac Hrvatske Republike 97,Antunovac,MARIO STRNAD vl. obrta STRNAD Đakovo S.S. Kranjčevića 8,Đakovo,ZBOR PREBENDARA PRVOSTOLNE CRKVE ZAGREBAČKE Zagreb Nova Ves 3,10000 Zagreb,RAIFFEISENBANK AUSTRIJA Direkcija problematičnih plasmana Magazinska 69,10000 Zagreb,ZDRAVKO TATAROVIĆ Domjanićeva 31,Đakovo,HOLCIM d.o.o. Koromačno Koromačnobb,52222 Koromačno,BACHLER d.o.o. Zagreb Nova Ves 7,10000 Zagreb</izvorni_sadrzaj>
    <derivirana_varijabla naziv="DomainObject.Predmet.StrankaWithAdress_1">BACHLER d.o.o. Zagreb Nova Ves 7,10000 Zagreb,DAVOR ILAKOVAC vl. elektroinstalaterskog obrta ELEKTROMONT Đakovo Đakovo,FITRAM TRGOVINA d.o.o. Zagreb A. Vidakovića 5,10000 Zagreb,DRAGAN MIRKOVIĆ vl. "KIM GRADNJA" Lipovljani Vukovarska 1a,Lipovljani,PA-EL d.o.o. Veliko Trgovišće Dubrovčan 33a,Veliko Trgovišće,STARAJ d.o.o. Opatija Trbuhovac 7,Opatija,FRATEA d.o.o. Zagreb J. Lončara 15,10000 Zagreb,OTIS DIZALA d.o.o. Zagreb Prilaz V. Brajkovića 16,10000 Zagreb,OPEKA d.o.o. Osijek Vukovarska 215,31000 Osijek,RH MINISTARSTVO PRAVOSUĐA, UPRAVA ZA ZATVORSKI SUSTAV, KAZNIONICA U VALTURI Valtura,PERI d.o.o. Donji Stupnik Dolenica 20,Donji Stupnik,MATIĆ d.o.o. Velika Gorica Kolodvorska 137,Velika Gorica,KIMI COMMERCE d.o.o. Viškovo Mavri 1,Viškovo,DORIJANO MOHOROVIĆ vl. OBRTA MOHOROVIĆ Labin Marcilnica 48,Labin,READYMIX CROATIA d.o.o. Kaštel Sućurac Cesta dr. F. Tuđmana bb,Kaštel Sućurac,RIJEKA GRADNJA d.o.o. Rijeka Istranina 2,Rijeka,DOM d.o.o. Darda V. Lisinskog 7,Darda,JOSIP TOMIŠIĆ vl. obrta BETON TOMIŠIĆ Žminj Gradišće bb,Žminj,CEROVLJE PROMET d.o.o. Cerovlje Cerovlje 64,Cerovlje,ALLIANZ ZAGREB d.o.o. Zagreb Selska cesta 136-138,10000 Zagreb,IVICA STEPIĆ vl. STEPIĆ USLUGE Vrpolje Čajkovci 25,Vrpolje,PRANJIĆ ŽELJKO vl. obrta ESTRIGH Požega Zrinska 68,Požega,ANTENAL d.o.o. Novigrad Antenal bb,Novigrad,RETA d.o.o. Karlovac Zagrebačka 37,Karlovac,VIPNET d.o.o. Zagreb Vrtni put 1,10000 Zagreb,TERRA JASKA d.o.o. Strmec Samoborski Kralja Tomislava 20,Strmec Samoborski,MIRKO I VERICA MARIĆ kadumi 11 b,Poreč,VULKAL d.o.o. Zagreb Samoborska cesta 310,10000 Zagreb,TOLKO d.o.o. Đakovo H. Deker 15,Đakovo,GREPO COMMERCE d.o.o. Zagreb Crnatkova 8,10000 Zagreb,TIM 91 d.o.o. Poreč M. Vlašića 26,Poreč,USLUGA POREČ d.o.o. Poreč Mlinska 1,Poreč,TK GRADNJA ĐAKOVO d.o.o. Đakovo A. Starčevića 251,Đakovo,IVAN JURCOLA vl. obrta JURCOLA Pazin Čerišnjevica 34,Pazin,PLAKAR d.o.o. Đakovo A. Šenoe 18,Đakovo,NOBILIS d.o.o. Antunovac Hrvatske Republike 97,Antunovac,MARIO STRNAD vl. obrta STRNAD Đakovo S.S. Kranjčevića 8,Đakovo,ZBOR PREBENDARA PRVOSTOLNE CRKVE ZAGREBAČKE Zagreb Nova Ves 3,10000 Zagreb,RAIFFEISENBANK AUSTRIJA Direkcija problematičnih plasmana Magazinska 69,10000 Zagreb,ZDRAVKO TATAROVIĆ Domjanićeva 31,Đakovo,HOLCIM d.o.o. Koromačno Koromačnobb,52222 Koromačno,BACHLER d.o.o. Zagreb Nova Ves 7,10000 Zagreb</derivirana_varijabla>
  </DomainObject.Predmet.StrankaWithAdress>
  <DomainObject.Predmet.StrankaWithAdressOIB>
    <izvorni_sadrzaj>BACHLER d.o.o. Zagreb, Nova Ves 7,10000 Zagreb,DAVOR ILAKOVAC vl. elektroinstalaterskog obrta ELEKTROMONT Đakovo, Đakovo,FITRAM TRGOVINA d.o.o. Zagreb, A. Vidakovića 5,10000 Zagreb,DRAGAN MIRKOVIĆ vl. "KIM GRADNJA" Lipovljani, Vukovarska 1a,Lipovljani,PA-EL d.o.o. Veliko Trgovišće, Dubrovčan 33a,Veliko Trgovišće,STARAJ d.o.o. Opatija, Trbuhovac 7,Opatija,FRATEA d.o.o. Zagreb, J. Lončara 15,10000 Zagreb,OTIS DIZALA d.o.o. Zagreb, Prilaz V. Brajkovića 16,10000 Zagreb,OPEKA d.o.o. Osijek, Vukovarska 215,31000 Osijek,RH MINISTARSTVO PRAVOSUĐA, UPRAVA ZA ZATVORSKI SUSTAV, KAZNIONICA U VALTURI, Valtura,PERI d.o.o. Donji Stupnik, Dolenica 20,Donji Stupnik,MATIĆ d.o.o. Velika Gorica, Kolodvorska 137,Velika Gorica,KIMI COMMERCE d.o.o. Viškovo, Mavri 1,Viškovo,DORIJANO MOHOROVIĆ vl. OBRTA MOHOROVIĆ Labin, Marcilnica 48,Labin,READYMIX CROATIA d.o.o. Kaštel Sućurac, Cesta dr. F. Tuđmana bb,Kaštel Sućurac,RIJEKA GRADNJA d.o.o. Rijeka, Istranina 2,Rijeka,DOM d.o.o. Darda, V. Lisinskog 7,Darda,JOSIP TOMIŠIĆ vl. obrta BETON TOMIŠIĆ Žminj, Gradišće bb,Žminj,CEROVLJE PROMET d.o.o. Cerovlje, Cerovlje 64,Cerovlje,ALLIANZ ZAGREB d.o.o. Zagreb, Selska cesta 136-138,10000 Zagreb,IVICA STEPIĆ vl. STEPIĆ USLUGE Vrpolje, Čajkovci 25,Vrpolje,PRANJIĆ ŽELJKO vl. obrta ESTRIGH Požega, Zrinska 68,Požega,ANTENAL d.o.o. Novigrad, Antenal bb,Novigrad,RETA d.o.o. Karlovac, Zagrebačka 37,Karlovac,VIPNET d.o.o. Zagreb, Vrtni put 1,10000 Zagreb,TERRA JASKA d.o.o. Strmec Samoborski, Kralja Tomislava 20,Strmec Samoborski,MIRKO I VERICA MARIĆ, kadumi 11 b,Poreč,VULKAL d.o.o. Zagreb, Samoborska cesta 310,10000 Zagreb,TOLKO d.o.o. Đakovo, H. Deker 15,Đakovo,GREPO COMMERCE d.o.o. Zagreb, Crnatkova 8,10000 Zagreb,TIM 91 d.o.o. Poreč, M. Vlašića 26,Poreč,USLUGA POREČ d.o.o. Poreč, Mlinska 1,Poreč,TK GRADNJA ĐAKOVO d.o.o. Đakovo, A. Starčevića 251,Đakovo,IVAN JURCOLA vl. obrta JURCOLA Pazin, Čerišnjevica 34,Pazin,PLAKAR d.o.o. Đakovo, A. Šenoe 18,Đakovo,NOBILIS d.o.o. Antunovac, Hrvatske Republike 97,Antunovac,MARIO STRNAD vl. obrta STRNAD Đakovo, S.S. Kranjčevića 8,Đakovo,ZBOR PREBENDARA PRVOSTOLNE CRKVE ZAGREBAČKE Zagreb, Nova Ves 3,10000 Zagreb,RAIFFEISENBANK AUSTRIJA Direkcija problematičnih plasmana, Magazinska 69,10000 Zagreb,ZDRAVKO TATAROVIĆ, Domjanićeva 31,Đakovo,HOLCIM d.o.o. Koromačno, Koromačnobb,52222 Koromačno,BACHLER d.o.o. Zagreb, Nova Ves 7,10000 Zagreb</izvorni_sadrzaj>
    <derivirana_varijabla naziv="DomainObject.Predmet.StrankaWithAdressOIB_1">BACHLER d.o.o. Zagreb, Nova Ves 7,10000 Zagreb,DAVOR ILAKOVAC vl. elektroinstalaterskog obrta ELEKTROMONT Đakovo, Đakovo,FITRAM TRGOVINA d.o.o. Zagreb, A. Vidakovića 5,10000 Zagreb,DRAGAN MIRKOVIĆ vl. "KIM GRADNJA" Lipovljani, Vukovarska 1a,Lipovljani,PA-EL d.o.o. Veliko Trgovišće, Dubrovčan 33a,Veliko Trgovišće,STARAJ d.o.o. Opatija, Trbuhovac 7,Opatija,FRATEA d.o.o. Zagreb, J. Lončara 15,10000 Zagreb,OTIS DIZALA d.o.o. Zagreb, Prilaz V. Brajkovića 16,10000 Zagreb,OPEKA d.o.o. Osijek, Vukovarska 215,31000 Osijek,RH MINISTARSTVO PRAVOSUĐA, UPRAVA ZA ZATVORSKI SUSTAV, KAZNIONICA U VALTURI, Valtura,PERI d.o.o. Donji Stupnik, Dolenica 20,Donji Stupnik,MATIĆ d.o.o. Velika Gorica, Kolodvorska 137,Velika Gorica,KIMI COMMERCE d.o.o. Viškovo, Mavri 1,Viškovo,DORIJANO MOHOROVIĆ vl. OBRTA MOHOROVIĆ Labin, Marcilnica 48,Labin,READYMIX CROATIA d.o.o. Kaštel Sućurac, Cesta dr. F. Tuđmana bb,Kaštel Sućurac,RIJEKA GRADNJA d.o.o. Rijeka, Istranina 2,Rijeka,DOM d.o.o. Darda, V. Lisinskog 7,Darda,JOSIP TOMIŠIĆ vl. obrta BETON TOMIŠIĆ Žminj, Gradišće bb,Žminj,CEROVLJE PROMET d.o.o. Cerovlje, Cerovlje 64,Cerovlje,ALLIANZ ZAGREB d.o.o. Zagreb, Selska cesta 136-138,10000 Zagreb,IVICA STEPIĆ vl. STEPIĆ USLUGE Vrpolje, Čajkovci 25,Vrpolje,PRANJIĆ ŽELJKO vl. obrta ESTRIGH Požega, Zrinska 68,Požega,ANTENAL d.o.o. Novigrad, Antenal bb,Novigrad,RETA d.o.o. Karlovac, Zagrebačka 37,Karlovac,VIPNET d.o.o. Zagreb, Vrtni put 1,10000 Zagreb,TERRA JASKA d.o.o. Strmec Samoborski, Kralja Tomislava 20,Strmec Samoborski,MIRKO I VERICA MARIĆ, kadumi 11 b,Poreč,VULKAL d.o.o. Zagreb, Samoborska cesta 310,10000 Zagreb,TOLKO d.o.o. Đakovo, H. Deker 15,Đakovo,GREPO COMMERCE d.o.o. Zagreb, Crnatkova 8,10000 Zagreb,TIM 91 d.o.o. Poreč, M. Vlašića 26,Poreč,USLUGA POREČ d.o.o. Poreč, Mlinska 1,Poreč,TK GRADNJA ĐAKOVO d.o.o. Đakovo, A. Starčevića 251,Đakovo,IVAN JURCOLA vl. obrta JURCOLA Pazin, Čerišnjevica 34,Pazin,PLAKAR d.o.o. Đakovo, A. Šenoe 18,Đakovo,NOBILIS d.o.o. Antunovac, Hrvatske Republike 97,Antunovac,MARIO STRNAD vl. obrta STRNAD Đakovo, S.S. Kranjčevića 8,Đakovo,ZBOR PREBENDARA PRVOSTOLNE CRKVE ZAGREBAČKE Zagreb, Nova Ves 3,10000 Zagreb,RAIFFEISENBANK AUSTRIJA Direkcija problematičnih plasmana, Magazinska 69,10000 Zagreb,ZDRAVKO TATAROVIĆ, Domjanićeva 31,Đakovo,HOLCIM d.o.o. Koromačno, Koromačnobb,52222 Koromačno,BACHLER d.o.o. Zagreb, Nova Ves 7,10000 Zagreb</derivirana_varijabla>
  </DomainObject.Predmet.StrankaWithAdressOIB>
  <DomainObject.Predmet.StrankaNazivFormated>
    <izvorni_sadrzaj>BACHLER d.o.o. Zagreb,DAVOR ILAKOVAC vl. elektroinstalaterskog obrta ELEKTROMONT Đakovo,FITRAM TRGOVINA d.o.o. Zagreb,DRAGAN MIRKOVIĆ vl. "KIM GRADNJA" Lipovljani,PA-EL d.o.o. Veliko Trgovišće,STARAJ d.o.o. Opatija,FRATEA d.o.o. Zagreb,OTIS DIZALA d.o.o. Zagreb,OPEKA d.o.o. Osijek,RH MINISTARSTVO PRAVOSUĐA, UPRAVA ZA ZATVORSKI SUSTAV, KAZNIONICA U VALTURI,PERI d.o.o. Donji Stupnik,MATIĆ d.o.o. Velika Gorica,KIMI COMMERCE d.o.o. Viškovo,DORIJANO MOHOROVIĆ vl. OBRTA MOHOROVIĆ Labin,READYMIX CROATIA d.o.o. Kaštel Sućurac,RIJEKA GRADNJA d.o.o. Rijeka,DOM d.o.o. Darda,JOSIP TOMIŠIĆ vl. obrta BETON TOMIŠIĆ Žminj,CEROVLJE PROMET d.o.o. Cerovlje,ALLIANZ ZAGREB d.o.o. Zagreb,IVICA STEPIĆ vl. STEPIĆ USLUGE Vrpolje,PRANJIĆ ŽELJKO vl. obrta ESTRIGH Požega,ANTENAL d.o.o. Novigrad,RETA d.o.o. Karlovac,VIPNET d.o.o. Zagreb,TERRA JASKA d.o.o. Strmec Samoborski,MIRKO I VERICA MARIĆ,VULKAL d.o.o. Zagreb,TOLKO d.o.o. Đakovo,GREPO COMMERCE d.o.o. Zagreb,TIM 91 d.o.o. Poreč,USLUGA POREČ d.o.o. Poreč,TK GRADNJA ĐAKOVO d.o.o. Đakovo,IVAN JURCOLA vl. obrta JURCOLA Pazin,PLAKAR d.o.o. Đakovo,NOBILIS d.o.o. Antunovac,MARIO STRNAD vl. obrta STRNAD Đakovo,ZBOR PREBENDARA PRVOSTOLNE CRKVE ZAGREBAČKE Zagreb,RAIFFEISENBANK AUSTRIJA Direkcija problematičnih plasmana,ZDRAVKO TATAROVIĆ,HOLCIM d.o.o. Koromačno,BACHLER d.o.o. Zagreb</izvorni_sadrzaj>
    <derivirana_varijabla naziv="DomainObject.Predmet.StrankaNazivFormated_1">BACHLER d.o.o. Zagreb,DAVOR ILAKOVAC vl. elektroinstalaterskog obrta ELEKTROMONT Đakovo,FITRAM TRGOVINA d.o.o. Zagreb,DRAGAN MIRKOVIĆ vl. "KIM GRADNJA" Lipovljani,PA-EL d.o.o. Veliko Trgovišće,STARAJ d.o.o. Opatija,FRATEA d.o.o. Zagreb,OTIS DIZALA d.o.o. Zagreb,OPEKA d.o.o. Osijek,RH MINISTARSTVO PRAVOSUĐA, UPRAVA ZA ZATVORSKI SUSTAV, KAZNIONICA U VALTURI,PERI d.o.o. Donji Stupnik,MATIĆ d.o.o. Velika Gorica,KIMI COMMERCE d.o.o. Viškovo,DORIJANO MOHOROVIĆ vl. OBRTA MOHOROVIĆ Labin,READYMIX CROATIA d.o.o. Kaštel Sućurac,RIJEKA GRADNJA d.o.o. Rijeka,DOM d.o.o. Darda,JOSIP TOMIŠIĆ vl. obrta BETON TOMIŠIĆ Žminj,CEROVLJE PROMET d.o.o. Cerovlje,ALLIANZ ZAGREB d.o.o. Zagreb,IVICA STEPIĆ vl. STEPIĆ USLUGE Vrpolje,PRANJIĆ ŽELJKO vl. obrta ESTRIGH Požega,ANTENAL d.o.o. Novigrad,RETA d.o.o. Karlovac,VIPNET d.o.o. Zagreb,TERRA JASKA d.o.o. Strmec Samoborski,MIRKO I VERICA MARIĆ,VULKAL d.o.o. Zagreb,TOLKO d.o.o. Đakovo,GREPO COMMERCE d.o.o. Zagreb,TIM 91 d.o.o. Poreč,USLUGA POREČ d.o.o. Poreč,TK GRADNJA ĐAKOVO d.o.o. Đakovo,IVAN JURCOLA vl. obrta JURCOLA Pazin,PLAKAR d.o.o. Đakovo,NOBILIS d.o.o. Antunovac,MARIO STRNAD vl. obrta STRNAD Đakovo,ZBOR PREBENDARA PRVOSTOLNE CRKVE ZAGREBAČKE Zagreb,RAIFFEISENBANK AUSTRIJA Direkcija problematičnih plasmana,ZDRAVKO TATAROVIĆ,HOLCIM d.o.o. Koromačno,BACHLER d.o.o. Zagreb</derivirana_varijabla>
  </DomainObject.Predmet.StrankaNazivFormated>
  <DomainObject.Predmet.StrankaNazivFormatedOIB>
    <izvorni_sadrzaj>BACHLER d.o.o. Zagreb,DAVOR ILAKOVAC vl. elektroinstalaterskog obrta ELEKTROMONT Đakovo,FITRAM TRGOVINA d.o.o. Zagreb,DRAGAN MIRKOVIĆ vl. "KIM GRADNJA" Lipovljani,PA-EL d.o.o. Veliko Trgovišće,STARAJ d.o.o. Opatija,FRATEA d.o.o. Zagreb,OTIS DIZALA d.o.o. Zagreb,OPEKA d.o.o. Osijek,RH MINISTARSTVO PRAVOSUĐA, UPRAVA ZA ZATVORSKI SUSTAV, KAZNIONICA U VALTURI,PERI d.o.o. Donji Stupnik,MATIĆ d.o.o. Velika Gorica,KIMI COMMERCE d.o.o. Viškovo,DORIJANO MOHOROVIĆ vl. OBRTA MOHOROVIĆ Labin,READYMIX CROATIA d.o.o. Kaštel Sućurac,RIJEKA GRADNJA d.o.o. Rijeka,DOM d.o.o. Darda,JOSIP TOMIŠIĆ vl. obrta BETON TOMIŠIĆ Žminj,CEROVLJE PROMET d.o.o. Cerovlje,ALLIANZ ZAGREB d.o.o. Zagreb,IVICA STEPIĆ vl. STEPIĆ USLUGE Vrpolje,PRANJIĆ ŽELJKO vl. obrta ESTRIGH Požega,ANTENAL d.o.o. Novigrad,RETA d.o.o. Karlovac,VIPNET d.o.o. Zagreb,TERRA JASKA d.o.o. Strmec Samoborski,MIRKO I VERICA MARIĆ,VULKAL d.o.o. Zagreb,TOLKO d.o.o. Đakovo,GREPO COMMERCE d.o.o. Zagreb,TIM 91 d.o.o. Poreč,USLUGA POREČ d.o.o. Poreč,TK GRADNJA ĐAKOVO d.o.o. Đakovo,IVAN JURCOLA vl. obrta JURCOLA Pazin,PLAKAR d.o.o. Đakovo,NOBILIS d.o.o. Antunovac,MARIO STRNAD vl. obrta STRNAD Đakovo,ZBOR PREBENDARA PRVOSTOLNE CRKVE ZAGREBAČKE Zagreb,RAIFFEISENBANK AUSTRIJA Direkcija problematičnih plasmana,ZDRAVKO TATAROVIĆ,HOLCIM d.o.o. Koromačno,BACHLER d.o.o. Zagreb</izvorni_sadrzaj>
    <derivirana_varijabla naziv="DomainObject.Predmet.StrankaNazivFormatedOIB_1">BACHLER d.o.o. Zagreb,DAVOR ILAKOVAC vl. elektroinstalaterskog obrta ELEKTROMONT Đakovo,FITRAM TRGOVINA d.o.o. Zagreb,DRAGAN MIRKOVIĆ vl. "KIM GRADNJA" Lipovljani,PA-EL d.o.o. Veliko Trgovišće,STARAJ d.o.o. Opatija,FRATEA d.o.o. Zagreb,OTIS DIZALA d.o.o. Zagreb,OPEKA d.o.o. Osijek,RH MINISTARSTVO PRAVOSUĐA, UPRAVA ZA ZATVORSKI SUSTAV, KAZNIONICA U VALTURI,PERI d.o.o. Donji Stupnik,MATIĆ d.o.o. Velika Gorica,KIMI COMMERCE d.o.o. Viškovo,DORIJANO MOHOROVIĆ vl. OBRTA MOHOROVIĆ Labin,READYMIX CROATIA d.o.o. Kaštel Sućurac,RIJEKA GRADNJA d.o.o. Rijeka,DOM d.o.o. Darda,JOSIP TOMIŠIĆ vl. obrta BETON TOMIŠIĆ Žminj,CEROVLJE PROMET d.o.o. Cerovlje,ALLIANZ ZAGREB d.o.o. Zagreb,IVICA STEPIĆ vl. STEPIĆ USLUGE Vrpolje,PRANJIĆ ŽELJKO vl. obrta ESTRIGH Požega,ANTENAL d.o.o. Novigrad,RETA d.o.o. Karlovac,VIPNET d.o.o. Zagreb,TERRA JASKA d.o.o. Strmec Samoborski,MIRKO I VERICA MARIĆ,VULKAL d.o.o. Zagreb,TOLKO d.o.o. Đakovo,GREPO COMMERCE d.o.o. Zagreb,TIM 91 d.o.o. Poreč,USLUGA POREČ d.o.o. Poreč,TK GRADNJA ĐAKOVO d.o.o. Đakovo,IVAN JURCOLA vl. obrta JURCOLA Pazin,PLAKAR d.o.o. Đakovo,NOBILIS d.o.o. Antunovac,MARIO STRNAD vl. obrta STRNAD Đakovo,ZBOR PREBENDARA PRVOSTOLNE CRKVE ZAGREBAČKE Zagreb,RAIFFEISENBANK AUSTRIJA Direkcija problematičnih plasmana,ZDRAVKO TATAROVIĆ,HOLCIM d.o.o. Koromačno,BACHLER d.o.o. Zagreb</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BACHLER d.o.o. Zagreb</item>
      <item>DAVOR ILAKOVAC vl. elektroinstalaterskog obrta ELEKTROMONT Đakovo zastupanog po punomoćniku GORAN MANDIĆ</item>
      <item>FITRAM TRGOVINA d.o.o. Zagreb</item>
      <item>DRAGAN MIRKOVIĆ vl. "KIM GRADNJA" Lipovljani zastupanog po punomoćniku ĐURĐA DRAGOVIĆ-GRAHEK</item>
      <item>PA-EL d.o.o. Veliko Trgovišće zastupanog po punomoćniku Borka Bajić</item>
      <item>STARAJ d.o.o. Opatija zastupanog po punomoćniku JASMINKA BILOŠ</item>
      <item>FRATEA d.o.o. Zagreb</item>
      <item>OTIS DIZALA d.o.o. Zagreb zastupanog po punomoćniku Dražen Gazda</item>
      <item>OPEKA d.o.o. Osijek</item>
      <item>RH MINISTARSTVO PRAVOSUĐA, UPRAVA ZA ZATVORSKI SUSTAV, KAZNIONICA U VALTURI</item>
      <item>PERI d.o.o. Donji Stupnik zastupanog po punomoćniku Višnja Galešić</item>
      <item>MATIĆ d.o.o. Velika Gorica zastupanog po punomoćniku STJEPAN BRČIĆ</item>
      <item>KIMI COMMERCE d.o.o. Viškovo zastupanog po punomoćniku ODVJ. DRUŠTVO VUKIĆ  i dr.</item>
      <item>DORIJANO MOHOROVIĆ vl. OBRTA MOHOROVIĆ Labin zastupanog po punomoćniku ZLATA VIDAK</item>
      <item>READYMIX CROATIA d.o.o. Kaštel Sućurac zastupanog po punomoćniku ODVJ. DRUŠTVO VUKIĆ  i dr.</item>
      <item>RIJEKA GRADNJA d.o.o. Rijeka zastupanog po punomoćniku DUBRAVKA DOGANAC</item>
      <item>DOM d.o.o. Darda</item>
      <item>JOSIP TOMIŠIĆ vl. obrta BETON TOMIŠIĆ Žminj zastupanog po punomoćniku Mićo Ljubenko</item>
      <item>CEROVLJE PROMET d.o.o. Cerovlje zastupanog po punomoćniku Mirjana Žrvnar</item>
      <item>ALLIANZ ZAGREB d.o.o. Zagreb zastupanog po punomoćniku Odvjetnik Marijan Hanžeković</item>
      <item>IVICA STEPIĆ vl. STEPIĆ USLUGE Vrpolje zastupanog po punomoćniku Terezija Rečić</item>
      <item>PRANJIĆ ŽELJKO vl. obrta ESTRIGH Požega</item>
      <item>ANTENAL d.o.o. Novigrad</item>
      <item>RETA d.o.o. Karlovac</item>
      <item>VIPNET d.o.o. Zagreb zastupanog po punomoćniku BORIĆ &amp; TOŠ</item>
      <item>TERRA JASKA d.o.o. Strmec Samoborski zastupanog po punomoćniku Mirko Vujičić</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 zastupanog po punomoćniku Petar Vukasović</item>
      <item>MARIO STRNAD vl. obrta STRNAD Đakovo</item>
      <item>ZBOR PREBENDARA PRVOSTOLNE CRKVE ZAGREBAČKE Zagreb zastupanog po punomoćniku Dario Budimir</item>
      <item>RAIFFEISENBANK AUSTRIJA Direkcija problematičnih plasmana</item>
      <item>ZDRAVKO TATAROVIĆ</item>
      <item>HOLCIM d.o.o. Koromačno</item>
      <item>BACHLER d.o.o. Zagreb</item>
    </izvorni_sadrzaj>
    <derivirana_varijabla naziv="DomainObject.Predmet.StrankaListFormated_1">
      <item>BACHLER d.o.o. Zagreb</item>
      <item>DAVOR ILAKOVAC vl. elektroinstalaterskog obrta ELEKTROMONT Đakovo zastupanog po punomoćniku GORAN MANDIĆ</item>
      <item>FITRAM TRGOVINA d.o.o. Zagreb</item>
      <item>DRAGAN MIRKOVIĆ vl. "KIM GRADNJA" Lipovljani zastupanog po punomoćniku ĐURĐA DRAGOVIĆ-GRAHEK</item>
      <item>PA-EL d.o.o. Veliko Trgovišće zastupanog po punomoćniku Borka Bajić</item>
      <item>STARAJ d.o.o. Opatija zastupanog po punomoćniku JASMINKA BILOŠ</item>
      <item>FRATEA d.o.o. Zagreb</item>
      <item>OTIS DIZALA d.o.o. Zagreb zastupanog po punomoćniku Dražen Gazda</item>
      <item>OPEKA d.o.o. Osijek</item>
      <item>RH MINISTARSTVO PRAVOSUĐA, UPRAVA ZA ZATVORSKI SUSTAV, KAZNIONICA U VALTURI</item>
      <item>PERI d.o.o. Donji Stupnik zastupanog po punomoćniku Višnja Galešić</item>
      <item>MATIĆ d.o.o. Velika Gorica zastupanog po punomoćniku STJEPAN BRČIĆ</item>
      <item>KIMI COMMERCE d.o.o. Viškovo zastupanog po punomoćniku ODVJ. DRUŠTVO VUKIĆ  i dr.</item>
      <item>DORIJANO MOHOROVIĆ vl. OBRTA MOHOROVIĆ Labin zastupanog po punomoćniku ZLATA VIDAK</item>
      <item>READYMIX CROATIA d.o.o. Kaštel Sućurac zastupanog po punomoćniku ODVJ. DRUŠTVO VUKIĆ  i dr.</item>
      <item>RIJEKA GRADNJA d.o.o. Rijeka zastupanog po punomoćniku DUBRAVKA DOGANAC</item>
      <item>DOM d.o.o. Darda</item>
      <item>JOSIP TOMIŠIĆ vl. obrta BETON TOMIŠIĆ Žminj zastupanog po punomoćniku Mićo Ljubenko</item>
      <item>CEROVLJE PROMET d.o.o. Cerovlje zastupanog po punomoćniku Mirjana Žrvnar</item>
      <item>ALLIANZ ZAGREB d.o.o. Zagreb zastupanog po punomoćniku Odvjetnik Marijan Hanžeković</item>
      <item>IVICA STEPIĆ vl. STEPIĆ USLUGE Vrpolje zastupanog po punomoćniku Terezija Rečić</item>
      <item>PRANJIĆ ŽELJKO vl. obrta ESTRIGH Požega</item>
      <item>ANTENAL d.o.o. Novigrad</item>
      <item>RETA d.o.o. Karlovac</item>
      <item>VIPNET d.o.o. Zagreb zastupanog po punomoćniku BORIĆ &amp; TOŠ</item>
      <item>TERRA JASKA d.o.o. Strmec Samoborski zastupanog po punomoćniku Mirko Vujičić</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 zastupanog po punomoćniku Petar Vukasović</item>
      <item>MARIO STRNAD vl. obrta STRNAD Đakovo</item>
      <item>ZBOR PREBENDARA PRVOSTOLNE CRKVE ZAGREBAČKE Zagreb zastupanog po punomoćniku Dario Budimir</item>
      <item>RAIFFEISENBANK AUSTRIJA Direkcija problematičnih plasmana</item>
      <item>ZDRAVKO TATAROVIĆ</item>
      <item>HOLCIM d.o.o. Koromačno</item>
      <item>BACHLER d.o.o. Zagreb</item>
    </derivirana_varijabla>
  </DomainObject.Predmet.StrankaListFormated>
  <DomainObject.Predmet.StrankaListFormatedOIB>
    <izvorni_sadrzaj>
      <item>BACHLER d.o.o. Zagreb</item>
      <item>DAVOR ILAKOVAC vl. elektroinstalaterskog obrta ELEKTROMONT Đakovo zastupanog po punomoćniku GORAN MANDIĆ</item>
      <item>FITRAM TRGOVINA d.o.o. Zagreb</item>
      <item>DRAGAN MIRKOVIĆ vl. "KIM GRADNJA" Lipovljani zastupanog po punomoćniku ĐURĐA DRAGOVIĆ-GRAHEK</item>
      <item>PA-EL d.o.o. Veliko Trgovišće zastupanog po punomoćniku Borka Bajić</item>
      <item>STARAJ d.o.o. Opatija zastupanog po punomoćniku JASMINKA BILOŠ</item>
      <item>FRATEA d.o.o. Zagreb</item>
      <item>OTIS DIZALA d.o.o. Zagreb zastupanog po punomoćniku Dražen Gazda</item>
      <item>OPEKA d.o.o. Osijek</item>
      <item>RH MINISTARSTVO PRAVOSUĐA, UPRAVA ZA ZATVORSKI SUSTAV, KAZNIONICA U VALTURI</item>
      <item>PERI d.o.o. Donji Stupnik zastupanog po punomoćniku Višnja Galešić</item>
      <item>MATIĆ d.o.o. Velika Gorica zastupanog po punomoćniku STJEPAN BRČIĆ</item>
      <item>KIMI COMMERCE d.o.o. Viškovo zastupanog po punomoćniku ODVJ. DRUŠTVO VUKIĆ  i dr.</item>
      <item>DORIJANO MOHOROVIĆ vl. OBRTA MOHOROVIĆ Labin zastupanog po punomoćniku ZLATA VIDAK</item>
      <item>READYMIX CROATIA d.o.o. Kaštel Sućurac zastupanog po punomoćniku ODVJ. DRUŠTVO VUKIĆ  i dr.</item>
      <item>RIJEKA GRADNJA d.o.o. Rijeka zastupanog po punomoćniku DUBRAVKA DOGANAC</item>
      <item>DOM d.o.o. Darda</item>
      <item>JOSIP TOMIŠIĆ vl. obrta BETON TOMIŠIĆ Žminj zastupanog po punomoćniku Mićo Ljubenko</item>
      <item>CEROVLJE PROMET d.o.o. Cerovlje zastupanog po punomoćniku Mirjana Žrvnar</item>
      <item>ALLIANZ ZAGREB d.o.o. Zagreb zastupanog po punomoćniku Odvjetnik Marijan Hanžeković</item>
      <item>IVICA STEPIĆ vl. STEPIĆ USLUGE Vrpolje zastupanog po punomoćniku Terezija Rečić</item>
      <item>PRANJIĆ ŽELJKO vl. obrta ESTRIGH Požega</item>
      <item>ANTENAL d.o.o. Novigrad</item>
      <item>RETA d.o.o. Karlovac</item>
      <item>VIPNET d.o.o. Zagreb zastupanog po punomoćniku BORIĆ &amp; TOŠ</item>
      <item>TERRA JASKA d.o.o. Strmec Samoborski zastupanog po punomoćniku Mirko Vujičić</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 zastupanog po punomoćniku Petar Vukasović</item>
      <item>MARIO STRNAD vl. obrta STRNAD Đakovo</item>
      <item>ZBOR PREBENDARA PRVOSTOLNE CRKVE ZAGREBAČKE Zagreb zastupanog po punomoćniku Dario Budimir</item>
      <item>RAIFFEISENBANK AUSTRIJA Direkcija problematičnih plasmana</item>
      <item>ZDRAVKO TATAROVIĆ</item>
      <item>HOLCIM d.o.o. Koromačno</item>
      <item>BACHLER d.o.o. Zagreb</item>
    </izvorni_sadrzaj>
    <derivirana_varijabla naziv="DomainObject.Predmet.StrankaListFormatedOIB_1">
      <item>BACHLER d.o.o. Zagreb</item>
      <item>DAVOR ILAKOVAC vl. elektroinstalaterskog obrta ELEKTROMONT Đakovo zastupanog po punomoćniku GORAN MANDIĆ</item>
      <item>FITRAM TRGOVINA d.o.o. Zagreb</item>
      <item>DRAGAN MIRKOVIĆ vl. "KIM GRADNJA" Lipovljani zastupanog po punomoćniku ĐURĐA DRAGOVIĆ-GRAHEK</item>
      <item>PA-EL d.o.o. Veliko Trgovišće zastupanog po punomoćniku Borka Bajić</item>
      <item>STARAJ d.o.o. Opatija zastupanog po punomoćniku JASMINKA BILOŠ</item>
      <item>FRATEA d.o.o. Zagreb</item>
      <item>OTIS DIZALA d.o.o. Zagreb zastupanog po punomoćniku Dražen Gazda</item>
      <item>OPEKA d.o.o. Osijek</item>
      <item>RH MINISTARSTVO PRAVOSUĐA, UPRAVA ZA ZATVORSKI SUSTAV, KAZNIONICA U VALTURI</item>
      <item>PERI d.o.o. Donji Stupnik zastupanog po punomoćniku Višnja Galešić</item>
      <item>MATIĆ d.o.o. Velika Gorica zastupanog po punomoćniku STJEPAN BRČIĆ</item>
      <item>KIMI COMMERCE d.o.o. Viškovo zastupanog po punomoćniku ODVJ. DRUŠTVO VUKIĆ  i dr.</item>
      <item>DORIJANO MOHOROVIĆ vl. OBRTA MOHOROVIĆ Labin zastupanog po punomoćniku ZLATA VIDAK</item>
      <item>READYMIX CROATIA d.o.o. Kaštel Sućurac zastupanog po punomoćniku ODVJ. DRUŠTVO VUKIĆ  i dr.</item>
      <item>RIJEKA GRADNJA d.o.o. Rijeka zastupanog po punomoćniku DUBRAVKA DOGANAC</item>
      <item>DOM d.o.o. Darda</item>
      <item>JOSIP TOMIŠIĆ vl. obrta BETON TOMIŠIĆ Žminj zastupanog po punomoćniku Mićo Ljubenko</item>
      <item>CEROVLJE PROMET d.o.o. Cerovlje zastupanog po punomoćniku Mirjana Žrvnar</item>
      <item>ALLIANZ ZAGREB d.o.o. Zagreb zastupanog po punomoćniku Odvjetnik Marijan Hanžeković</item>
      <item>IVICA STEPIĆ vl. STEPIĆ USLUGE Vrpolje zastupanog po punomoćniku Terezija Rečić</item>
      <item>PRANJIĆ ŽELJKO vl. obrta ESTRIGH Požega</item>
      <item>ANTENAL d.o.o. Novigrad</item>
      <item>RETA d.o.o. Karlovac</item>
      <item>VIPNET d.o.o. Zagreb zastupanog po punomoćniku BORIĆ &amp; TOŠ</item>
      <item>TERRA JASKA d.o.o. Strmec Samoborski zastupanog po punomoćniku Mirko Vujičić</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 zastupanog po punomoćniku Petar Vukasović</item>
      <item>MARIO STRNAD vl. obrta STRNAD Đakovo</item>
      <item>ZBOR PREBENDARA PRVOSTOLNE CRKVE ZAGREBAČKE Zagreb zastupanog po punomoćniku Dario Budimir</item>
      <item>RAIFFEISENBANK AUSTRIJA Direkcija problematičnih plasmana</item>
      <item>ZDRAVKO TATAROVIĆ</item>
      <item>HOLCIM d.o.o. Koromačno</item>
      <item>BACHLER d.o.o. Zagreb</item>
    </derivirana_varijabla>
  </DomainObject.Predmet.StrankaListFormatedOIB>
  <DomainObject.Predmet.StrankaListFormatedWithAdress>
    <izvorni_sadrzaj>
      <item>BACHLER d.o.o. Zagreb, Nova Ves 7, 10000 Zagreb</item>
      <item>DAVOR ILAKOVAC vl. elektroinstalaterskog obrta ELEKTROMONT Đakovo, Đakovo zastupanog po punomoćniku GORAN MANDIĆ</item>
      <item>FITRAM TRGOVINA d.o.o. Zagreb, A. Vidakovića 5, 10000 Zagreb</item>
      <item>DRAGAN MIRKOVIĆ vl. "KIM GRADNJA" Lipovljani, Vukovarska 1a, Lipovljani zastupanog po punomoćniku ĐURĐA DRAGOVIĆ-GRAHEK</item>
      <item>PA-EL d.o.o. Veliko Trgovišće, Dubrovčan 33a, Veliko Trgovišće zastupanog po punomoćniku Borka Bajić</item>
      <item>STARAJ d.o.o. Opatija, Trbuhovac 7, Opatija zastupanog po punomoćniku JASMINKA BILOŠ</item>
      <item>FRATEA d.o.o. Zagreb, J. Lončara 15, 10000 Zagreb</item>
      <item>OTIS DIZALA d.o.o. Zagreb, Prilaz V. Brajkovića 16, 10000 Zagreb zastupanog po punomoćniku Dražen Gazda</item>
      <item>OPEKA d.o.o. Osijek, Vukovarska 215, 31000 Osijek</item>
      <item>RH MINISTARSTVO PRAVOSUĐA, UPRAVA ZA ZATVORSKI SUSTAV, KAZNIONICA U VALTURI, Valtura</item>
      <item>PERI d.o.o. Donji Stupnik, Dolenica 20, Donji Stupnik zastupanog po punomoćniku Višnja Galešić</item>
      <item>MATIĆ d.o.o. Velika Gorica, Kolodvorska 137, Velika Gorica zastupanog po punomoćniku STJEPAN BRČIĆ</item>
      <item>KIMI COMMERCE d.o.o. Viškovo, Mavri 1, Viškovo zastupanog po punomoćniku ODVJ. DRUŠTVO VUKIĆ  i dr.</item>
      <item>DORIJANO MOHOROVIĆ vl. OBRTA MOHOROVIĆ Labin, Marcilnica 48, Labin zastupanog po punomoćniku ZLATA VIDAK</item>
      <item>READYMIX CROATIA d.o.o. Kaštel Sućurac, Cesta dr. F. Tuđmana bb, Kaštel Sućurac zastupanog po punomoćniku ODVJ. DRUŠTVO VUKIĆ  i dr.</item>
      <item>RIJEKA GRADNJA d.o.o. Rijeka, Istranina 2, Rijeka zastupanog po punomoćniku DUBRAVKA DOGANAC</item>
      <item>DOM d.o.o. Darda, V. Lisinskog 7, Darda</item>
      <item>JOSIP TOMIŠIĆ vl. obrta BETON TOMIŠIĆ Žminj, Gradišće bb, Žminj zastupanog po punomoćniku Mićo Ljubenko</item>
      <item>CEROVLJE PROMET d.o.o. Cerovlje, Cerovlje 64, Cerovlje zastupanog po punomoćniku Mirjana Žrvnar</item>
      <item>ALLIANZ ZAGREB d.o.o. Zagreb, Selska cesta 136-138, 10000 Zagreb zastupanog po punomoćniku Odvjetnik Marijan Hanžeković</item>
      <item>IVICA STEPIĆ vl. STEPIĆ USLUGE Vrpolje, Čajkovci 25, Vrpolje zastupanog po punomoćniku Terezija Rečić</item>
      <item>PRANJIĆ ŽELJKO vl. obrta ESTRIGH Požega, Zrinska 68, Požega</item>
      <item>ANTENAL d.o.o. Novigrad, Antenal bb, Novigrad</item>
      <item>RETA d.o.o. Karlovac, Zagrebačka 37, Karlovac</item>
      <item>VIPNET d.o.o. Zagreb, Vrtni put 1, 10000 Zagreb zastupanog po punomoćniku BORIĆ &amp; TOŠ</item>
      <item>TERRA JASKA d.o.o. Strmec Samoborski, Kralja Tomislava 20, Strmec Samoborski zastupanog po punomoćniku Mirko Vujičić</item>
      <item>MIRKO I VERICA MARIĆ, kadumi 11 b, Poreč</item>
      <item>VULKAL d.o.o. Zagreb, Samoborska cesta 310, 10000 Zagreb</item>
      <item>TOLKO d.o.o. Đakovo, H. Deker 15, Đakovo</item>
      <item>GREPO COMMERCE d.o.o. Zagreb, Crnatkova 8, 10000 Zagreb</item>
      <item>TIM 91 d.o.o. Poreč, M. Vlašića 26, Poreč</item>
      <item>USLUGA POREČ d.o.o. Poreč, Mlinska 1, Poreč</item>
      <item>TK GRADNJA ĐAKOVO d.o.o. Đakovo, A. Starčevića 251, Đakovo</item>
      <item>IVAN JURCOLA vl. obrta JURCOLA Pazin, Čerišnjevica 34, Pazin</item>
      <item>PLAKAR d.o.o. Đakovo, A. Šenoe 18, Đakovo</item>
      <item>NOBILIS d.o.o. Antunovac, Hrvatske Republike 97, Antunovac zastupanog po punomoćniku Petar Vukasović</item>
      <item>MARIO STRNAD vl. obrta STRNAD Đakovo, S.S. Kranjčevića 8, Đakovo</item>
      <item>ZBOR PREBENDARA PRVOSTOLNE CRKVE ZAGREBAČKE Zagreb, Nova Ves 3, 10000 Zagreb zastupanog po punomoćniku Dario Budimir</item>
      <item>RAIFFEISENBANK AUSTRIJA Direkcija problematičnih plasmana, Magazinska 69, 10000 Zagreb</item>
      <item>ZDRAVKO TATAROVIĆ, Domjanićeva 31, Đakovo</item>
      <item>HOLCIM d.o.o. Koromačno, Koromačnobb, 52222 Koromačno</item>
      <item>BACHLER d.o.o. Zagreb, Nova Ves 7, 10000 Zagreb</item>
    </izvorni_sadrzaj>
    <derivirana_varijabla naziv="DomainObject.Predmet.StrankaListFormatedWithAdress_1">
      <item>BACHLER d.o.o. Zagreb, Nova Ves 7, 10000 Zagreb</item>
      <item>DAVOR ILAKOVAC vl. elektroinstalaterskog obrta ELEKTROMONT Đakovo, Đakovo zastupanog po punomoćniku GORAN MANDIĆ</item>
      <item>FITRAM TRGOVINA d.o.o. Zagreb, A. Vidakovića 5, 10000 Zagreb</item>
      <item>DRAGAN MIRKOVIĆ vl. "KIM GRADNJA" Lipovljani, Vukovarska 1a, Lipovljani zastupanog po punomoćniku ĐURĐA DRAGOVIĆ-GRAHEK</item>
      <item>PA-EL d.o.o. Veliko Trgovišće, Dubrovčan 33a, Veliko Trgovišće zastupanog po punomoćniku Borka Bajić</item>
      <item>STARAJ d.o.o. Opatija, Trbuhovac 7, Opatija zastupanog po punomoćniku JASMINKA BILOŠ</item>
      <item>FRATEA d.o.o. Zagreb, J. Lončara 15, 10000 Zagreb</item>
      <item>OTIS DIZALA d.o.o. Zagreb, Prilaz V. Brajkovića 16, 10000 Zagreb zastupanog po punomoćniku Dražen Gazda</item>
      <item>OPEKA d.o.o. Osijek, Vukovarska 215, 31000 Osijek</item>
      <item>RH MINISTARSTVO PRAVOSUĐA, UPRAVA ZA ZATVORSKI SUSTAV, KAZNIONICA U VALTURI, Valtura</item>
      <item>PERI d.o.o. Donji Stupnik, Dolenica 20, Donji Stupnik zastupanog po punomoćniku Višnja Galešić</item>
      <item>MATIĆ d.o.o. Velika Gorica, Kolodvorska 137, Velika Gorica zastupanog po punomoćniku STJEPAN BRČIĆ</item>
      <item>KIMI COMMERCE d.o.o. Viškovo, Mavri 1, Viškovo zastupanog po punomoćniku ODVJ. DRUŠTVO VUKIĆ  i dr.</item>
      <item>DORIJANO MOHOROVIĆ vl. OBRTA MOHOROVIĆ Labin, Marcilnica 48, Labin zastupanog po punomoćniku ZLATA VIDAK</item>
      <item>READYMIX CROATIA d.o.o. Kaštel Sućurac, Cesta dr. F. Tuđmana bb, Kaštel Sućurac zastupanog po punomoćniku ODVJ. DRUŠTVO VUKIĆ  i dr.</item>
      <item>RIJEKA GRADNJA d.o.o. Rijeka, Istranina 2, Rijeka zastupanog po punomoćniku DUBRAVKA DOGANAC</item>
      <item>DOM d.o.o. Darda, V. Lisinskog 7, Darda</item>
      <item>JOSIP TOMIŠIĆ vl. obrta BETON TOMIŠIĆ Žminj, Gradišće bb, Žminj zastupanog po punomoćniku Mićo Ljubenko</item>
      <item>CEROVLJE PROMET d.o.o. Cerovlje, Cerovlje 64, Cerovlje zastupanog po punomoćniku Mirjana Žrvnar</item>
      <item>ALLIANZ ZAGREB d.o.o. Zagreb, Selska cesta 136-138, 10000 Zagreb zastupanog po punomoćniku Odvjetnik Marijan Hanžeković</item>
      <item>IVICA STEPIĆ vl. STEPIĆ USLUGE Vrpolje, Čajkovci 25, Vrpolje zastupanog po punomoćniku Terezija Rečić</item>
      <item>PRANJIĆ ŽELJKO vl. obrta ESTRIGH Požega, Zrinska 68, Požega</item>
      <item>ANTENAL d.o.o. Novigrad, Antenal bb, Novigrad</item>
      <item>RETA d.o.o. Karlovac, Zagrebačka 37, Karlovac</item>
      <item>VIPNET d.o.o. Zagreb, Vrtni put 1, 10000 Zagreb zastupanog po punomoćniku BORIĆ &amp; TOŠ</item>
      <item>TERRA JASKA d.o.o. Strmec Samoborski, Kralja Tomislava 20, Strmec Samoborski zastupanog po punomoćniku Mirko Vujičić</item>
      <item>MIRKO I VERICA MARIĆ, kadumi 11 b, Poreč</item>
      <item>VULKAL d.o.o. Zagreb, Samoborska cesta 310, 10000 Zagreb</item>
      <item>TOLKO d.o.o. Đakovo, H. Deker 15, Đakovo</item>
      <item>GREPO COMMERCE d.o.o. Zagreb, Crnatkova 8, 10000 Zagreb</item>
      <item>TIM 91 d.o.o. Poreč, M. Vlašića 26, Poreč</item>
      <item>USLUGA POREČ d.o.o. Poreč, Mlinska 1, Poreč</item>
      <item>TK GRADNJA ĐAKOVO d.o.o. Đakovo, A. Starčevića 251, Đakovo</item>
      <item>IVAN JURCOLA vl. obrta JURCOLA Pazin, Čerišnjevica 34, Pazin</item>
      <item>PLAKAR d.o.o. Đakovo, A. Šenoe 18, Đakovo</item>
      <item>NOBILIS d.o.o. Antunovac, Hrvatske Republike 97, Antunovac zastupanog po punomoćniku Petar Vukasović</item>
      <item>MARIO STRNAD vl. obrta STRNAD Đakovo, S.S. Kranjčevića 8, Đakovo</item>
      <item>ZBOR PREBENDARA PRVOSTOLNE CRKVE ZAGREBAČKE Zagreb, Nova Ves 3, 10000 Zagreb zastupanog po punomoćniku Dario Budimir</item>
      <item>RAIFFEISENBANK AUSTRIJA Direkcija problematičnih plasmana, Magazinska 69, 10000 Zagreb</item>
      <item>ZDRAVKO TATAROVIĆ, Domjanićeva 31, Đakovo</item>
      <item>HOLCIM d.o.o. Koromačno, Koromačnobb, 52222 Koromačno</item>
      <item>BACHLER d.o.o. Zagreb, Nova Ves 7, 10000 Zagreb</item>
    </derivirana_varijabla>
  </DomainObject.Predmet.StrankaListFormatedWithAdress>
  <DomainObject.Predmet.StrankaListFormatedWithAdressOIB>
    <izvorni_sadrzaj>
      <item>BACHLER d.o.o. Zagreb, Nova Ves 7, 10000 Zagreb</item>
      <item>DAVOR ILAKOVAC vl. elektroinstalaterskog obrta ELEKTROMONT Đakovo, Đakovo zastupanog po punomoćniku GORAN MANDIĆ</item>
      <item>FITRAM TRGOVINA d.o.o. Zagreb, A. Vidakovića 5, 10000 Zagreb</item>
      <item>DRAGAN MIRKOVIĆ vl. "KIM GRADNJA" Lipovljani, Vukovarska 1a, Lipovljani zastupanog po punomoćniku ĐURĐA DRAGOVIĆ-GRAHEK</item>
      <item>PA-EL d.o.o. Veliko Trgovišće, Dubrovčan 33a, Veliko Trgovišće zastupanog po punomoćniku Borka Bajić</item>
      <item>STARAJ d.o.o. Opatija, Trbuhovac 7, Opatija zastupanog po punomoćniku JASMINKA BILOŠ</item>
      <item>FRATEA d.o.o. Zagreb, J. Lončara 15, 10000 Zagreb</item>
      <item>OTIS DIZALA d.o.o. Zagreb, Prilaz V. Brajkovića 16, 10000 Zagreb zastupanog po punomoćniku Dražen Gazda</item>
      <item>OPEKA d.o.o. Osijek, Vukovarska 215, 31000 Osijek</item>
      <item>RH MINISTARSTVO PRAVOSUĐA, UPRAVA ZA ZATVORSKI SUSTAV, KAZNIONICA U VALTURI, Valtura</item>
      <item>PERI d.o.o. Donji Stupnik, Dolenica 20, Donji Stupnik zastupanog po punomoćniku Višnja Galešić</item>
      <item>MATIĆ d.o.o. Velika Gorica, Kolodvorska 137, Velika Gorica zastupanog po punomoćniku STJEPAN BRČIĆ</item>
      <item>KIMI COMMERCE d.o.o. Viškovo, Mavri 1, Viškovo zastupanog po punomoćniku ODVJ. DRUŠTVO VUKIĆ  i dr.</item>
      <item>DORIJANO MOHOROVIĆ vl. OBRTA MOHOROVIĆ Labin, Marcilnica 48, Labin zastupanog po punomoćniku ZLATA VIDAK</item>
      <item>READYMIX CROATIA d.o.o. Kaštel Sućurac, Cesta dr. F. Tuđmana bb, Kaštel Sućurac zastupanog po punomoćniku ODVJ. DRUŠTVO VUKIĆ  i dr.</item>
      <item>RIJEKA GRADNJA d.o.o. Rijeka, Istranina 2, Rijeka zastupanog po punomoćniku DUBRAVKA DOGANAC</item>
      <item>DOM d.o.o. Darda, V. Lisinskog 7, Darda</item>
      <item>JOSIP TOMIŠIĆ vl. obrta BETON TOMIŠIĆ Žminj, Gradišće bb, Žminj zastupanog po punomoćniku Mićo Ljubenko</item>
      <item>CEROVLJE PROMET d.o.o. Cerovlje, Cerovlje 64, Cerovlje zastupanog po punomoćniku Mirjana Žrvnar</item>
      <item>ALLIANZ ZAGREB d.o.o. Zagreb, Selska cesta 136-138, 10000 Zagreb zastupanog po punomoćniku Odvjetnik Marijan Hanžeković</item>
      <item>IVICA STEPIĆ vl. STEPIĆ USLUGE Vrpolje, Čajkovci 25, Vrpolje zastupanog po punomoćniku Terezija Rečić</item>
      <item>PRANJIĆ ŽELJKO vl. obrta ESTRIGH Požega, Zrinska 68, Požega</item>
      <item>ANTENAL d.o.o. Novigrad, Antenal bb, Novigrad</item>
      <item>RETA d.o.o. Karlovac, Zagrebačka 37, Karlovac</item>
      <item>VIPNET d.o.o. Zagreb, Vrtni put 1, 10000 Zagreb zastupanog po punomoćniku BORIĆ &amp; TOŠ</item>
      <item>TERRA JASKA d.o.o. Strmec Samoborski, Kralja Tomislava 20, Strmec Samoborski zastupanog po punomoćniku Mirko Vujičić</item>
      <item>MIRKO I VERICA MARIĆ, kadumi 11 b, Poreč</item>
      <item>VULKAL d.o.o. Zagreb, Samoborska cesta 310, 10000 Zagreb</item>
      <item>TOLKO d.o.o. Đakovo, H. Deker 15, Đakovo</item>
      <item>GREPO COMMERCE d.o.o. Zagreb, Crnatkova 8, 10000 Zagreb</item>
      <item>TIM 91 d.o.o. Poreč, M. Vlašića 26, Poreč</item>
      <item>USLUGA POREČ d.o.o. Poreč, Mlinska 1, Poreč</item>
      <item>TK GRADNJA ĐAKOVO d.o.o. Đakovo, A. Starčevića 251, Đakovo</item>
      <item>IVAN JURCOLA vl. obrta JURCOLA Pazin, Čerišnjevica 34, Pazin</item>
      <item>PLAKAR d.o.o. Đakovo, A. Šenoe 18, Đakovo</item>
      <item>NOBILIS d.o.o. Antunovac, Hrvatske Republike 97, Antunovac zastupanog po punomoćniku Petar Vukasović</item>
      <item>MARIO STRNAD vl. obrta STRNAD Đakovo, S.S. Kranjčevića 8, Đakovo</item>
      <item>ZBOR PREBENDARA PRVOSTOLNE CRKVE ZAGREBAČKE Zagreb, Nova Ves 3, 10000 Zagreb zastupanog po punomoćniku Dario Budimir</item>
      <item>RAIFFEISENBANK AUSTRIJA Direkcija problematičnih plasmana, Magazinska 69, 10000 Zagreb</item>
      <item>ZDRAVKO TATAROVIĆ, Domjanićeva 31, Đakovo</item>
      <item>HOLCIM d.o.o. Koromačno, Koromačnobb, 52222 Koromačno</item>
      <item>BACHLER d.o.o. Zagreb, Nova Ves 7, 10000 Zagreb</item>
    </izvorni_sadrzaj>
    <derivirana_varijabla naziv="DomainObject.Predmet.StrankaListFormatedWithAdressOIB_1">
      <item>BACHLER d.o.o. Zagreb, Nova Ves 7, 10000 Zagreb</item>
      <item>DAVOR ILAKOVAC vl. elektroinstalaterskog obrta ELEKTROMONT Đakovo, Đakovo zastupanog po punomoćniku GORAN MANDIĆ</item>
      <item>FITRAM TRGOVINA d.o.o. Zagreb, A. Vidakovića 5, 10000 Zagreb</item>
      <item>DRAGAN MIRKOVIĆ vl. "KIM GRADNJA" Lipovljani, Vukovarska 1a, Lipovljani zastupanog po punomoćniku ĐURĐA DRAGOVIĆ-GRAHEK</item>
      <item>PA-EL d.o.o. Veliko Trgovišće, Dubrovčan 33a, Veliko Trgovišće zastupanog po punomoćniku Borka Bajić</item>
      <item>STARAJ d.o.o. Opatija, Trbuhovac 7, Opatija zastupanog po punomoćniku JASMINKA BILOŠ</item>
      <item>FRATEA d.o.o. Zagreb, J. Lončara 15, 10000 Zagreb</item>
      <item>OTIS DIZALA d.o.o. Zagreb, Prilaz V. Brajkovića 16, 10000 Zagreb zastupanog po punomoćniku Dražen Gazda</item>
      <item>OPEKA d.o.o. Osijek, Vukovarska 215, 31000 Osijek</item>
      <item>RH MINISTARSTVO PRAVOSUĐA, UPRAVA ZA ZATVORSKI SUSTAV, KAZNIONICA U VALTURI, Valtura</item>
      <item>PERI d.o.o. Donji Stupnik, Dolenica 20, Donji Stupnik zastupanog po punomoćniku Višnja Galešić</item>
      <item>MATIĆ d.o.o. Velika Gorica, Kolodvorska 137, Velika Gorica zastupanog po punomoćniku STJEPAN BRČIĆ</item>
      <item>KIMI COMMERCE d.o.o. Viškovo, Mavri 1, Viškovo zastupanog po punomoćniku ODVJ. DRUŠTVO VUKIĆ  i dr.</item>
      <item>DORIJANO MOHOROVIĆ vl. OBRTA MOHOROVIĆ Labin, Marcilnica 48, Labin zastupanog po punomoćniku ZLATA VIDAK</item>
      <item>READYMIX CROATIA d.o.o. Kaštel Sućurac, Cesta dr. F. Tuđmana bb, Kaštel Sućurac zastupanog po punomoćniku ODVJ. DRUŠTVO VUKIĆ  i dr.</item>
      <item>RIJEKA GRADNJA d.o.o. Rijeka, Istranina 2, Rijeka zastupanog po punomoćniku DUBRAVKA DOGANAC</item>
      <item>DOM d.o.o. Darda, V. Lisinskog 7, Darda</item>
      <item>JOSIP TOMIŠIĆ vl. obrta BETON TOMIŠIĆ Žminj, Gradišće bb, Žminj zastupanog po punomoćniku Mićo Ljubenko</item>
      <item>CEROVLJE PROMET d.o.o. Cerovlje, Cerovlje 64, Cerovlje zastupanog po punomoćniku Mirjana Žrvnar</item>
      <item>ALLIANZ ZAGREB d.o.o. Zagreb, Selska cesta 136-138, 10000 Zagreb zastupanog po punomoćniku Odvjetnik Marijan Hanžeković</item>
      <item>IVICA STEPIĆ vl. STEPIĆ USLUGE Vrpolje, Čajkovci 25, Vrpolje zastupanog po punomoćniku Terezija Rečić</item>
      <item>PRANJIĆ ŽELJKO vl. obrta ESTRIGH Požega, Zrinska 68, Požega</item>
      <item>ANTENAL d.o.o. Novigrad, Antenal bb, Novigrad</item>
      <item>RETA d.o.o. Karlovac, Zagrebačka 37, Karlovac</item>
      <item>VIPNET d.o.o. Zagreb, Vrtni put 1, 10000 Zagreb zastupanog po punomoćniku BORIĆ &amp; TOŠ</item>
      <item>TERRA JASKA d.o.o. Strmec Samoborski, Kralja Tomislava 20, Strmec Samoborski zastupanog po punomoćniku Mirko Vujičić</item>
      <item>MIRKO I VERICA MARIĆ, kadumi 11 b, Poreč</item>
      <item>VULKAL d.o.o. Zagreb, Samoborska cesta 310, 10000 Zagreb</item>
      <item>TOLKO d.o.o. Đakovo, H. Deker 15, Đakovo</item>
      <item>GREPO COMMERCE d.o.o. Zagreb, Crnatkova 8, 10000 Zagreb</item>
      <item>TIM 91 d.o.o. Poreč, M. Vlašića 26, Poreč</item>
      <item>USLUGA POREČ d.o.o. Poreč, Mlinska 1, Poreč</item>
      <item>TK GRADNJA ĐAKOVO d.o.o. Đakovo, A. Starčevića 251, Đakovo</item>
      <item>IVAN JURCOLA vl. obrta JURCOLA Pazin, Čerišnjevica 34, Pazin</item>
      <item>PLAKAR d.o.o. Đakovo, A. Šenoe 18, Đakovo</item>
      <item>NOBILIS d.o.o. Antunovac, Hrvatske Republike 97, Antunovac zastupanog po punomoćniku Petar Vukasović</item>
      <item>MARIO STRNAD vl. obrta STRNAD Đakovo, S.S. Kranjčevića 8, Đakovo</item>
      <item>ZBOR PREBENDARA PRVOSTOLNE CRKVE ZAGREBAČKE Zagreb, Nova Ves 3, 10000 Zagreb zastupanog po punomoćniku Dario Budimir</item>
      <item>RAIFFEISENBANK AUSTRIJA Direkcija problematičnih plasmana, Magazinska 69, 10000 Zagreb</item>
      <item>ZDRAVKO TATAROVIĆ, Domjanićeva 31, Đakovo</item>
      <item>HOLCIM d.o.o. Koromačno, Koromačnobb, 52222 Koromačno</item>
      <item>BACHLER d.o.o. Zagreb, Nova Ves 7, 10000 Zagreb</item>
    </derivirana_varijabla>
  </DomainObject.Predmet.StrankaListFormatedWithAdressOIB>
  <DomainObject.Predmet.StrankaListNazivFormated>
    <izvorni_sadrzaj>
      <item>BACHLER d.o.o. Zagreb</item>
      <item>DAVOR ILAKOVAC vl. elektroinstalaterskog obrta ELEKTROMONT Đakovo</item>
      <item>FITRAM TRGOVINA d.o.o. Zagreb</item>
      <item>DRAGAN MIRKOVIĆ vl. "KIM GRADNJA" Lipovljani</item>
      <item>PA-EL d.o.o. Veliko Trgovišće</item>
      <item>STARAJ d.o.o. Opatija</item>
      <item>FRATEA d.o.o. Zagreb</item>
      <item>OTIS DIZALA d.o.o. Zagreb</item>
      <item>OPEKA d.o.o. Osijek</item>
      <item>RH MINISTARSTVO PRAVOSUĐA, UPRAVA ZA ZATVORSKI SUSTAV, KAZNIONICA U VALTURI</item>
      <item>PERI d.o.o. Donji Stupnik</item>
      <item>MATIĆ d.o.o. Velika Gorica</item>
      <item>KIMI COMMERCE d.o.o. Viškovo</item>
      <item>DORIJANO MOHOROVIĆ vl. OBRTA MOHOROVIĆ Labin</item>
      <item>READYMIX CROATIA d.o.o. Kaštel Sućurac</item>
      <item>RIJEKA GRADNJA d.o.o. Rijeka</item>
      <item>DOM d.o.o. Darda</item>
      <item>JOSIP TOMIŠIĆ vl. obrta BETON TOMIŠIĆ Žminj</item>
      <item>CEROVLJE PROMET d.o.o. Cerovlje</item>
      <item>ALLIANZ ZAGREB d.o.o. Zagreb</item>
      <item>IVICA STEPIĆ vl. STEPIĆ USLUGE Vrpolje</item>
      <item>PRANJIĆ ŽELJKO vl. obrta ESTRIGH Požega</item>
      <item>ANTENAL d.o.o. Novigrad</item>
      <item>RETA d.o.o. Karlovac</item>
      <item>VIPNET d.o.o. Zagreb</item>
      <item>TERRA JASKA d.o.o. Strmec Samoborski</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item>
      <item>MARIO STRNAD vl. obrta STRNAD Đakovo</item>
      <item>ZBOR PREBENDARA PRVOSTOLNE CRKVE ZAGREBAČKE Zagreb</item>
      <item>RAIFFEISENBANK AUSTRIJA Direkcija problematičnih plasmana</item>
      <item>ZDRAVKO TATAROVIĆ</item>
      <item>HOLCIM d.o.o. Koromačno</item>
      <item>BACHLER d.o.o. Zagreb</item>
    </izvorni_sadrzaj>
    <derivirana_varijabla naziv="DomainObject.Predmet.StrankaListNazivFormated_1">
      <item>BACHLER d.o.o. Zagreb</item>
      <item>DAVOR ILAKOVAC vl. elektroinstalaterskog obrta ELEKTROMONT Đakovo</item>
      <item>FITRAM TRGOVINA d.o.o. Zagreb</item>
      <item>DRAGAN MIRKOVIĆ vl. "KIM GRADNJA" Lipovljani</item>
      <item>PA-EL d.o.o. Veliko Trgovišće</item>
      <item>STARAJ d.o.o. Opatija</item>
      <item>FRATEA d.o.o. Zagreb</item>
      <item>OTIS DIZALA d.o.o. Zagreb</item>
      <item>OPEKA d.o.o. Osijek</item>
      <item>RH MINISTARSTVO PRAVOSUĐA, UPRAVA ZA ZATVORSKI SUSTAV, KAZNIONICA U VALTURI</item>
      <item>PERI d.o.o. Donji Stupnik</item>
      <item>MATIĆ d.o.o. Velika Gorica</item>
      <item>KIMI COMMERCE d.o.o. Viškovo</item>
      <item>DORIJANO MOHOROVIĆ vl. OBRTA MOHOROVIĆ Labin</item>
      <item>READYMIX CROATIA d.o.o. Kaštel Sućurac</item>
      <item>RIJEKA GRADNJA d.o.o. Rijeka</item>
      <item>DOM d.o.o. Darda</item>
      <item>JOSIP TOMIŠIĆ vl. obrta BETON TOMIŠIĆ Žminj</item>
      <item>CEROVLJE PROMET d.o.o. Cerovlje</item>
      <item>ALLIANZ ZAGREB d.o.o. Zagreb</item>
      <item>IVICA STEPIĆ vl. STEPIĆ USLUGE Vrpolje</item>
      <item>PRANJIĆ ŽELJKO vl. obrta ESTRIGH Požega</item>
      <item>ANTENAL d.o.o. Novigrad</item>
      <item>RETA d.o.o. Karlovac</item>
      <item>VIPNET d.o.o. Zagreb</item>
      <item>TERRA JASKA d.o.o. Strmec Samoborski</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item>
      <item>MARIO STRNAD vl. obrta STRNAD Đakovo</item>
      <item>ZBOR PREBENDARA PRVOSTOLNE CRKVE ZAGREBAČKE Zagreb</item>
      <item>RAIFFEISENBANK AUSTRIJA Direkcija problematičnih plasmana</item>
      <item>ZDRAVKO TATAROVIĆ</item>
      <item>HOLCIM d.o.o. Koromačno</item>
      <item>BACHLER d.o.o. Zagreb</item>
    </derivirana_varijabla>
  </DomainObject.Predmet.StrankaListNazivFormated>
  <DomainObject.Predmet.StrankaListNazivFormatedOIB>
    <izvorni_sadrzaj>
      <item>BACHLER d.o.o. Zagreb</item>
      <item>DAVOR ILAKOVAC vl. elektroinstalaterskog obrta ELEKTROMONT Đakovo</item>
      <item>FITRAM TRGOVINA d.o.o. Zagreb</item>
      <item>DRAGAN MIRKOVIĆ vl. "KIM GRADNJA" Lipovljani</item>
      <item>PA-EL d.o.o. Veliko Trgovišće</item>
      <item>STARAJ d.o.o. Opatija</item>
      <item>FRATEA d.o.o. Zagreb</item>
      <item>OTIS DIZALA d.o.o. Zagreb</item>
      <item>OPEKA d.o.o. Osijek</item>
      <item>RH MINISTARSTVO PRAVOSUĐA, UPRAVA ZA ZATVORSKI SUSTAV, KAZNIONICA U VALTURI</item>
      <item>PERI d.o.o. Donji Stupnik</item>
      <item>MATIĆ d.o.o. Velika Gorica</item>
      <item>KIMI COMMERCE d.o.o. Viškovo</item>
      <item>DORIJANO MOHOROVIĆ vl. OBRTA MOHOROVIĆ Labin</item>
      <item>READYMIX CROATIA d.o.o. Kaštel Sućurac</item>
      <item>RIJEKA GRADNJA d.o.o. Rijeka</item>
      <item>DOM d.o.o. Darda</item>
      <item>JOSIP TOMIŠIĆ vl. obrta BETON TOMIŠIĆ Žminj</item>
      <item>CEROVLJE PROMET d.o.o. Cerovlje</item>
      <item>ALLIANZ ZAGREB d.o.o. Zagreb</item>
      <item>IVICA STEPIĆ vl. STEPIĆ USLUGE Vrpolje</item>
      <item>PRANJIĆ ŽELJKO vl. obrta ESTRIGH Požega</item>
      <item>ANTENAL d.o.o. Novigrad</item>
      <item>RETA d.o.o. Karlovac</item>
      <item>VIPNET d.o.o. Zagreb</item>
      <item>TERRA JASKA d.o.o. Strmec Samoborski</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item>
      <item>MARIO STRNAD vl. obrta STRNAD Đakovo</item>
      <item>ZBOR PREBENDARA PRVOSTOLNE CRKVE ZAGREBAČKE Zagreb</item>
      <item>RAIFFEISENBANK AUSTRIJA Direkcija problematičnih plasmana</item>
      <item>ZDRAVKO TATAROVIĆ</item>
      <item>HOLCIM d.o.o. Koromačno</item>
      <item>BACHLER d.o.o. Zagreb</item>
    </izvorni_sadrzaj>
    <derivirana_varijabla naziv="DomainObject.Predmet.StrankaListNazivFormatedOIB_1">
      <item>BACHLER d.o.o. Zagreb</item>
      <item>DAVOR ILAKOVAC vl. elektroinstalaterskog obrta ELEKTROMONT Đakovo</item>
      <item>FITRAM TRGOVINA d.o.o. Zagreb</item>
      <item>DRAGAN MIRKOVIĆ vl. "KIM GRADNJA" Lipovljani</item>
      <item>PA-EL d.o.o. Veliko Trgovišće</item>
      <item>STARAJ d.o.o. Opatija</item>
      <item>FRATEA d.o.o. Zagreb</item>
      <item>OTIS DIZALA d.o.o. Zagreb</item>
      <item>OPEKA d.o.o. Osijek</item>
      <item>RH MINISTARSTVO PRAVOSUĐA, UPRAVA ZA ZATVORSKI SUSTAV, KAZNIONICA U VALTURI</item>
      <item>PERI d.o.o. Donji Stupnik</item>
      <item>MATIĆ d.o.o. Velika Gorica</item>
      <item>KIMI COMMERCE d.o.o. Viškovo</item>
      <item>DORIJANO MOHOROVIĆ vl. OBRTA MOHOROVIĆ Labin</item>
      <item>READYMIX CROATIA d.o.o. Kaštel Sućurac</item>
      <item>RIJEKA GRADNJA d.o.o. Rijeka</item>
      <item>DOM d.o.o. Darda</item>
      <item>JOSIP TOMIŠIĆ vl. obrta BETON TOMIŠIĆ Žminj</item>
      <item>CEROVLJE PROMET d.o.o. Cerovlje</item>
      <item>ALLIANZ ZAGREB d.o.o. Zagreb</item>
      <item>IVICA STEPIĆ vl. STEPIĆ USLUGE Vrpolje</item>
      <item>PRANJIĆ ŽELJKO vl. obrta ESTRIGH Požega</item>
      <item>ANTENAL d.o.o. Novigrad</item>
      <item>RETA d.o.o. Karlovac</item>
      <item>VIPNET d.o.o. Zagreb</item>
      <item>TERRA JASKA d.o.o. Strmec Samoborski</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item>
      <item>MARIO STRNAD vl. obrta STRNAD Đakovo</item>
      <item>ZBOR PREBENDARA PRVOSTOLNE CRKVE ZAGREBAČKE Zagreb</item>
      <item>RAIFFEISENBANK AUSTRIJA Direkcija problematičnih plasmana</item>
      <item>ZDRAVKO TATAROVIĆ</item>
      <item>HOLCIM d.o.o. Koromačno</item>
      <item>BACHLER d.o.o. Zagreb</item>
    </derivirana_varijabla>
  </DomainObject.Predmet.StrankaListNazivFormatedOIB>
  <DomainObject.Predmet.ProtuStrankaListFormated>
    <izvorni_sadrzaj>
      <item>KLOBUČAR d.o.o. Đakovo</item>
    </izvorni_sadrzaj>
    <derivirana_varijabla naziv="DomainObject.Predmet.ProtuStrankaListFormated_1">
      <item>KLOBUČAR d.o.o. Đakovo</item>
    </derivirana_varijabla>
  </DomainObject.Predmet.ProtuStrankaListFormated>
  <DomainObject.Predmet.ProtuStrankaListFormatedOIB>
    <izvorni_sadrzaj>
      <item>KLOBUČAR d.o.o. Đakovo</item>
    </izvorni_sadrzaj>
    <derivirana_varijabla naziv="DomainObject.Predmet.ProtuStrankaListFormatedOIB_1">
      <item>KLOBUČAR d.o.o. Đakovo</item>
    </derivirana_varijabla>
  </DomainObject.Predmet.ProtuStrankaListFormatedOIB>
  <DomainObject.Predmet.ProtuStrankaListFormatedWithAdress>
    <izvorni_sadrzaj>
      <item>KLOBUČAR d.o.o. Đakovo, V. Nazora 18, 31400 Đakovo</item>
    </izvorni_sadrzaj>
    <derivirana_varijabla naziv="DomainObject.Predmet.ProtuStrankaListFormatedWithAdress_1">
      <item>KLOBUČAR d.o.o. Đakovo, V. Nazora 18, 31400 Đakovo</item>
    </derivirana_varijabla>
  </DomainObject.Predmet.ProtuStrankaListFormatedWithAdress>
  <DomainObject.Predmet.ProtuStrankaListFormatedWithAdressOIB>
    <izvorni_sadrzaj>
      <item>KLOBUČAR d.o.o. Đakovo, V. Nazora 18, 31400 Đakovo</item>
    </izvorni_sadrzaj>
    <derivirana_varijabla naziv="DomainObject.Predmet.ProtuStrankaListFormatedWithAdressOIB_1">
      <item>KLOBUČAR d.o.o. Đakovo, V. Nazora 18, 31400 Đakovo</item>
    </derivirana_varijabla>
  </DomainObject.Predmet.ProtuStrankaListFormatedWithAdressOIB>
  <DomainObject.Predmet.ProtuStrankaListNazivFormated>
    <izvorni_sadrzaj>
      <item>KLOBUČAR d.o.o. Đakovo</item>
    </izvorni_sadrzaj>
    <derivirana_varijabla naziv="DomainObject.Predmet.ProtuStrankaListNazivFormated_1">
      <item>KLOBUČAR d.o.o. Đakovo</item>
    </derivirana_varijabla>
  </DomainObject.Predmet.ProtuStrankaListNazivFormated>
  <DomainObject.Predmet.ProtuStrankaListNazivFormatedOIB>
    <izvorni_sadrzaj>
      <item>KLOBUČAR d.o.o. Đakovo</item>
    </izvorni_sadrzaj>
    <derivirana_varijabla naziv="DomainObject.Predmet.ProtuStrankaListNazivFormatedOIB_1">
      <item>KLOBUČAR d.o.o. Đakovo</item>
    </derivirana_varijabla>
  </DomainObject.Predmet.ProtuStrankaListNazivFormatedOIB>
  <DomainObject.Predmet.OstaliListFormated>
    <izvorni_sadrzaj>
      <item>Budimir Volarević</item>
      <item>Duško Zec</item>
      <item>ŽDO GUO Osijek</item>
      <item>POREZNA UPRAVA ĐAKOVO</item>
      <item>OPĆINSKI SUD U ĐAKOVU ZK ODJEL</item>
      <item>HYPO ALPE-ADRIA-BANK d.d. Zagreb Podružnica Osijek</item>
      <item>ZLATKO REŽIĆ</item>
      <item>POREZNA UPRAVA U POREČU</item>
      <item>OPĆINSKI SUD ZK ODJEL U POREČU</item>
      <item>GORAN MANDIĆ punomoćnik sudionika u postupku DAVOR ILAKOVAC vl. elektroinstalaterskog obrta ELEKTROMONT Đakovo</item>
      <item>ĐURĐA DRAGOVIĆ-GRAHEK punomoćnik sudionika u postupku DRAGAN MIRKOVIĆ vl. "KIM GRADNJA" Lipovljani</item>
      <item>Borka Bajić punomoćnik sudionika u postupku PA-EL d.o.o. Veliko Trgovišće</item>
      <item>Dražen Gazda punomoćnik sudionika u postupku OTIS DIZALA d.o.o. Zagreb</item>
      <item>JASMINKA BILOŠ punomoćnica sudionika u postupku STARAJ d.o.o. Opatija</item>
      <item>ZLATA VIDAK punomoćnica sudionika u postupku DORIJANO MOHOROVIĆ vl. OBRTA MOHOROVIĆ Labin</item>
      <item>STJEPAN BRČIĆ punomoćnik sudionika u postupku MATIĆ d.o.o. Velika Gorica</item>
      <item>Višnja Galešić punomoćnik sudionika u postupku PERI d.o.o. Donji Stupnik</item>
      <item>ODVJ. DRUŠTVO VUKIĆ  i dr. punomoćnik sudionika u postupku READYMIX CROATIA d.o.o. Kaštel Sućurac</item>
      <item>ODVJ. DRUŠTVO VUKIĆ  i dr. punomoćnik sudionika u postupku KIMI COMMERCE d.o.o. Viškovo</item>
      <item>Mirjana Žrvnar punomoćnik sudionika u postupku CEROVLJE PROMET d.o.o. Cerovlje</item>
      <item>Odvjetnik Marijan Hanžeković punomoćnik sudionika u postupku ALLIANZ ZAGREB d.o.o. Zagreb</item>
      <item>DUBRAVKA DOGANAC punomoćnik sudionika u postupku RIJEKA GRADNJA d.o.o. Rijeka</item>
      <item>Mićo Ljubenko punomoćnik sudionika u postupku JOSIP TOMIŠIĆ vl. obrta BETON TOMIŠIĆ Žminj</item>
      <item>Terezija Rečić punomoćnik sudionika u postupku IVICA STEPIĆ vl. STEPIĆ USLUGE Vrpolje</item>
      <item>BORIĆ &amp; TOŠ punomoćnik sudionika u postupku VIPNET d.o.o. Zagreb</item>
      <item>VESNA SELAK</item>
      <item>Dario Budimir punomoćnik sudionika u postupku ZBOR PREBENDARA PRVOSTOLNE CRKVE ZAGREBAČKE Zagreb</item>
      <item>Mirko Vujičić punomoćnik sudionika u postupku TERRA JASKA d.o.o. Strmec Samoborski</item>
      <item>Petar Vukasović punomoćnik sudionika u postupku NOBILIS d.o.o. Antunovac</item>
      <item>zajednički odvjetnički ured Zujić, Vukadin, Cvetko u Zagrebu</item>
    </izvorni_sadrzaj>
    <derivirana_varijabla naziv="DomainObject.Predmet.OstaliListFormated_1">
      <item>Budimir Volarević</item>
      <item>Duško Zec</item>
      <item>ŽDO GUO Osijek</item>
      <item>POREZNA UPRAVA ĐAKOVO</item>
      <item>OPĆINSKI SUD U ĐAKOVU ZK ODJEL</item>
      <item>HYPO ALPE-ADRIA-BANK d.d. Zagreb Podružnica Osijek</item>
      <item>ZLATKO REŽIĆ</item>
      <item>POREZNA UPRAVA U POREČU</item>
      <item>OPĆINSKI SUD ZK ODJEL U POREČU</item>
      <item>GORAN MANDIĆ punomoćnik sudionika u postupku DAVOR ILAKOVAC vl. elektroinstalaterskog obrta ELEKTROMONT Đakovo</item>
      <item>ĐURĐA DRAGOVIĆ-GRAHEK punomoćnik sudionika u postupku DRAGAN MIRKOVIĆ vl. "KIM GRADNJA" Lipovljani</item>
      <item>Borka Bajić punomoćnik sudionika u postupku PA-EL d.o.o. Veliko Trgovišće</item>
      <item>Dražen Gazda punomoćnik sudionika u postupku OTIS DIZALA d.o.o. Zagreb</item>
      <item>JASMINKA BILOŠ punomoćnica sudionika u postupku STARAJ d.o.o. Opatija</item>
      <item>ZLATA VIDAK punomoćnica sudionika u postupku DORIJANO MOHOROVIĆ vl. OBRTA MOHOROVIĆ Labin</item>
      <item>STJEPAN BRČIĆ punomoćnik sudionika u postupku MATIĆ d.o.o. Velika Gorica</item>
      <item>Višnja Galešić punomoćnik sudionika u postupku PERI d.o.o. Donji Stupnik</item>
      <item>ODVJ. DRUŠTVO VUKIĆ  i dr. punomoćnik sudionika u postupku READYMIX CROATIA d.o.o. Kaštel Sućurac</item>
      <item>ODVJ. DRUŠTVO VUKIĆ  i dr. punomoćnik sudionika u postupku KIMI COMMERCE d.o.o. Viškovo</item>
      <item>Mirjana Žrvnar punomoćnik sudionika u postupku CEROVLJE PROMET d.o.o. Cerovlje</item>
      <item>Odvjetnik Marijan Hanžeković punomoćnik sudionika u postupku ALLIANZ ZAGREB d.o.o. Zagreb</item>
      <item>DUBRAVKA DOGANAC punomoćnik sudionika u postupku RIJEKA GRADNJA d.o.o. Rijeka</item>
      <item>Mićo Ljubenko punomoćnik sudionika u postupku JOSIP TOMIŠIĆ vl. obrta BETON TOMIŠIĆ Žminj</item>
      <item>Terezija Rečić punomoćnik sudionika u postupku IVICA STEPIĆ vl. STEPIĆ USLUGE Vrpolje</item>
      <item>BORIĆ &amp; TOŠ punomoćnik sudionika u postupku VIPNET d.o.o. Zagreb</item>
      <item>VESNA SELAK</item>
      <item>Dario Budimir punomoćnik sudionika u postupku ZBOR PREBENDARA PRVOSTOLNE CRKVE ZAGREBAČKE Zagreb</item>
      <item>Mirko Vujičić punomoćnik sudionika u postupku TERRA JASKA d.o.o. Strmec Samoborski</item>
      <item>Petar Vukasović punomoćnik sudionika u postupku NOBILIS d.o.o. Antunovac</item>
      <item>zajednički odvjetnički ured Zujić, Vukadin, Cvetko u Zagrebu</item>
    </derivirana_varijabla>
  </DomainObject.Predmet.OstaliListFormated>
  <DomainObject.Predmet.OstaliListFormatedOIB>
    <izvorni_sadrzaj>
      <item>Budimir Volarević</item>
      <item>Duško Zec, OIB 74714129984</item>
      <item>ŽDO GUO Osijek</item>
      <item>POREZNA UPRAVA ĐAKOVO</item>
      <item>OPĆINSKI SUD U ĐAKOVU ZK ODJEL</item>
      <item>HYPO ALPE-ADRIA-BANK d.d. Zagreb Podružnica Osijek</item>
      <item>ZLATKO REŽIĆ</item>
      <item>POREZNA UPRAVA U POREČU</item>
      <item>OPĆINSKI SUD ZK ODJEL U POREČU</item>
      <item>GORAN MANDIĆ punomoćnik sudionika u postupku DAVOR ILAKOVAC vl. elektroinstalaterskog obrta ELEKTROMONT Đakovo</item>
      <item>ĐURĐA DRAGOVIĆ-GRAHEK punomoćnik sudionika u postupku DRAGAN MIRKOVIĆ vl. "KIM GRADNJA" Lipovljani</item>
      <item>Borka Bajić punomoćnik sudionika u postupku PA-EL d.o.o. Veliko Trgovišće</item>
      <item>Dražen Gazda punomoćnik sudionika u postupku OTIS DIZALA d.o.o. Zagreb</item>
      <item>JASMINKA BILOŠ punomoćnica sudionika u postupku STARAJ d.o.o. Opatija</item>
      <item>ZLATA VIDAK punomoćnica sudionika u postupku DORIJANO MOHOROVIĆ vl. OBRTA MOHOROVIĆ Labin</item>
      <item>STJEPAN BRČIĆ punomoćnik sudionika u postupku MATIĆ d.o.o. Velika Gorica</item>
      <item>Višnja Galešić punomoćnik sudionika u postupku PERI d.o.o. Donji Stupnik</item>
      <item>ODVJ. DRUŠTVO VUKIĆ  i dr. punomoćnik sudionika u postupku READYMIX CROATIA d.o.o. Kaštel Sućurac</item>
      <item>ODVJ. DRUŠTVO VUKIĆ  i dr. punomoćnik sudionika u postupku KIMI COMMERCE d.o.o. Viškovo</item>
      <item>Mirjana Žrvnar punomoćnik sudionika u postupku CEROVLJE PROMET d.o.o. Cerovlje</item>
      <item>Odvjetnik Marijan Hanžeković punomoćnik sudionika u postupku ALLIANZ ZAGREB d.o.o. Zagreb</item>
      <item>DUBRAVKA DOGANAC punomoćnik sudionika u postupku RIJEKA GRADNJA d.o.o. Rijeka</item>
      <item>Mićo Ljubenko punomoćnik sudionika u postupku JOSIP TOMIŠIĆ vl. obrta BETON TOMIŠIĆ Žminj</item>
      <item>Terezija Rečić punomoćnik sudionika u postupku IVICA STEPIĆ vl. STEPIĆ USLUGE Vrpolje</item>
      <item>BORIĆ &amp; TOŠ punomoćnik sudionika u postupku VIPNET d.o.o. Zagreb</item>
      <item>VESNA SELAK</item>
      <item>Dario Budimir punomoćnik sudionika u postupku ZBOR PREBENDARA PRVOSTOLNE CRKVE ZAGREBAČKE Zagreb</item>
      <item>Mirko Vujičić punomoćnik sudionika u postupku TERRA JASKA d.o.o. Strmec Samoborski</item>
      <item>Petar Vukasović punomoćnik sudionika u postupku NOBILIS d.o.o. Antunovac</item>
      <item>zajednički odvjetnički ured Zujić, Vukadin, Cvetko u Zagrebu</item>
    </izvorni_sadrzaj>
    <derivirana_varijabla naziv="DomainObject.Predmet.OstaliListFormatedOIB_1">
      <item>Budimir Volarević</item>
      <item>Duško Zec, OIB 74714129984</item>
      <item>ŽDO GUO Osijek</item>
      <item>POREZNA UPRAVA ĐAKOVO</item>
      <item>OPĆINSKI SUD U ĐAKOVU ZK ODJEL</item>
      <item>HYPO ALPE-ADRIA-BANK d.d. Zagreb Podružnica Osijek</item>
      <item>ZLATKO REŽIĆ</item>
      <item>POREZNA UPRAVA U POREČU</item>
      <item>OPĆINSKI SUD ZK ODJEL U POREČU</item>
      <item>GORAN MANDIĆ punomoćnik sudionika u postupku DAVOR ILAKOVAC vl. elektroinstalaterskog obrta ELEKTROMONT Đakovo</item>
      <item>ĐURĐA DRAGOVIĆ-GRAHEK punomoćnik sudionika u postupku DRAGAN MIRKOVIĆ vl. "KIM GRADNJA" Lipovljani</item>
      <item>Borka Bajić punomoćnik sudionika u postupku PA-EL d.o.o. Veliko Trgovišće</item>
      <item>Dražen Gazda punomoćnik sudionika u postupku OTIS DIZALA d.o.o. Zagreb</item>
      <item>JASMINKA BILOŠ punomoćnica sudionika u postupku STARAJ d.o.o. Opatija</item>
      <item>ZLATA VIDAK punomoćnica sudionika u postupku DORIJANO MOHOROVIĆ vl. OBRTA MOHOROVIĆ Labin</item>
      <item>STJEPAN BRČIĆ punomoćnik sudionika u postupku MATIĆ d.o.o. Velika Gorica</item>
      <item>Višnja Galešić punomoćnik sudionika u postupku PERI d.o.o. Donji Stupnik</item>
      <item>ODVJ. DRUŠTVO VUKIĆ  i dr. punomoćnik sudionika u postupku READYMIX CROATIA d.o.o. Kaštel Sućurac</item>
      <item>ODVJ. DRUŠTVO VUKIĆ  i dr. punomoćnik sudionika u postupku KIMI COMMERCE d.o.o. Viškovo</item>
      <item>Mirjana Žrvnar punomoćnik sudionika u postupku CEROVLJE PROMET d.o.o. Cerovlje</item>
      <item>Odvjetnik Marijan Hanžeković punomoćnik sudionika u postupku ALLIANZ ZAGREB d.o.o. Zagreb</item>
      <item>DUBRAVKA DOGANAC punomoćnik sudionika u postupku RIJEKA GRADNJA d.o.o. Rijeka</item>
      <item>Mićo Ljubenko punomoćnik sudionika u postupku JOSIP TOMIŠIĆ vl. obrta BETON TOMIŠIĆ Žminj</item>
      <item>Terezija Rečić punomoćnik sudionika u postupku IVICA STEPIĆ vl. STEPIĆ USLUGE Vrpolje</item>
      <item>BORIĆ &amp; TOŠ punomoćnik sudionika u postupku VIPNET d.o.o. Zagreb</item>
      <item>VESNA SELAK</item>
      <item>Dario Budimir punomoćnik sudionika u postupku ZBOR PREBENDARA PRVOSTOLNE CRKVE ZAGREBAČKE Zagreb</item>
      <item>Mirko Vujičić punomoćnik sudionika u postupku TERRA JASKA d.o.o. Strmec Samoborski</item>
      <item>Petar Vukasović punomoćnik sudionika u postupku NOBILIS d.o.o. Antunovac</item>
      <item>zajednički odvjetnički ured Zujić, Vukadin, Cvetko u Zagrebu</item>
    </derivirana_varijabla>
  </DomainObject.Predmet.OstaliListFormatedOIB>
  <DomainObject.Predmet.OstaliListFormatedWithAdress>
    <izvorni_sadrzaj>
      <item>Budimir Volarević, Savska cesta 66/8, 10000 Zagreb</item>
      <item>Duško Zec, M. Krleže 4, 31000 Osijek</item>
      <item>ŽDO GUO Osijek, 31000 Osijek</item>
      <item>POREZNA UPRAVA ĐAKOVO, 31400 Đakovo</item>
      <item>OPĆINSKI SUD U ĐAKOVU ZK ODJEL, 31400 Đakovo</item>
      <item>HYPO ALPE-ADRIA-BANK d.d. Zagreb Podružnica Osijek, 31000 Osijek</item>
      <item>ZLATKO REŽIĆ, F. Račkog 215, 31400 Đakovo</item>
      <item>POREZNA UPRAVA U POREČU, Poreč</item>
      <item>OPĆINSKI SUD ZK ODJEL U POREČU, Poreč</item>
      <item>GORAN MANDIĆ, Palmotićeva 5, Đakovo punomoćnik sudionika u postupku DAVOR ILAKOVAC vl. elektroinstalaterskog obrta ELEKTROMONT Đakovo</item>
      <item>ĐURĐA DRAGOVIĆ-GRAHEK, Kneza Trpimira 4/I, 44000 Kutina punomoćnik sudionika u postupku DRAGAN MIRKOVIĆ vl. "KIM GRADNJA" Lipovljani</item>
      <item>Borka Bajić, Brankinijeva 17/II, 10000 Zagreb punomoćnik sudionika u postupku PA-EL d.o.o. Veliko Trgovišće</item>
      <item>Dražen Gazda, Zvonimirova 67/II, 10000 Zagreb punomoćnik sudionika u postupku OTIS DIZALA d.o.o. Zagreb</item>
      <item>JASMINKA BILOŠ, Gundulićeva 8a, Osijek punomoćnica sudionika u postupku STARAJ d.o.o. Opatija</item>
      <item>ZLATA VIDAK, Sv. Katarine 4, 52220 LABIN punomoćnica sudionika u postupku DORIJANO MOHOROVIĆ vl. OBRTA MOHOROVIĆ Labin</item>
      <item>STJEPAN BRČIĆ, Petrinjska 9, 10000 Zagreb punomoćnik sudionika u postupku MATIĆ d.o.o. Velika Gorica</item>
      <item>Višnja Galešić, Jurišićeva 24, 10000 Zagreb punomoćnik sudionika u postupku PERI d.o.o. Donji Stupnik</item>
      <item>ODVJ. DRUŠTVO VUKIĆ  i dr., NIKOLE TESLE 9/V-VI, 51000 Rijeka punomoćnik sudionika u postupku READYMIX CROATIA d.o.o. Kaštel Sućurac</item>
      <item>ODVJ. DRUŠTVO VUKIĆ  i dr., NIKOLE TESLE 9/V-VI, 51000 Rijeka punomoćnik sudionika u postupku KIMI COMMERCE d.o.o. Viškovo</item>
      <item>Mirjana Žrvnar, Ćirilmetodske družbe 1, 52100 Pula punomoćnik sudionika u postupku CEROVLJE PROMET d.o.o. Cerovlje</item>
      <item>Odvjetnik Marijan Hanžeković, Radnička c. 22, 10000 Zagreb punomoćnik sudionika u postupku ALLIANZ ZAGREB d.o.o. Zagreb</item>
      <item>DUBRAVKA DOGANAC, Korzo 32/II, 51000 Rijeka punomoćnik sudionika u postupku RIJEKA GRADNJA d.o.o. Rijeka</item>
      <item>Mićo Ljubenko, Branimirova 9, 10000 Zagreb punomoćnik sudionika u postupku JOSIP TOMIŠIĆ vl. obrta BETON TOMIŠIĆ Žminj</item>
      <item>Terezija Rečić, Pilareva 14, 35000 Slavonski Brod punomoćnik sudionika u postupku IVICA STEPIĆ vl. STEPIĆ USLUGE Vrpolje</item>
      <item>BORIĆ &amp; TOŠ, ŠIROLINA 8, 10000 Zagreb punomoćnik sudionika u postupku VIPNET d.o.o. Zagreb</item>
      <item>VESNA SELAK, Giardini 3, 52100 Pula</item>
      <item>Dario Budimir, Savska c. 66/8, 10000 Zagreb punomoćnik sudionika u postupku ZBOR PREBENDARA PRVOSTOLNE CRKVE ZAGREBAČKE Zagreb</item>
      <item>Mirko Vujičić, Babonićeva 5, 10000 Zagreb punomoćnik sudionika u postupku TERRA JASKA d.o.o. Strmec Samoborski</item>
      <item>Petar Vukasović, Kapucinska 26, 31000 Osijek punomoćnik sudionika u postupku NOBILIS d.o.o. Antunovac</item>
      <item>zajednički odvjetnički ured Zujić, Vukadin, Cvetko u Zagrebu, Gajeva 22, 10000 Zagreb</item>
    </izvorni_sadrzaj>
    <derivirana_varijabla naziv="DomainObject.Predmet.OstaliListFormatedWithAdress_1">
      <item>Budimir Volarević, Savska cesta 66/8, 10000 Zagreb</item>
      <item>Duško Zec, M. Krleže 4, 31000 Osijek</item>
      <item>ŽDO GUO Osijek, 31000 Osijek</item>
      <item>POREZNA UPRAVA ĐAKOVO, 31400 Đakovo</item>
      <item>OPĆINSKI SUD U ĐAKOVU ZK ODJEL, 31400 Đakovo</item>
      <item>HYPO ALPE-ADRIA-BANK d.d. Zagreb Podružnica Osijek, 31000 Osijek</item>
      <item>ZLATKO REŽIĆ, F. Račkog 215, 31400 Đakovo</item>
      <item>POREZNA UPRAVA U POREČU, Poreč</item>
      <item>OPĆINSKI SUD ZK ODJEL U POREČU, Poreč</item>
      <item>GORAN MANDIĆ, Palmotićeva 5, Đakovo punomoćnik sudionika u postupku DAVOR ILAKOVAC vl. elektroinstalaterskog obrta ELEKTROMONT Đakovo</item>
      <item>ĐURĐA DRAGOVIĆ-GRAHEK, Kneza Trpimira 4/I, 44000 Kutina punomoćnik sudionika u postupku DRAGAN MIRKOVIĆ vl. "KIM GRADNJA" Lipovljani</item>
      <item>Borka Bajić, Brankinijeva 17/II, 10000 Zagreb punomoćnik sudionika u postupku PA-EL d.o.o. Veliko Trgovišće</item>
      <item>Dražen Gazda, Zvonimirova 67/II, 10000 Zagreb punomoćnik sudionika u postupku OTIS DIZALA d.o.o. Zagreb</item>
      <item>JASMINKA BILOŠ, Gundulićeva 8a, Osijek punomoćnica sudionika u postupku STARAJ d.o.o. Opatija</item>
      <item>ZLATA VIDAK, Sv. Katarine 4, 52220 LABIN punomoćnica sudionika u postupku DORIJANO MOHOROVIĆ vl. OBRTA MOHOROVIĆ Labin</item>
      <item>STJEPAN BRČIĆ, Petrinjska 9, 10000 Zagreb punomoćnik sudionika u postupku MATIĆ d.o.o. Velika Gorica</item>
      <item>Višnja Galešić, Jurišićeva 24, 10000 Zagreb punomoćnik sudionika u postupku PERI d.o.o. Donji Stupnik</item>
      <item>ODVJ. DRUŠTVO VUKIĆ  i dr., NIKOLE TESLE 9/V-VI, 51000 Rijeka punomoćnik sudionika u postupku READYMIX CROATIA d.o.o. Kaštel Sućurac</item>
      <item>ODVJ. DRUŠTVO VUKIĆ  i dr., NIKOLE TESLE 9/V-VI, 51000 Rijeka punomoćnik sudionika u postupku KIMI COMMERCE d.o.o. Viškovo</item>
      <item>Mirjana Žrvnar, Ćirilmetodske družbe 1, 52100 Pula punomoćnik sudionika u postupku CEROVLJE PROMET d.o.o. Cerovlje</item>
      <item>Odvjetnik Marijan Hanžeković, Radnička c. 22, 10000 Zagreb punomoćnik sudionika u postupku ALLIANZ ZAGREB d.o.o. Zagreb</item>
      <item>DUBRAVKA DOGANAC, Korzo 32/II, 51000 Rijeka punomoćnik sudionika u postupku RIJEKA GRADNJA d.o.o. Rijeka</item>
      <item>Mićo Ljubenko, Branimirova 9, 10000 Zagreb punomoćnik sudionika u postupku JOSIP TOMIŠIĆ vl. obrta BETON TOMIŠIĆ Žminj</item>
      <item>Terezija Rečić, Pilareva 14, 35000 Slavonski Brod punomoćnik sudionika u postupku IVICA STEPIĆ vl. STEPIĆ USLUGE Vrpolje</item>
      <item>BORIĆ &amp; TOŠ, ŠIROLINA 8, 10000 Zagreb punomoćnik sudionika u postupku VIPNET d.o.o. Zagreb</item>
      <item>VESNA SELAK, Giardini 3, 52100 Pula</item>
      <item>Dario Budimir, Savska c. 66/8, 10000 Zagreb punomoćnik sudionika u postupku ZBOR PREBENDARA PRVOSTOLNE CRKVE ZAGREBAČKE Zagreb</item>
      <item>Mirko Vujičić, Babonićeva 5, 10000 Zagreb punomoćnik sudionika u postupku TERRA JASKA d.o.o. Strmec Samoborski</item>
      <item>Petar Vukasović, Kapucinska 26, 31000 Osijek punomoćnik sudionika u postupku NOBILIS d.o.o. Antunovac</item>
      <item>zajednički odvjetnički ured Zujić, Vukadin, Cvetko u Zagrebu, Gajeva 22, 10000 Zagreb</item>
    </derivirana_varijabla>
  </DomainObject.Predmet.OstaliListFormatedWithAdress>
  <DomainObject.Predmet.OstaliListFormatedWithAdressOIB>
    <izvorni_sadrzaj>
      <item>Budimir Volarević, Savska cesta 66/8, 10000 Zagreb</item>
      <item>Duško Zec, OIB 74714129984, M. Krleže 4, 31000 Osijek</item>
      <item>ŽDO GUO Osijek, 31000 Osijek</item>
      <item>POREZNA UPRAVA ĐAKOVO, 31400 Đakovo</item>
      <item>OPĆINSKI SUD U ĐAKOVU ZK ODJEL, 31400 Đakovo</item>
      <item>HYPO ALPE-ADRIA-BANK d.d. Zagreb Podružnica Osijek, 31000 Osijek</item>
      <item>ZLATKO REŽIĆ, F. Račkog 215, 31400 Đakovo</item>
      <item>POREZNA UPRAVA U POREČU, Poreč</item>
      <item>OPĆINSKI SUD ZK ODJEL U POREČU, Poreč</item>
      <item>GORAN MANDIĆ, Palmotićeva 5, Đakovo punomoćnik sudionika u postupku DAVOR ILAKOVAC vl. elektroinstalaterskog obrta ELEKTROMONT Đakovo</item>
      <item>ĐURĐA DRAGOVIĆ-GRAHEK, Kneza Trpimira 4/I, 44000 Kutina punomoćnik sudionika u postupku DRAGAN MIRKOVIĆ vl. "KIM GRADNJA" Lipovljani</item>
      <item>Borka Bajić, Brankinijeva 17/II, 10000 Zagreb punomoćnik sudionika u postupku PA-EL d.o.o. Veliko Trgovišće</item>
      <item>Dražen Gazda, Zvonimirova 67/II, 10000 Zagreb punomoćnik sudionika u postupku OTIS DIZALA d.o.o. Zagreb</item>
      <item>JASMINKA BILOŠ, Gundulićeva 8a, Osijek punomoćnica sudionika u postupku STARAJ d.o.o. Opatija</item>
      <item>ZLATA VIDAK, Sv. Katarine 4, 52220 LABIN punomoćnica sudionika u postupku DORIJANO MOHOROVIĆ vl. OBRTA MOHOROVIĆ Labin</item>
      <item>STJEPAN BRČIĆ, Petrinjska 9, 10000 Zagreb punomoćnik sudionika u postupku MATIĆ d.o.o. Velika Gorica</item>
      <item>Višnja Galešić, Jurišićeva 24, 10000 Zagreb punomoćnik sudionika u postupku PERI d.o.o. Donji Stupnik</item>
      <item>ODVJ. DRUŠTVO VUKIĆ  i dr., NIKOLE TESLE 9/V-VI, 51000 Rijeka punomoćnik sudionika u postupku READYMIX CROATIA d.o.o. Kaštel Sućurac</item>
      <item>ODVJ. DRUŠTVO VUKIĆ  i dr., NIKOLE TESLE 9/V-VI, 51000 Rijeka punomoćnik sudionika u postupku KIMI COMMERCE d.o.o. Viškovo</item>
      <item>Mirjana Žrvnar, Ćirilmetodske družbe 1, 52100 Pula punomoćnik sudionika u postupku CEROVLJE PROMET d.o.o. Cerovlje</item>
      <item>Odvjetnik Marijan Hanžeković, Radnička c. 22, 10000 Zagreb punomoćnik sudionika u postupku ALLIANZ ZAGREB d.o.o. Zagreb</item>
      <item>DUBRAVKA DOGANAC, Korzo 32/II, 51000 Rijeka punomoćnik sudionika u postupku RIJEKA GRADNJA d.o.o. Rijeka</item>
      <item>Mićo Ljubenko, Branimirova 9, 10000 Zagreb punomoćnik sudionika u postupku JOSIP TOMIŠIĆ vl. obrta BETON TOMIŠIĆ Žminj</item>
      <item>Terezija Rečić, Pilareva 14, 35000 Slavonski Brod punomoćnik sudionika u postupku IVICA STEPIĆ vl. STEPIĆ USLUGE Vrpolje</item>
      <item>BORIĆ &amp; TOŠ, ŠIROLINA 8, 10000 Zagreb punomoćnik sudionika u postupku VIPNET d.o.o. Zagreb</item>
      <item>VESNA SELAK, Giardini 3, 52100 Pula</item>
      <item>Dario Budimir, Savska c. 66/8, 10000 Zagreb punomoćnik sudionika u postupku ZBOR PREBENDARA PRVOSTOLNE CRKVE ZAGREBAČKE Zagreb</item>
      <item>Mirko Vujičić, Babonićeva 5, 10000 Zagreb punomoćnik sudionika u postupku TERRA JASKA d.o.o. Strmec Samoborski</item>
      <item>Petar Vukasović, Kapucinska 26, 31000 Osijek punomoćnik sudionika u postupku NOBILIS d.o.o. Antunovac</item>
      <item>zajednički odvjetnički ured Zujić, Vukadin, Cvetko u Zagrebu, Gajeva 22, 10000 Zagreb</item>
    </izvorni_sadrzaj>
    <derivirana_varijabla naziv="DomainObject.Predmet.OstaliListFormatedWithAdressOIB_1">
      <item>Budimir Volarević, Savska cesta 66/8, 10000 Zagreb</item>
      <item>Duško Zec, OIB 74714129984, M. Krleže 4, 31000 Osijek</item>
      <item>ŽDO GUO Osijek, 31000 Osijek</item>
      <item>POREZNA UPRAVA ĐAKOVO, 31400 Đakovo</item>
      <item>OPĆINSKI SUD U ĐAKOVU ZK ODJEL, 31400 Đakovo</item>
      <item>HYPO ALPE-ADRIA-BANK d.d. Zagreb Podružnica Osijek, 31000 Osijek</item>
      <item>ZLATKO REŽIĆ, F. Račkog 215, 31400 Đakovo</item>
      <item>POREZNA UPRAVA U POREČU, Poreč</item>
      <item>OPĆINSKI SUD ZK ODJEL U POREČU, Poreč</item>
      <item>GORAN MANDIĆ, Palmotićeva 5, Đakovo punomoćnik sudionika u postupku DAVOR ILAKOVAC vl. elektroinstalaterskog obrta ELEKTROMONT Đakovo</item>
      <item>ĐURĐA DRAGOVIĆ-GRAHEK, Kneza Trpimira 4/I, 44000 Kutina punomoćnik sudionika u postupku DRAGAN MIRKOVIĆ vl. "KIM GRADNJA" Lipovljani</item>
      <item>Borka Bajić, Brankinijeva 17/II, 10000 Zagreb punomoćnik sudionika u postupku PA-EL d.o.o. Veliko Trgovišće</item>
      <item>Dražen Gazda, Zvonimirova 67/II, 10000 Zagreb punomoćnik sudionika u postupku OTIS DIZALA d.o.o. Zagreb</item>
      <item>JASMINKA BILOŠ, Gundulićeva 8a, Osijek punomoćnica sudionika u postupku STARAJ d.o.o. Opatija</item>
      <item>ZLATA VIDAK, Sv. Katarine 4, 52220 LABIN punomoćnica sudionika u postupku DORIJANO MOHOROVIĆ vl. OBRTA MOHOROVIĆ Labin</item>
      <item>STJEPAN BRČIĆ, Petrinjska 9, 10000 Zagreb punomoćnik sudionika u postupku MATIĆ d.o.o. Velika Gorica</item>
      <item>Višnja Galešić, Jurišićeva 24, 10000 Zagreb punomoćnik sudionika u postupku PERI d.o.o. Donji Stupnik</item>
      <item>ODVJ. DRUŠTVO VUKIĆ  i dr., NIKOLE TESLE 9/V-VI, 51000 Rijeka punomoćnik sudionika u postupku READYMIX CROATIA d.o.o. Kaštel Sućurac</item>
      <item>ODVJ. DRUŠTVO VUKIĆ  i dr., NIKOLE TESLE 9/V-VI, 51000 Rijeka punomoćnik sudionika u postupku KIMI COMMERCE d.o.o. Viškovo</item>
      <item>Mirjana Žrvnar, Ćirilmetodske družbe 1, 52100 Pula punomoćnik sudionika u postupku CEROVLJE PROMET d.o.o. Cerovlje</item>
      <item>Odvjetnik Marijan Hanžeković, Radnička c. 22, 10000 Zagreb punomoćnik sudionika u postupku ALLIANZ ZAGREB d.o.o. Zagreb</item>
      <item>DUBRAVKA DOGANAC, Korzo 32/II, 51000 Rijeka punomoćnik sudionika u postupku RIJEKA GRADNJA d.o.o. Rijeka</item>
      <item>Mićo Ljubenko, Branimirova 9, 10000 Zagreb punomoćnik sudionika u postupku JOSIP TOMIŠIĆ vl. obrta BETON TOMIŠIĆ Žminj</item>
      <item>Terezija Rečić, Pilareva 14, 35000 Slavonski Brod punomoćnik sudionika u postupku IVICA STEPIĆ vl. STEPIĆ USLUGE Vrpolje</item>
      <item>BORIĆ &amp; TOŠ, ŠIROLINA 8, 10000 Zagreb punomoćnik sudionika u postupku VIPNET d.o.o. Zagreb</item>
      <item>VESNA SELAK, Giardini 3, 52100 Pula</item>
      <item>Dario Budimir, Savska c. 66/8, 10000 Zagreb punomoćnik sudionika u postupku ZBOR PREBENDARA PRVOSTOLNE CRKVE ZAGREBAČKE Zagreb</item>
      <item>Mirko Vujičić, Babonićeva 5, 10000 Zagreb punomoćnik sudionika u postupku TERRA JASKA d.o.o. Strmec Samoborski</item>
      <item>Petar Vukasović, Kapucinska 26, 31000 Osijek punomoćnik sudionika u postupku NOBILIS d.o.o. Antunovac</item>
      <item>zajednički odvjetnički ured Zujić, Vukadin, Cvetko u Zagrebu, Gajeva 22, 10000 Zagreb</item>
    </derivirana_varijabla>
  </DomainObject.Predmet.OstaliListFormatedWithAdressOIB>
  <DomainObject.Predmet.OstaliListNazivFormated>
    <izvorni_sadrzaj>
      <item>Budimir Volarević</item>
      <item>Duško Zec</item>
      <item>ŽDO GUO Osijek</item>
      <item>POREZNA UPRAVA ĐAKOVO</item>
      <item>OPĆINSKI SUD U ĐAKOVU ZK ODJEL</item>
      <item>HYPO ALPE-ADRIA-BANK d.d. Zagreb Podružnica Osijek</item>
      <item>ZLATKO REŽIĆ</item>
      <item>POREZNA UPRAVA U POREČU</item>
      <item>OPĆINSKI SUD ZK ODJEL U POREČU</item>
      <item>GORAN MANDIĆ</item>
      <item>ĐURĐA DRAGOVIĆ-GRAHEK</item>
      <item>Borka Bajić</item>
      <item>Dražen Gazda</item>
      <item>JASMINKA BILOŠ</item>
      <item>ZLATA VIDAK</item>
      <item>STJEPAN BRČIĆ</item>
      <item>Višnja Galešić</item>
      <item>ODVJ. DRUŠTVO VUKIĆ  i dr.</item>
      <item>ODVJ. DRUŠTVO VUKIĆ  i dr.</item>
      <item>Mirjana Žrvnar</item>
      <item>Odvjetnik Marijan Hanžeković</item>
      <item>DUBRAVKA DOGANAC</item>
      <item>Mićo Ljubenko</item>
      <item>Terezija Rečić</item>
      <item>BORIĆ &amp; TOŠ</item>
      <item>VESNA SELAK</item>
      <item>Dario Budimir</item>
      <item>Mirko Vujičić</item>
      <item>Petar Vukasović</item>
      <item>zajednički odvjetnički ured Zujić, Vukadin, Cvetko u Zagrebu</item>
    </izvorni_sadrzaj>
    <derivirana_varijabla naziv="DomainObject.Predmet.OstaliListNazivFormated_1">
      <item>Budimir Volarević</item>
      <item>Duško Zec</item>
      <item>ŽDO GUO Osijek</item>
      <item>POREZNA UPRAVA ĐAKOVO</item>
      <item>OPĆINSKI SUD U ĐAKOVU ZK ODJEL</item>
      <item>HYPO ALPE-ADRIA-BANK d.d. Zagreb Podružnica Osijek</item>
      <item>ZLATKO REŽIĆ</item>
      <item>POREZNA UPRAVA U POREČU</item>
      <item>OPĆINSKI SUD ZK ODJEL U POREČU</item>
      <item>GORAN MANDIĆ</item>
      <item>ĐURĐA DRAGOVIĆ-GRAHEK</item>
      <item>Borka Bajić</item>
      <item>Dražen Gazda</item>
      <item>JASMINKA BILOŠ</item>
      <item>ZLATA VIDAK</item>
      <item>STJEPAN BRČIĆ</item>
      <item>Višnja Galešić</item>
      <item>ODVJ. DRUŠTVO VUKIĆ  i dr.</item>
      <item>ODVJ. DRUŠTVO VUKIĆ  i dr.</item>
      <item>Mirjana Žrvnar</item>
      <item>Odvjetnik Marijan Hanžeković</item>
      <item>DUBRAVKA DOGANAC</item>
      <item>Mićo Ljubenko</item>
      <item>Terezija Rečić</item>
      <item>BORIĆ &amp; TOŠ</item>
      <item>VESNA SELAK</item>
      <item>Dario Budimir</item>
      <item>Mirko Vujičić</item>
      <item>Petar Vukasović</item>
      <item>zajednički odvjetnički ured Zujić, Vukadin, Cvetko u Zagrebu</item>
    </derivirana_varijabla>
  </DomainObject.Predmet.OstaliListNazivFormated>
  <DomainObject.Predmet.OstaliListNazivFormatedOIB>
    <izvorni_sadrzaj>
      <item>Budimir Volarević</item>
      <item>Duško Zec, OIB 74714129984</item>
      <item>ŽDO GUO Osijek</item>
      <item>POREZNA UPRAVA ĐAKOVO</item>
      <item>OPĆINSKI SUD U ĐAKOVU ZK ODJEL</item>
      <item>HYPO ALPE-ADRIA-BANK d.d. Zagreb Podružnica Osijek</item>
      <item>ZLATKO REŽIĆ</item>
      <item>POREZNA UPRAVA U POREČU</item>
      <item>OPĆINSKI SUD ZK ODJEL U POREČU</item>
      <item>GORAN MANDIĆ</item>
      <item>ĐURĐA DRAGOVIĆ-GRAHEK</item>
      <item>Borka Bajić</item>
      <item>Dražen Gazda</item>
      <item>JASMINKA BILOŠ</item>
      <item>ZLATA VIDAK</item>
      <item>STJEPAN BRČIĆ</item>
      <item>Višnja Galešić</item>
      <item>ODVJ. DRUŠTVO VUKIĆ  i dr.</item>
      <item>ODVJ. DRUŠTVO VUKIĆ  i dr.</item>
      <item>Mirjana Žrvnar</item>
      <item>Odvjetnik Marijan Hanžeković</item>
      <item>DUBRAVKA DOGANAC</item>
      <item>Mićo Ljubenko</item>
      <item>Terezija Rečić</item>
      <item>BORIĆ &amp; TOŠ</item>
      <item>VESNA SELAK</item>
      <item>Dario Budimir</item>
      <item>Mirko Vujičić</item>
      <item>Petar Vukasović</item>
      <item>zajednički odvjetnički ured Zujić, Vukadin, Cvetko u Zagrebu</item>
    </izvorni_sadrzaj>
    <derivirana_varijabla naziv="DomainObject.Predmet.OstaliListNazivFormatedOIB_1">
      <item>Budimir Volarević</item>
      <item>Duško Zec, OIB 74714129984</item>
      <item>ŽDO GUO Osijek</item>
      <item>POREZNA UPRAVA ĐAKOVO</item>
      <item>OPĆINSKI SUD U ĐAKOVU ZK ODJEL</item>
      <item>HYPO ALPE-ADRIA-BANK d.d. Zagreb Podružnica Osijek</item>
      <item>ZLATKO REŽIĆ</item>
      <item>POREZNA UPRAVA U POREČU</item>
      <item>OPĆINSKI SUD ZK ODJEL U POREČU</item>
      <item>GORAN MANDIĆ</item>
      <item>ĐURĐA DRAGOVIĆ-GRAHEK</item>
      <item>Borka Bajić</item>
      <item>Dražen Gazda</item>
      <item>JASMINKA BILOŠ</item>
      <item>ZLATA VIDAK</item>
      <item>STJEPAN BRČIĆ</item>
      <item>Višnja Galešić</item>
      <item>ODVJ. DRUŠTVO VUKIĆ  i dr.</item>
      <item>ODVJ. DRUŠTVO VUKIĆ  i dr.</item>
      <item>Mirjana Žrvnar</item>
      <item>Odvjetnik Marijan Hanžeković</item>
      <item>DUBRAVKA DOGANAC</item>
      <item>Mićo Ljubenko</item>
      <item>Terezija Rečić</item>
      <item>BORIĆ &amp; TOŠ</item>
      <item>VESNA SELAK</item>
      <item>Dario Budimir</item>
      <item>Mirko Vujičić</item>
      <item>Petar Vukasović</item>
      <item>zajednički odvjetnički ured Zujić, Vukadin, Cvetko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BACHLER d.o.o. Zagreb i dr.</izvorni_sadrzaj>
    <derivirana_varijabla naziv="DomainObject.Predmet.StrankaIDrugi_1">BACHLER d.o.o. Zagreb i dr.</derivirana_varijabla>
  </DomainObject.Predmet.StrankaIDrugi>
  <DomainObject.Predmet.ProtustrankaIDrugi>
    <izvorni_sadrzaj>KLOBUČAR d.o.o. Đakovo</izvorni_sadrzaj>
    <derivirana_varijabla naziv="DomainObject.Predmet.ProtustrankaIDrugi_1">KLOBUČAR d.o.o. Đakovo</derivirana_varijabla>
  </DomainObject.Predmet.ProtustrankaIDrugi>
  <DomainObject.Predmet.StrankaIDrugiAdressOIB>
    <izvorni_sadrzaj>BACHLER d.o.o. Zagreb, Nova Ves 7, 10000 Zagreb i dr.</izvorni_sadrzaj>
    <derivirana_varijabla naziv="DomainObject.Predmet.StrankaIDrugiAdressOIB_1">BACHLER d.o.o. Zagreb, Nova Ves 7, 10000 Zagreb i dr.</derivirana_varijabla>
  </DomainObject.Predmet.StrankaIDrugiAdressOIB>
  <DomainObject.Predmet.ProtustrankaIDrugiAdressOIB>
    <izvorni_sadrzaj>KLOBUČAR d.o.o. Đakovo, V. Nazora 18, 31400 Đakovo</izvorni_sadrzaj>
    <derivirana_varijabla naziv="DomainObject.Predmet.ProtustrankaIDrugiAdressOIB_1">KLOBUČAR d.o.o. Đakovo, V. Nazora 18,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prosinca 2011.</izvorni_sadrzaj>
    <derivirana_varijabla naziv="DomainObject.Predmet.OdlukaRjesenje.DatumDonosenjaOdluke_1">19. prosinca 2011.</derivirana_varijabla>
  </DomainObject.Predmet.OdlukaRjesenje.DatumDonosenjaOdluke>
  <DomainObject.Predmet.OdlukaRjesenje.DatumPravomocnosti>
    <izvorni_sadrzaj>14. siječnja 2012.</izvorni_sadrzaj>
    <derivirana_varijabla naziv="DomainObject.Predmet.OdlukaRjesenje.DatumPravomocnosti_1">14. siječnja 2012.</derivirana_varijabla>
  </DomainObject.Predmet.OdlukaRjesenje.DatumPravomocnosti>
  <DomainObject.Predmet.OdlukaRjesenje.Oznaka>
    <izvorni_sadrzaj>St-63/2009-332</izvorni_sadrzaj>
    <derivirana_varijabla naziv="DomainObject.Predmet.OdlukaRjesenje.Oznaka_1">St-63/2009-332</derivirana_varijabla>
  </DomainObject.Predmet.OdlukaRjesenje.Oznaka>
  <DomainObject.Predmet.SudioniciListNaziv>
    <izvorni_sadrzaj>
      <item>Budimir Volarević</item>
      <item>KLOBUČAR d.o.o. Đakovo</item>
      <item>BACHLER d.o.o. Zagreb</item>
      <item>Duško Zec</item>
      <item>ŽDO GUO Osijek</item>
      <item>POREZNA UPRAVA ĐAKOVO</item>
      <item>OPĆINSKI SUD U ĐAKOVU ZK ODJEL</item>
      <item>HYPO ALPE-ADRIA-BANK d.d. Zagreb Podružnica Osijek</item>
      <item>ZLATKO REŽIĆ</item>
      <item>POREZNA UPRAVA U POREČU</item>
      <item>OPĆINSKI SUD ZK ODJEL U POREČU</item>
      <item>GORAN MANDIĆ</item>
      <item>DAVOR ILAKOVAC vl. elektroinstalaterskog obrta ELEKTROMONT Đakovo</item>
      <item>FITRAM TRGOVINA d.o.o. Zagreb</item>
      <item>ĐURĐA DRAGOVIĆ-GRAHEK</item>
      <item>DRAGAN MIRKOVIĆ vl. "KIM GRADNJA" Lipovljani</item>
      <item>Borka Bajić</item>
      <item>PA-EL d.o.o. Veliko Trgovišće</item>
      <item>STARAJ d.o.o. Opatija</item>
      <item>FRATEA d.o.o. Zagreb</item>
      <item>Dražen Gazda</item>
      <item>OTIS DIZALA d.o.o. Zagreb</item>
      <item>OPEKA d.o.o. Osijek</item>
      <item>JASMINKA BILOŠ</item>
      <item>ZLATA VIDAK</item>
      <item>RH MINISTARSTVO PRAVOSUĐA, UPRAVA ZA ZATVORSKI SUSTAV, KAZNIONICA U VALTURI</item>
      <item>STJEPAN BRČIĆ</item>
      <item>PERI d.o.o. Donji Stupnik</item>
      <item>MATIĆ d.o.o. Velika Gorica</item>
      <item>Višnja Galešić</item>
      <item>ODVJ. DRUŠTVO VUKIĆ  i dr.</item>
      <item>KIMI COMMERCE d.o.o. Viškovo</item>
      <item>DORIJANO MOHOROVIĆ vl. OBRTA MOHOROVIĆ Labin</item>
      <item>ODVJ. DRUŠTVO VUKIĆ  i dr.</item>
      <item>READYMIX CROATIA d.o.o. Kaštel Sućurac</item>
      <item>RIJEKA GRADNJA d.o.o. Rijeka</item>
      <item>DOM d.o.o. Darda</item>
      <item>JOSIP TOMIŠIĆ vl. obrta BETON TOMIŠIĆ Žminj</item>
      <item>CEROVLJE PROMET d.o.o. Cerovlje</item>
      <item>ALLIANZ ZAGREB d.o.o. Zagreb</item>
      <item>Mirjana Žrvnar</item>
      <item>Odvjetnik Marijan Hanžeković</item>
      <item>IVICA STEPIĆ vl. STEPIĆ USLUGE Vrpolje</item>
      <item>DUBRAVKA DOGANAC</item>
      <item>Mićo Ljubenko</item>
      <item>Terezija Rečić</item>
      <item>PRANJIĆ ŽELJKO vl. obrta ESTRIGH Požega</item>
      <item>BORIĆ &amp; TOŠ</item>
      <item>VESNA SELAK</item>
      <item>ANTENAL d.o.o. Novigrad</item>
      <item>RETA d.o.o. Karlovac</item>
      <item>Dario Budimir</item>
      <item>VIPNET d.o.o. Zagreb</item>
      <item>TERRA JASKA d.o.o. Strmec Samoborski</item>
      <item>Mirko Vujičić</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item>
      <item>Petar Vukasović</item>
      <item>MARIO STRNAD vl. obrta STRNAD Đakovo</item>
      <item>ZBOR PREBENDARA PRVOSTOLNE CRKVE ZAGREBAČKE Zagreb</item>
      <item>RAIFFEISENBANK AUSTRIJA Direkcija problematičnih plasmana</item>
      <item>ZDRAVKO TATAROVIĆ</item>
      <item>HOLCIM d.o.o. Koromačno</item>
      <item>zajednički odvjetnički ured Zujić, Vukadin, Cvetko u Zagrebu</item>
      <item>BACHLER d.o.o. Zagreb</item>
    </izvorni_sadrzaj>
    <derivirana_varijabla naziv="DomainObject.Predmet.SudioniciListNaziv_1">
      <item>Budimir Volarević</item>
      <item>KLOBUČAR d.o.o. Đakovo</item>
      <item>BACHLER d.o.o. Zagreb</item>
      <item>Duško Zec</item>
      <item>ŽDO GUO Osijek</item>
      <item>POREZNA UPRAVA ĐAKOVO</item>
      <item>OPĆINSKI SUD U ĐAKOVU ZK ODJEL</item>
      <item>HYPO ALPE-ADRIA-BANK d.d. Zagreb Podružnica Osijek</item>
      <item>ZLATKO REŽIĆ</item>
      <item>POREZNA UPRAVA U POREČU</item>
      <item>OPĆINSKI SUD ZK ODJEL U POREČU</item>
      <item>GORAN MANDIĆ</item>
      <item>DAVOR ILAKOVAC vl. elektroinstalaterskog obrta ELEKTROMONT Đakovo</item>
      <item>FITRAM TRGOVINA d.o.o. Zagreb</item>
      <item>ĐURĐA DRAGOVIĆ-GRAHEK</item>
      <item>DRAGAN MIRKOVIĆ vl. "KIM GRADNJA" Lipovljani</item>
      <item>Borka Bajić</item>
      <item>PA-EL d.o.o. Veliko Trgovišće</item>
      <item>STARAJ d.o.o. Opatija</item>
      <item>FRATEA d.o.o. Zagreb</item>
      <item>Dražen Gazda</item>
      <item>OTIS DIZALA d.o.o. Zagreb</item>
      <item>OPEKA d.o.o. Osijek</item>
      <item>JASMINKA BILOŠ</item>
      <item>ZLATA VIDAK</item>
      <item>RH MINISTARSTVO PRAVOSUĐA, UPRAVA ZA ZATVORSKI SUSTAV, KAZNIONICA U VALTURI</item>
      <item>STJEPAN BRČIĆ</item>
      <item>PERI d.o.o. Donji Stupnik</item>
      <item>MATIĆ d.o.o. Velika Gorica</item>
      <item>Višnja Galešić</item>
      <item>ODVJ. DRUŠTVO VUKIĆ  i dr.</item>
      <item>KIMI COMMERCE d.o.o. Viškovo</item>
      <item>DORIJANO MOHOROVIĆ vl. OBRTA MOHOROVIĆ Labin</item>
      <item>ODVJ. DRUŠTVO VUKIĆ  i dr.</item>
      <item>READYMIX CROATIA d.o.o. Kaštel Sućurac</item>
      <item>RIJEKA GRADNJA d.o.o. Rijeka</item>
      <item>DOM d.o.o. Darda</item>
      <item>JOSIP TOMIŠIĆ vl. obrta BETON TOMIŠIĆ Žminj</item>
      <item>CEROVLJE PROMET d.o.o. Cerovlje</item>
      <item>ALLIANZ ZAGREB d.o.o. Zagreb</item>
      <item>Mirjana Žrvnar</item>
      <item>Odvjetnik Marijan Hanžeković</item>
      <item>IVICA STEPIĆ vl. STEPIĆ USLUGE Vrpolje</item>
      <item>DUBRAVKA DOGANAC</item>
      <item>Mićo Ljubenko</item>
      <item>Terezija Rečić</item>
      <item>PRANJIĆ ŽELJKO vl. obrta ESTRIGH Požega</item>
      <item>BORIĆ &amp; TOŠ</item>
      <item>VESNA SELAK</item>
      <item>ANTENAL d.o.o. Novigrad</item>
      <item>RETA d.o.o. Karlovac</item>
      <item>Dario Budimir</item>
      <item>VIPNET d.o.o. Zagreb</item>
      <item>TERRA JASKA d.o.o. Strmec Samoborski</item>
      <item>Mirko Vujičić</item>
      <item>MIRKO I VERICA MARIĆ</item>
      <item>VULKAL d.o.o. Zagreb</item>
      <item>TOLKO d.o.o. Đakovo</item>
      <item>GREPO COMMERCE d.o.o. Zagreb</item>
      <item>TIM 91 d.o.o. Poreč</item>
      <item>USLUGA POREČ d.o.o. Poreč</item>
      <item>TK GRADNJA ĐAKOVO d.o.o. Đakovo</item>
      <item>IVAN JURCOLA vl. obrta JURCOLA Pazin</item>
      <item>PLAKAR d.o.o. Đakovo</item>
      <item>NOBILIS d.o.o. Antunovac</item>
      <item>Petar Vukasović</item>
      <item>MARIO STRNAD vl. obrta STRNAD Đakovo</item>
      <item>ZBOR PREBENDARA PRVOSTOLNE CRKVE ZAGREBAČKE Zagreb</item>
      <item>RAIFFEISENBANK AUSTRIJA Direkcija problematičnih plasmana</item>
      <item>ZDRAVKO TATAROVIĆ</item>
      <item>HOLCIM d.o.o. Koromačno</item>
      <item>zajednički odvjetnički ured Zujić, Vukadin, Cvetko u Zagrebu</item>
      <item>BACHLER d.o.o. Zagreb</item>
    </derivirana_varijabla>
  </DomainObject.Predmet.SudioniciListNaziv>
  <DomainObject.Predmet.SudioniciListAdressOIB>
    <izvorni_sadrzaj>
      <item>Budimir Volarević, Savska cesta 66/8,10000 Zagreb</item>
      <item>KLOBUČAR d.o.o. Đakovo, V. Nazora 18,31400 Đakovo</item>
      <item>BACHLER d.o.o. Zagreb, Nova Ves 7,10000 Zagreb</item>
      <item>Duško Zec, OIB 74714129984, M. Krleže 4,31000 Osijek</item>
      <item>ŽDO GUO Osijek, 31000 Osijek</item>
      <item>POREZNA UPRAVA ĐAKOVO, 31400 Đakovo</item>
      <item>OPĆINSKI SUD U ĐAKOVU ZK ODJEL, 31400 Đakovo</item>
      <item>HYPO ALPE-ADRIA-BANK d.d. Zagreb Podružnica Osijek, 31000 Osijek</item>
      <item>ZLATKO REŽIĆ, F. Račkog 215,31400 Đakovo</item>
      <item>POREZNA UPRAVA U POREČU, Poreč</item>
      <item>OPĆINSKI SUD ZK ODJEL U POREČU, Poreč</item>
      <item>GORAN MANDIĆ, Palmotićeva 5,Đakovo</item>
      <item>DAVOR ILAKOVAC vl. elektroinstalaterskog obrta ELEKTROMONT Đakovo, Đakovo</item>
      <item>FITRAM TRGOVINA d.o.o. Zagreb, A. Vidakovića 5,10000 Zagreb</item>
      <item>ĐURĐA DRAGOVIĆ-GRAHEK, Kneza Trpimira 4/I,44000 Kutina</item>
      <item>DRAGAN MIRKOVIĆ vl. "KIM GRADNJA" Lipovljani, Vukovarska 1a,Lipovljani</item>
      <item>Borka Bajić, Brankinijeva 17/II,10000 Zagreb</item>
      <item>PA-EL d.o.o. Veliko Trgovišće, Dubrovčan 33a,Veliko Trgovišće</item>
      <item>STARAJ d.o.o. Opatija, Trbuhovac 7,Opatija</item>
      <item>FRATEA d.o.o. Zagreb, J. Lončara 15,10000 Zagreb</item>
      <item>Dražen Gazda, Zvonimirova 67/II,10000 Zagreb</item>
      <item>OTIS DIZALA d.o.o. Zagreb, Prilaz V. Brajkovića 16,10000 Zagreb</item>
      <item>OPEKA d.o.o. Osijek, Vukovarska 215,31000 Osijek</item>
      <item>JASMINKA BILOŠ, Gundulićeva 8a,Osijek</item>
      <item>ZLATA VIDAK, Sv. Katarine 4,52220 LABIN</item>
      <item>RH MINISTARSTVO PRAVOSUĐA, UPRAVA ZA ZATVORSKI SUSTAV, KAZNIONICA U VALTURI, Valtura</item>
      <item>STJEPAN BRČIĆ, Petrinjska 9,10000 Zagreb</item>
      <item>PERI d.o.o. Donji Stupnik, Dolenica 20,Donji Stupnik</item>
      <item>MATIĆ d.o.o. Velika Gorica, Kolodvorska 137,Velika Gorica</item>
      <item>Višnja Galešić, Jurišićeva 24,10000 Zagreb</item>
      <item>ODVJ. DRUŠTVO VUKIĆ  i dr., NIKOLE TESLE 9/V-VI,51000 Rijeka</item>
      <item>KIMI COMMERCE d.o.o. Viškovo, Mavri 1,Viškovo</item>
      <item>DORIJANO MOHOROVIĆ vl. OBRTA MOHOROVIĆ Labin, Marcilnica 48,Labin</item>
      <item>ODVJ. DRUŠTVO VUKIĆ  i dr., NIKOLE TESLE 9/V-VI,51000 Rijeka</item>
      <item>READYMIX CROATIA d.o.o. Kaštel Sućurac, Cesta dr. F. Tuđmana bb,Kaštel Sućurac</item>
      <item>RIJEKA GRADNJA d.o.o. Rijeka, Istranina 2,Rijeka</item>
      <item>DOM d.o.o. Darda, V. Lisinskog 7,Darda</item>
      <item>JOSIP TOMIŠIĆ vl. obrta BETON TOMIŠIĆ Žminj, Gradišće bb,Žminj</item>
      <item>CEROVLJE PROMET d.o.o. Cerovlje, Cerovlje 64,Cerovlje</item>
      <item>ALLIANZ ZAGREB d.o.o. Zagreb, Selska cesta 136-138,10000 Zagreb</item>
      <item>Mirjana Žrvnar, Ćirilmetodske družbe 1,52100 Pula</item>
      <item>Odvjetnik Marijan Hanžeković, Radnička c. 22,10000 Zagreb</item>
      <item>IVICA STEPIĆ vl. STEPIĆ USLUGE Vrpolje, Čajkovci 25,Vrpolje</item>
      <item>DUBRAVKA DOGANAC, Korzo 32/II,51000 Rijeka</item>
      <item>Mićo Ljubenko, Branimirova 9,10000 Zagreb</item>
      <item>Terezija Rečić, Pilareva 14,35000 Slavonski Brod</item>
      <item>PRANJIĆ ŽELJKO vl. obrta ESTRIGH Požega, Zrinska 68,Požega</item>
      <item>BORIĆ &amp; TOŠ, ŠIROLINA 8,10000 Zagreb</item>
      <item>VESNA SELAK, Giardini 3,52100 Pula</item>
      <item>ANTENAL d.o.o. Novigrad, Antenal bb,Novigrad</item>
      <item>RETA d.o.o. Karlovac, Zagrebačka 37,Karlovac</item>
      <item>Dario Budimir, Savska c. 66/8,10000 Zagreb</item>
      <item>VIPNET d.o.o. Zagreb, Vrtni put 1,10000 Zagreb</item>
      <item>TERRA JASKA d.o.o. Strmec Samoborski, Kralja Tomislava 20,Strmec Samoborski</item>
      <item>Mirko Vujičić, Babonićeva 5,10000 Zagreb</item>
      <item>MIRKO I VERICA MARIĆ, kadumi 11 b,Poreč</item>
      <item>VULKAL d.o.o. Zagreb, Samoborska cesta 310,10000 Zagreb</item>
      <item>TOLKO d.o.o. Đakovo, H. Deker 15,Đakovo</item>
      <item>GREPO COMMERCE d.o.o. Zagreb, Crnatkova 8,10000 Zagreb</item>
      <item>TIM 91 d.o.o. Poreč, M. Vlašića 26,Poreč</item>
      <item>USLUGA POREČ d.o.o. Poreč, Mlinska 1,Poreč</item>
      <item>TK GRADNJA ĐAKOVO d.o.o. Đakovo, A. Starčevića 251,Đakovo</item>
      <item>IVAN JURCOLA vl. obrta JURCOLA Pazin, Čerišnjevica 34,Pazin</item>
      <item>PLAKAR d.o.o. Đakovo, A. Šenoe 18,Đakovo</item>
      <item>NOBILIS d.o.o. Antunovac, Hrvatske Republike 97,Antunovac</item>
      <item>Petar Vukasović, Kapucinska 26,31000 Osijek</item>
      <item>MARIO STRNAD vl. obrta STRNAD Đakovo, S.S. Kranjčevića 8,Đakovo</item>
      <item>ZBOR PREBENDARA PRVOSTOLNE CRKVE ZAGREBAČKE Zagreb, Nova Ves 3,10000 Zagreb</item>
      <item>RAIFFEISENBANK AUSTRIJA Direkcija problematičnih plasmana, Magazinska 69,10000 Zagreb</item>
      <item>ZDRAVKO TATAROVIĆ, Domjanićeva 31,Đakovo</item>
      <item>HOLCIM d.o.o. Koromačno, Koromačnobb,52222 Koromačno</item>
      <item>zajednički odvjetnički ured Zujić, Vukadin, Cvetko u Zagrebu, Gajeva 22,10000 Zagreb</item>
      <item>BACHLER d.o.o. Zagreb, Nova Ves 7,10000 Zagreb</item>
    </izvorni_sadrzaj>
    <derivirana_varijabla naziv="DomainObject.Predmet.SudioniciListAdressOIB_1">
      <item>Budimir Volarević, Savska cesta 66/8,10000 Zagreb</item>
      <item>KLOBUČAR d.o.o. Đakovo, V. Nazora 18,31400 Đakovo</item>
      <item>BACHLER d.o.o. Zagreb, Nova Ves 7,10000 Zagreb</item>
      <item>Duško Zec, OIB 74714129984, M. Krleže 4,31000 Osijek</item>
      <item>ŽDO GUO Osijek, 31000 Osijek</item>
      <item>POREZNA UPRAVA ĐAKOVO, 31400 Đakovo</item>
      <item>OPĆINSKI SUD U ĐAKOVU ZK ODJEL, 31400 Đakovo</item>
      <item>HYPO ALPE-ADRIA-BANK d.d. Zagreb Podružnica Osijek, 31000 Osijek</item>
      <item>ZLATKO REŽIĆ, F. Račkog 215,31400 Đakovo</item>
      <item>POREZNA UPRAVA U POREČU, Poreč</item>
      <item>OPĆINSKI SUD ZK ODJEL U POREČU, Poreč</item>
      <item>GORAN MANDIĆ, Palmotićeva 5,Đakovo</item>
      <item>DAVOR ILAKOVAC vl. elektroinstalaterskog obrta ELEKTROMONT Đakovo, Đakovo</item>
      <item>FITRAM TRGOVINA d.o.o. Zagreb, A. Vidakovića 5,10000 Zagreb</item>
      <item>ĐURĐA DRAGOVIĆ-GRAHEK, Kneza Trpimira 4/I,44000 Kutina</item>
      <item>DRAGAN MIRKOVIĆ vl. "KIM GRADNJA" Lipovljani, Vukovarska 1a,Lipovljani</item>
      <item>Borka Bajić, Brankinijeva 17/II,10000 Zagreb</item>
      <item>PA-EL d.o.o. Veliko Trgovišće, Dubrovčan 33a,Veliko Trgovišće</item>
      <item>STARAJ d.o.o. Opatija, Trbuhovac 7,Opatija</item>
      <item>FRATEA d.o.o. Zagreb, J. Lončara 15,10000 Zagreb</item>
      <item>Dražen Gazda, Zvonimirova 67/II,10000 Zagreb</item>
      <item>OTIS DIZALA d.o.o. Zagreb, Prilaz V. Brajkovića 16,10000 Zagreb</item>
      <item>OPEKA d.o.o. Osijek, Vukovarska 215,31000 Osijek</item>
      <item>JASMINKA BILOŠ, Gundulićeva 8a,Osijek</item>
      <item>ZLATA VIDAK, Sv. Katarine 4,52220 LABIN</item>
      <item>RH MINISTARSTVO PRAVOSUĐA, UPRAVA ZA ZATVORSKI SUSTAV, KAZNIONICA U VALTURI, Valtura</item>
      <item>STJEPAN BRČIĆ, Petrinjska 9,10000 Zagreb</item>
      <item>PERI d.o.o. Donji Stupnik, Dolenica 20,Donji Stupnik</item>
      <item>MATIĆ d.o.o. Velika Gorica, Kolodvorska 137,Velika Gorica</item>
      <item>Višnja Galešić, Jurišićeva 24,10000 Zagreb</item>
      <item>ODVJ. DRUŠTVO VUKIĆ  i dr., NIKOLE TESLE 9/V-VI,51000 Rijeka</item>
      <item>KIMI COMMERCE d.o.o. Viškovo, Mavri 1,Viškovo</item>
      <item>DORIJANO MOHOROVIĆ vl. OBRTA MOHOROVIĆ Labin, Marcilnica 48,Labin</item>
      <item>ODVJ. DRUŠTVO VUKIĆ  i dr., NIKOLE TESLE 9/V-VI,51000 Rijeka</item>
      <item>READYMIX CROATIA d.o.o. Kaštel Sućurac, Cesta dr. F. Tuđmana bb,Kaštel Sućurac</item>
      <item>RIJEKA GRADNJA d.o.o. Rijeka, Istranina 2,Rijeka</item>
      <item>DOM d.o.o. Darda, V. Lisinskog 7,Darda</item>
      <item>JOSIP TOMIŠIĆ vl. obrta BETON TOMIŠIĆ Žminj, Gradišće bb,Žminj</item>
      <item>CEROVLJE PROMET d.o.o. Cerovlje, Cerovlje 64,Cerovlje</item>
      <item>ALLIANZ ZAGREB d.o.o. Zagreb, Selska cesta 136-138,10000 Zagreb</item>
      <item>Mirjana Žrvnar, Ćirilmetodske družbe 1,52100 Pula</item>
      <item>Odvjetnik Marijan Hanžeković, Radnička c. 22,10000 Zagreb</item>
      <item>IVICA STEPIĆ vl. STEPIĆ USLUGE Vrpolje, Čajkovci 25,Vrpolje</item>
      <item>DUBRAVKA DOGANAC, Korzo 32/II,51000 Rijeka</item>
      <item>Mićo Ljubenko, Branimirova 9,10000 Zagreb</item>
      <item>Terezija Rečić, Pilareva 14,35000 Slavonski Brod</item>
      <item>PRANJIĆ ŽELJKO vl. obrta ESTRIGH Požega, Zrinska 68,Požega</item>
      <item>BORIĆ &amp; TOŠ, ŠIROLINA 8,10000 Zagreb</item>
      <item>VESNA SELAK, Giardini 3,52100 Pula</item>
      <item>ANTENAL d.o.o. Novigrad, Antenal bb,Novigrad</item>
      <item>RETA d.o.o. Karlovac, Zagrebačka 37,Karlovac</item>
      <item>Dario Budimir, Savska c. 66/8,10000 Zagreb</item>
      <item>VIPNET d.o.o. Zagreb, Vrtni put 1,10000 Zagreb</item>
      <item>TERRA JASKA d.o.o. Strmec Samoborski, Kralja Tomislava 20,Strmec Samoborski</item>
      <item>Mirko Vujičić, Babonićeva 5,10000 Zagreb</item>
      <item>MIRKO I VERICA MARIĆ, kadumi 11 b,Poreč</item>
      <item>VULKAL d.o.o. Zagreb, Samoborska cesta 310,10000 Zagreb</item>
      <item>TOLKO d.o.o. Đakovo, H. Deker 15,Đakovo</item>
      <item>GREPO COMMERCE d.o.o. Zagreb, Crnatkova 8,10000 Zagreb</item>
      <item>TIM 91 d.o.o. Poreč, M. Vlašića 26,Poreč</item>
      <item>USLUGA POREČ d.o.o. Poreč, Mlinska 1,Poreč</item>
      <item>TK GRADNJA ĐAKOVO d.o.o. Đakovo, A. Starčevića 251,Đakovo</item>
      <item>IVAN JURCOLA vl. obrta JURCOLA Pazin, Čerišnjevica 34,Pazin</item>
      <item>PLAKAR d.o.o. Đakovo, A. Šenoe 18,Đakovo</item>
      <item>NOBILIS d.o.o. Antunovac, Hrvatske Republike 97,Antunovac</item>
      <item>Petar Vukasović, Kapucinska 26,31000 Osijek</item>
      <item>MARIO STRNAD vl. obrta STRNAD Đakovo, S.S. Kranjčevića 8,Đakovo</item>
      <item>ZBOR PREBENDARA PRVOSTOLNE CRKVE ZAGREBAČKE Zagreb, Nova Ves 3,10000 Zagreb</item>
      <item>RAIFFEISENBANK AUSTRIJA Direkcija problematičnih plasmana, Magazinska 69,10000 Zagreb</item>
      <item>ZDRAVKO TATAROVIĆ, Domjanićeva 31,Đakovo</item>
      <item>HOLCIM d.o.o. Koromačno, Koromačnobb,52222 Koromačno</item>
      <item>zajednički odvjetnički ured Zujić, Vukadin, Cvetko u Zagrebu, Gajeva 22,10000 Zagreb</item>
      <item>BACHLER d.o.o. Zagreb, Nova Ves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74714129984</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74714129984</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427</properties:Words>
  <properties:Characters>2328</properties:Characters>
  <properties:Lines>73</properties:Lines>
  <properties:Paragraphs>24</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2016-06-06T11:00:00Z</dcterms:created>
  <dc:creator>banka</dc:creator>
  <cp:lastModifiedBy>Elizabeta Đeke</cp:lastModifiedBy>
  <cp:lastPrinted>2018-09-05T09:30:00Z</cp:lastPrinted>
  <dcterms:modified xmlns:xsi="http://www.w3.org/2001/XMLSchema-instance" xsi:type="dcterms:W3CDTF">2018-09-05T09:53:00Z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nastavak postupka.docx)</vt:lpwstr>
  </prop:property>
  <prop:property name="CC_coloring" pid="4" fmtid="{D5CDD505-2E9C-101B-9397-08002B2CF9AE}">
    <vt:bool>false</vt:bool>
  </prop:property>
  <prop:property name="BrojStranica" pid="5" fmtid="{D5CDD505-2E9C-101B-9397-08002B2CF9AE}">
    <vt:i4>2</vt:i4>
  </prop:property>
</prop:Properties>
</file>