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dd20" w14:paraId="b9edd20" w:rsidRDefault="006A3267" w:rsidP="006A3267" w:rsidR="006A3267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6A3267" w:rsidP="006A3267" w:rsidR="006A3267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6A3267" w:rsidP="006A3267" w:rsidR="006A3267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6A3267" w:rsidP="006A3267" w:rsidR="0075633D">
      <w:pPr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E64770" w:rsidP="00E64770" w:rsidR="008E05C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E64770" w:rsidP="00E64770" w:rsidR="00E6477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75633D" w:rsidP="00E64770" w:rsidR="0075633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64770" w:rsidP="0075633D" w:rsidR="007563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postupku koji se vodi nad stečajnom masom IMA d.d. u stečaju, Ivanec, Trg hrvatskih ivanovaca 1, OIB</w:t>
      </w:r>
      <w:r w:rsidR="0075633D">
        <w:rPr>
          <w:rFonts w:cs="Times New Roman" w:hAnsi="Times New Roman" w:ascii="Times New Roman"/>
          <w:sz w:val="24"/>
          <w:szCs w:val="24"/>
        </w:rPr>
        <w:t xml:space="preserve">: </w:t>
      </w:r>
      <w:r w:rsidR="006A3267" w:rsidRPr="006A3267">
        <w:rPr>
          <w:rFonts w:cs="Times New Roman" w:hAnsi="Times New Roman" w:ascii="Times New Roman"/>
          <w:sz w:val="24"/>
          <w:szCs w:val="24"/>
        </w:rPr>
        <w:t>53807176667</w:t>
      </w:r>
      <w:r>
        <w:rPr>
          <w:rFonts w:cs="Times New Roman" w:hAnsi="Times New Roman" w:ascii="Times New Roman"/>
          <w:sz w:val="24"/>
          <w:szCs w:val="24"/>
        </w:rPr>
        <w:t>, povodom zahtjeva stečajnog upravitelja Želimira Uršu</w:t>
      </w:r>
      <w:r w:rsidR="0075633D">
        <w:rPr>
          <w:rFonts w:cs="Times New Roman" w:hAnsi="Times New Roman" w:ascii="Times New Roman"/>
          <w:sz w:val="24"/>
          <w:szCs w:val="24"/>
        </w:rPr>
        <w:t>lina iz Ivanca, 13. ožujka 2017.</w:t>
      </w:r>
    </w:p>
    <w:p w:rsidRDefault="00E64770" w:rsidP="006A3267" w:rsidR="0075633D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6A3267" w:rsidP="006A3267" w:rsidR="006A326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64770" w:rsidP="0075633D" w:rsidR="00E6477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77FAD">
        <w:rPr>
          <w:rFonts w:cs="Times New Roman" w:hAnsi="Times New Roman" w:ascii="Times New Roman"/>
          <w:sz w:val="24"/>
          <w:szCs w:val="24"/>
        </w:rPr>
        <w:t>Određuje se u ovome stečajnom postupku</w:t>
      </w:r>
      <w:r w:rsidR="00013839">
        <w:rPr>
          <w:rFonts w:cs="Times New Roman" w:hAnsi="Times New Roman" w:ascii="Times New Roman"/>
          <w:sz w:val="24"/>
          <w:szCs w:val="24"/>
        </w:rPr>
        <w:t xml:space="preserve"> nagrada stečajnom upravitelju Ž</w:t>
      </w:r>
      <w:r w:rsidR="00D77FAD">
        <w:rPr>
          <w:rFonts w:cs="Times New Roman" w:hAnsi="Times New Roman" w:ascii="Times New Roman"/>
          <w:sz w:val="24"/>
          <w:szCs w:val="24"/>
        </w:rPr>
        <w:t>elimiru Uršulin iz Ivanca</w:t>
      </w:r>
      <w:r w:rsidR="007C2E7F">
        <w:rPr>
          <w:rFonts w:cs="Times New Roman" w:hAnsi="Times New Roman" w:ascii="Times New Roman"/>
          <w:sz w:val="24"/>
          <w:szCs w:val="24"/>
        </w:rPr>
        <w:t>, Trg hrvatskih ivanovaca 9</w:t>
      </w:r>
      <w:r w:rsidR="0075633D">
        <w:rPr>
          <w:rFonts w:cs="Times New Roman" w:hAnsi="Times New Roman" w:ascii="Times New Roman"/>
          <w:sz w:val="24"/>
          <w:szCs w:val="24"/>
        </w:rPr>
        <w:t>, OIB: 03842320752,</w:t>
      </w:r>
      <w:r w:rsidR="00D77FAD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3A3291">
        <w:rPr>
          <w:rFonts w:cs="Times New Roman" w:hAnsi="Times New Roman" w:ascii="Times New Roman"/>
          <w:sz w:val="24"/>
          <w:szCs w:val="24"/>
        </w:rPr>
        <w:t>…</w:t>
      </w:r>
      <w:r w:rsidR="00D77FAD">
        <w:rPr>
          <w:rFonts w:cs="Times New Roman" w:hAnsi="Times New Roman" w:ascii="Times New Roman"/>
          <w:sz w:val="24"/>
          <w:szCs w:val="24"/>
        </w:rPr>
        <w:t xml:space="preserve"> kn bruto.</w:t>
      </w:r>
      <w:r w:rsidR="00A7547C">
        <w:rPr>
          <w:rFonts w:cs="Times New Roman" w:hAnsi="Times New Roman" w:ascii="Times New Roman"/>
          <w:sz w:val="24"/>
          <w:szCs w:val="24"/>
        </w:rPr>
        <w:t xml:space="preserve"> Ovo rješenje će se bez naznake iznosa nagrade objaviti na mrežnoj stranici e-Oglasna ploča sudova, a zainteresirane stranke mogu izvršiti uvid u ovo rješenje u stečajnoj pisarnici ovoga suda.</w:t>
      </w:r>
    </w:p>
    <w:p w:rsidRDefault="0075633D" w:rsidP="0075633D" w:rsidR="0075633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7547C" w:rsidP="00A7547C" w:rsidR="00A7547C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5633D" w:rsidP="00A7547C" w:rsidR="0075633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7547C" w:rsidP="0075633D" w:rsidR="00A7547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Stečajni upravitelj Želimir Uršulin je u obračunu nagrade od 4. srpnja 2016. zatražio</w:t>
      </w:r>
      <w:r w:rsidR="0075633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s obzirom da je u ovome stečajnom postupku unovčio imovinu u korist stečajne mase</w:t>
      </w:r>
      <w:r w:rsidR="0075633D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3A3291">
        <w:rPr>
          <w:rFonts w:cs="Times New Roman" w:hAnsi="Times New Roman" w:ascii="Times New Roman"/>
          <w:sz w:val="24"/>
          <w:szCs w:val="24"/>
        </w:rPr>
        <w:t>…</w:t>
      </w:r>
      <w:r w:rsidR="0075633D">
        <w:rPr>
          <w:rFonts w:cs="Times New Roman" w:hAnsi="Times New Roman" w:ascii="Times New Roman"/>
          <w:sz w:val="24"/>
          <w:szCs w:val="24"/>
        </w:rPr>
        <w:t xml:space="preserve"> kn,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5633D">
        <w:rPr>
          <w:rFonts w:cs="Times New Roman" w:hAnsi="Times New Roman" w:ascii="Times New Roman"/>
          <w:sz w:val="24"/>
          <w:szCs w:val="24"/>
        </w:rPr>
        <w:t xml:space="preserve">te </w:t>
      </w:r>
      <w:r>
        <w:rPr>
          <w:rFonts w:cs="Times New Roman" w:hAnsi="Times New Roman" w:ascii="Times New Roman"/>
          <w:sz w:val="24"/>
          <w:szCs w:val="24"/>
        </w:rPr>
        <w:t>da mu tijekom ovog stečaja nije sud određivao nagradu, da mu se ista odredi sukladno Uredbi o kriterijima i načinu obračuna i plaćanja nagrada stečajnim upraviteljima (</w:t>
      </w:r>
      <w:r w:rsidR="00013839">
        <w:rPr>
          <w:rFonts w:cs="Times New Roman" w:hAnsi="Times New Roman" w:ascii="Times New Roman"/>
          <w:sz w:val="24"/>
          <w:szCs w:val="24"/>
        </w:rPr>
        <w:t xml:space="preserve">dalje Uredbe, </w:t>
      </w:r>
      <w:r>
        <w:rPr>
          <w:rFonts w:cs="Times New Roman" w:hAnsi="Times New Roman" w:ascii="Times New Roman"/>
          <w:sz w:val="24"/>
          <w:szCs w:val="24"/>
        </w:rPr>
        <w:t xml:space="preserve">Narodne novine broj </w:t>
      </w:r>
      <w:r w:rsidR="00732978">
        <w:rPr>
          <w:rFonts w:cs="Times New Roman" w:hAnsi="Times New Roman" w:ascii="Times New Roman"/>
          <w:sz w:val="24"/>
          <w:szCs w:val="24"/>
        </w:rPr>
        <w:t>105/15</w:t>
      </w:r>
      <w:r>
        <w:rPr>
          <w:rFonts w:cs="Times New Roman" w:hAnsi="Times New Roman" w:ascii="Times New Roman"/>
          <w:sz w:val="24"/>
          <w:szCs w:val="24"/>
        </w:rPr>
        <w:t>).</w:t>
      </w:r>
    </w:p>
    <w:p w:rsidRDefault="00A7547C" w:rsidP="0075633D" w:rsidR="006A326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 obzirom na opseg poslova koje je ovaj stečajni upravitelj odradio tijekom ovog postupka i na količinu imovine koja je prodana, te prihode koji su ostvareni, sud je u skladu s čl.</w:t>
      </w:r>
      <w:r w:rsidR="0075633D">
        <w:rPr>
          <w:rFonts w:cs="Times New Roman" w:hAnsi="Times New Roman" w:ascii="Times New Roman"/>
          <w:sz w:val="24"/>
          <w:szCs w:val="24"/>
        </w:rPr>
        <w:t xml:space="preserve"> </w:t>
      </w:r>
      <w:r w:rsidR="006A3267">
        <w:rPr>
          <w:rFonts w:cs="Times New Roman" w:hAnsi="Times New Roman" w:ascii="Times New Roman"/>
          <w:sz w:val="24"/>
          <w:szCs w:val="24"/>
        </w:rPr>
        <w:t>4. Uredbe odlučio kao u izreci ovog rješenja.</w:t>
      </w:r>
    </w:p>
    <w:p w:rsidRDefault="0075633D" w:rsidP="006A3267" w:rsidR="0075633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13. ožujka 2017.</w:t>
      </w:r>
    </w:p>
    <w:p w:rsidRDefault="0075633D" w:rsidP="0075633D" w:rsidR="0075633D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UDAC</w:t>
      </w:r>
    </w:p>
    <w:p w:rsidRDefault="0075633D" w:rsidP="0075633D" w:rsidR="0075633D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Ksenija Flack-Makitan</w:t>
      </w:r>
      <w:r>
        <w:rPr>
          <w:rFonts w:hAnsi="Times New Roman" w:ascii="Times New Roman"/>
          <w:sz w:val="24"/>
          <w:szCs w:val="24"/>
        </w:rPr>
        <w:t>, v.r.</w:t>
      </w:r>
    </w:p>
    <w:p w:rsidRDefault="0075633D" w:rsidP="0075633D" w:rsidR="0075633D">
      <w:pPr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75633D" w:rsidP="0075633D" w:rsidR="0075633D" w:rsidRPr="00DC37B0">
      <w:pPr>
        <w:rPr>
          <w:rFonts w:hAnsi="Times New Roman" w:ascii="Times New Roman"/>
          <w:sz w:val="24"/>
          <w:szCs w:val="24"/>
        </w:rPr>
      </w:pPr>
    </w:p>
    <w:p w:rsidRDefault="0075633D" w:rsidP="0075633D" w:rsidR="0075633D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</w:p>
    <w:p w:rsidRDefault="0075633D" w:rsidP="0075633D" w:rsidR="0075633D" w:rsidRPr="00A913E0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913E0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6A3267" w:rsidP="006A3267" w:rsidR="006A32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5633D" w:rsidP="0075633D" w:rsidR="0075633D" w:rsidRPr="00DC37B0">
      <w:pPr>
        <w:jc w:val="both"/>
        <w:rPr>
          <w:rFonts w:hAnsi="Times New Roman" w:ascii="Times New Roman"/>
          <w:sz w:val="24"/>
          <w:szCs w:val="24"/>
        </w:rPr>
      </w:pPr>
    </w:p>
    <w:p w:rsidRDefault="0075633D" w:rsidP="0075633D" w:rsidR="0075633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75633D" w:rsidP="0075633D" w:rsidR="0075633D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633D" w:rsidP="0075633D" w:rsidR="0075633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Stečajnom upravitelju </w:t>
      </w:r>
      <w:r w:rsidR="006A3267">
        <w:rPr>
          <w:rFonts w:cs="Times New Roman" w:hAnsi="Times New Roman" w:ascii="Times New Roman"/>
          <w:sz w:val="24"/>
          <w:szCs w:val="24"/>
        </w:rPr>
        <w:t>Želimiru Uršulin iz I</w:t>
      </w:r>
      <w:r w:rsidR="007C2E7F">
        <w:rPr>
          <w:rFonts w:cs="Times New Roman" w:hAnsi="Times New Roman" w:ascii="Times New Roman"/>
          <w:sz w:val="24"/>
          <w:szCs w:val="24"/>
        </w:rPr>
        <w:t>vanca, Trg hrvatskih ivanovaca 9</w:t>
      </w:r>
    </w:p>
    <w:p w:rsidRDefault="0075633D" w:rsidP="0075633D" w:rsidR="0075633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E-</w:t>
      </w:r>
      <w:r w:rsidRPr="00DC37B0">
        <w:rPr>
          <w:rFonts w:hAnsi="Times New Roman" w:ascii="Times New Roman"/>
          <w:sz w:val="24"/>
          <w:szCs w:val="24"/>
        </w:rPr>
        <w:t>oglasna ploča ovog suda</w:t>
      </w:r>
      <w:r>
        <w:rPr>
          <w:rFonts w:hAnsi="Times New Roman" w:ascii="Times New Roman"/>
          <w:sz w:val="24"/>
          <w:szCs w:val="24"/>
        </w:rPr>
        <w:t>, bez naznake iznosa</w:t>
      </w:r>
    </w:p>
    <w:p w:rsidRDefault="006A3267" w:rsidP="0075633D" w:rsidR="006A326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633D" w:rsidP="0075633D" w:rsidR="0075633D">
      <w:pPr>
        <w:rPr>
          <w:rFonts w:cs="Times New Roman" w:hAnsi="Times New Roman" w:ascii="Times New Roman"/>
          <w:sz w:val="24"/>
          <w:szCs w:val="24"/>
        </w:rPr>
      </w:pPr>
    </w:p>
    <w:p w:rsidRDefault="0075633D" w:rsidP="0075633D" w:rsidR="0075633D" w:rsidRPr="006E1EA7">
      <w:pPr>
        <w:rPr>
          <w:rFonts w:cs="Times New Roman" w:hAnsi="Times New Roman" w:ascii="Times New Roman"/>
          <w:sz w:val="24"/>
          <w:szCs w:val="24"/>
        </w:rPr>
      </w:pPr>
    </w:p>
    <w:p w:rsidRDefault="0075633D" w:rsidP="0075633D" w:rsidR="0075633D" w:rsidRPr="005F65A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75633D" w:rsidR="0075633D" w:rsidRPr="005F65A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5A2" w:rsidP="0075633D" w:rsidR="00BD05A2">
      <w:pPr>
        <w:spacing w:lineRule="auto" w:line="240" w:after="0"/>
      </w:pPr>
      <w:r>
        <w:separator/>
      </w:r>
    </w:p>
  </w:endnote>
  <w:endnote w:id="0" w:type="continuationSeparator">
    <w:p w:rsidRDefault="00BD05A2" w:rsidP="0075633D" w:rsidR="00BD05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5A2" w:rsidP="0075633D" w:rsidR="00BD05A2">
      <w:pPr>
        <w:spacing w:lineRule="auto" w:line="240" w:after="0"/>
      </w:pPr>
      <w:r>
        <w:separator/>
      </w:r>
    </w:p>
  </w:footnote>
  <w:footnote w:id="0" w:type="continuationSeparator">
    <w:p w:rsidRDefault="00BD05A2" w:rsidP="0075633D" w:rsidR="00BD05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9981067"/>
      <w:docPartObj>
        <w:docPartGallery w:val="Page Numbers (Top of Page)"/>
        <w:docPartUnique/>
      </w:docPartObj>
    </w:sdtPr>
    <w:sdtEndPr/>
    <w:sdtContent>
      <w:p w:rsidRDefault="0075633D" w:rsidR="006A3267" w:rsidRPr="006A326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A326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A326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A326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57F4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A326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A3267" w:rsidR="0075633D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75633D">
          <w:rPr>
            <w:rFonts w:cs="Times New Roman" w:hAnsi="Times New Roman" w:ascii="Times New Roman"/>
            <w:sz w:val="24"/>
            <w:szCs w:val="24"/>
          </w:rPr>
          <w:t>Poslovni broj: 5 St-409/13-</w:t>
        </w:r>
        <w:r>
          <w:rPr>
            <w:rFonts w:cs="Times New Roman" w:hAnsi="Times New Roman" w:ascii="Times New Roman"/>
            <w:sz w:val="24"/>
            <w:szCs w:val="24"/>
          </w:rPr>
          <w:t>130</w:t>
        </w:r>
      </w:p>
    </w:sdtContent>
  </w:sdt>
  <w:p w:rsidRDefault="0075633D" w:rsidR="007563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33D" w:rsidR="0075633D" w:rsidRPr="0075633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75633D">
      <w:rPr>
        <w:rFonts w:cs="Times New Roman" w:hAnsi="Times New Roman" w:ascii="Times New Roman"/>
        <w:sz w:val="24"/>
        <w:szCs w:val="24"/>
      </w:rPr>
      <w:t>Poslovni broj: 5 St-409/13-</w:t>
    </w:r>
    <w:r>
      <w:rPr>
        <w:rFonts w:cs="Times New Roman" w:hAnsi="Times New Roman" w:ascii="Times New Roman"/>
        <w:sz w:val="24"/>
        <w:szCs w:val="24"/>
      </w:rPr>
      <w:t>130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65AC"/>
    <w:rsid w:val="00013839"/>
    <w:rsid w:val="003A3291"/>
    <w:rsid w:val="005F65AC"/>
    <w:rsid w:val="006A3267"/>
    <w:rsid w:val="00732978"/>
    <w:rsid w:val="0075633D"/>
    <w:rsid w:val="007C2E7F"/>
    <w:rsid w:val="008A3D8F"/>
    <w:rsid w:val="008E05C7"/>
    <w:rsid w:val="00A7547C"/>
    <w:rsid w:val="00BD05A2"/>
    <w:rsid w:val="00C57F4A"/>
    <w:rsid w:val="00D77FAD"/>
    <w:rsid w:val="00E64770"/>
    <w:rsid w:val="00E72474"/>
    <w:rsid w:val="00EF41AA"/>
    <w:rsid w:val="00F3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633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5633D"/>
  </w:style>
  <w:style w:styleId="Podnoje" w:type="paragraph">
    <w:name w:val="footer"/>
    <w:basedOn w:val="Normal"/>
    <w:link w:val="PodnojeChar"/>
    <w:uiPriority w:val="99"/>
    <w:unhideWhenUsed/>
    <w:rsid w:val="0075633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5633D"/>
  </w:style>
  <w:style w:styleId="Tekstbalonia" w:type="paragraph">
    <w:name w:val="Balloon Text"/>
    <w:basedOn w:val="Normal"/>
    <w:link w:val="TekstbaloniaChar"/>
    <w:uiPriority w:val="99"/>
    <w:semiHidden/>
    <w:unhideWhenUsed/>
    <w:rsid w:val="006A32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32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7F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F4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F4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F4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F4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5633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5633D"/>
  </w:style>
  <w:style w:styleId="Podnoje" w:type="paragraph">
    <w:name w:val="footer"/>
    <w:basedOn w:val="Normal"/>
    <w:link w:val="PodnojeChar"/>
    <w:uiPriority w:val="99"/>
    <w:unhideWhenUsed/>
    <w:rsid w:val="0075633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5633D"/>
  </w:style>
  <w:style w:styleId="Tekstbalonia" w:type="paragraph">
    <w:name w:val="Balloon Text"/>
    <w:basedOn w:val="Normal"/>
    <w:link w:val="TekstbaloniaChar"/>
    <w:uiPriority w:val="99"/>
    <w:semiHidden/>
    <w:unhideWhenUsed/>
    <w:rsid w:val="006A32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32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7F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F4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F4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F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F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St-409/2013-131</izvorni_sadrzaj>
    <derivirana_varijabla naziv="DomainObject.Oznaka_1">St-409/2013-131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2016.</izvorni_sadrzaj>
    <derivirana_varijabla naziv="DomainObject.Predmet.DatumRjesavanja_1">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otvoren: 19.12.2000. (rj. od 
14.12.2000.br. St-66/00-10). Ogl. ploča: 
19.12.2000.NN-1/00 od 5. 1. 2000.</izvorni_sadrzaj>
    <derivirana_varijabla naziv="DomainObject.Predmet.Opis_1">Stečaj otvoren: 19.12.2000. (rj. od 
14.12.2000.br. St-66/00-10). Ogl. ploča: 
19.12.2000.NN-1/00 od 5. 1. 2000.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St-409/2013</izvorni_sadrzaj>
    <derivirana_varijabla naziv="DomainObject.Predmet.OznakaBroj_1">St-409/2013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 dioničko društvo za promet robom u stečaju</izvorni_sadrzaj>
    <derivirana_varijabla naziv="DomainObject.Predmet.ProtustrankaFormated_1">  IMA dioničko društvo za promet robom u stečaju</derivirana_varijabla>
  </DomainObject.Predmet.ProtustrankaFormated>
  <DomainObject.Predmet.ProtustrankaFormatedOIB>
    <izvorni_sadrzaj>  IMA dioničko društvo za promet robom u stečaju, OIB 53807176667</izvorni_sadrzaj>
    <derivirana_varijabla naziv="DomainObject.Predmet.ProtustrankaFormatedOIB_1">  IMA dioničko društvo za promet robom u stečaju, OIB 53807176667</derivirana_varijabla>
  </DomainObject.Predmet.ProtustrankaFormatedOIB>
  <DomainObject.Predmet.ProtustrankaFormatedWithAdress>
    <izvorni_sadrzaj> IMA dioničko društvo za promet robom u stečaju, Trg Hrvatskih Ivanovaca 1, 42240 Ivanec</izvorni_sadrzaj>
    <derivirana_varijabla naziv="DomainObject.Predmet.ProtustrankaFormatedWithAdress_1"> IMA dioničko društvo za promet robom u stečaju, Trg Hrvatskih Ivanovaca 1, 42240 Ivanec</derivirana_varijabla>
  </DomainObject.Predmet.ProtustrankaFormatedWithAdress>
  <DomainObject.Predmet.ProtustrankaFormatedWithAdressOIB>
    <izvorni_sadrzaj> IMA dioničko društvo za promet robom u stečaju, OIB 53807176667, Trg Hrvatskih Ivanovaca 1, 42240 Ivanec</izvorni_sadrzaj>
    <derivirana_varijabla naziv="DomainObject.Predmet.ProtustrankaFormatedWithAdressOIB_1"> IMA dioničko društvo za promet robom u stečaju, OIB 53807176667, Trg Hrvatskih Ivanovaca 1, 42240 Ivanec</derivirana_varijabla>
  </DomainObject.Predmet.ProtustrankaFormatedWithAdressOIB>
  <DomainObject.Predmet.ProtustrankaWithAdress>
    <izvorni_sadrzaj>IMA dioničko društvo za promet robom u stečaju Trg Hrvatskih Ivanovaca 1, 42240 Ivanec</izvorni_sadrzaj>
    <derivirana_varijabla naziv="DomainObject.Predmet.ProtustrankaWithAdress_1">IMA dioničko društvo za promet robom u stečaju Trg Hrvatskih Ivanovaca 1, 42240 Ivanec</derivirana_varijabla>
  </DomainObject.Predmet.ProtustrankaWithAdress>
  <DomainObject.Predmet.ProtustrankaWithAdressOIB>
    <izvorni_sadrzaj>IMA dioničko društvo za promet robom u stečaju, OIB 53807176667, Trg Hrvatskih Ivanovaca 1, 42240 Ivanec</izvorni_sadrzaj>
    <derivirana_varijabla naziv="DomainObject.Predmet.ProtustrankaWithAdressOIB_1">IMA dioničko društvo za promet robom u stečaju, OIB 53807176667, Trg Hrvatskih Ivanovaca 1, 42240 Ivanec</derivirana_varijabla>
  </DomainObject.Predmet.ProtustrankaWithAdressOIB>
  <DomainObject.Predmet.ProtustrankaNazivFormated>
    <izvorni_sadrzaj>IMA dioničko društvo za promet robom u stečaju</izvorni_sadrzaj>
    <derivirana_varijabla naziv="DomainObject.Predmet.ProtustrankaNazivFormated_1">IMA dioničko društvo za promet robom u stečaju</derivirana_varijabla>
  </DomainObject.Predmet.ProtustrankaNazivFormated>
  <DomainObject.Predmet.ProtustrankaNazivFormatedOIB>
    <izvorni_sadrzaj>IMA dioničko društvo za promet robom u stečaju, OIB 53807176667</izvorni_sadrzaj>
    <derivirana_varijabla naziv="DomainObject.Predmet.ProtustrankaNazivFormatedOIB_1">IMA dioničko društvo za promet robom u stečaju, OIB 53807176667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Dragutin Šagi, direktor IMA d.d. Ivanec</izvorni_sadrzaj>
    <derivirana_varijabla naziv="DomainObject.Predmet.StrankaFormated_1">  Dragutin Šagi, direktor IMA d.d. Ivanec</derivirana_varijabla>
  </DomainObject.Predmet.StrankaFormated>
  <DomainObject.Predmet.StrankaFormatedOIB>
    <izvorni_sadrzaj>  Dragutin Šagi, direktor IMA d.d. Ivanec</izvorni_sadrzaj>
    <derivirana_varijabla naziv="DomainObject.Predmet.StrankaFormatedOIB_1">  Dragutin Šagi, direktor IMA d.d. Ivanec</derivirana_varijabla>
  </DomainObject.Predmet.StrankaFormatedOIB>
  <DomainObject.Predmet.StrankaFormatedWithAdress>
    <izvorni_sadrzaj> Dragutin Šagi, direktor IMA d.d. Ivanec, Vidovečka 43, 42000 Varaždin</izvorni_sadrzaj>
    <derivirana_varijabla naziv="DomainObject.Predmet.StrankaFormatedWithAdress_1"> Dragutin Šagi, direktor IMA d.d. Ivanec, Vidovečka 43, 42000 Varaždin</derivirana_varijabla>
  </DomainObject.Predmet.StrankaFormatedWithAdress>
  <DomainObject.Predmet.StrankaFormatedWithAdressOIB>
    <izvorni_sadrzaj> Dragutin Šagi, direktor IMA d.d. Ivanec, Vidovečka 43, 42000 Varaždin</izvorni_sadrzaj>
    <derivirana_varijabla naziv="DomainObject.Predmet.StrankaFormatedWithAdressOIB_1"> Dragutin Šagi, direktor IMA d.d. Ivanec, Vidovečka 43, 42000 Varaždin</derivirana_varijabla>
  </DomainObject.Predmet.StrankaFormatedWithAdressOIB>
  <DomainObject.Predmet.StrankaWithAdress>
    <izvorni_sadrzaj>Dragutin Šagi, direktor IMA d.d. Ivanec Vidovečka 43,42000 Varaždin</izvorni_sadrzaj>
    <derivirana_varijabla naziv="DomainObject.Predmet.StrankaWithAdress_1">Dragutin Šagi, direktor IMA d.d. Ivanec Vidovečka 43,42000 Varaždin</derivirana_varijabla>
  </DomainObject.Predmet.StrankaWithAdress>
  <DomainObject.Predmet.StrankaWithAdressOIB>
    <izvorni_sadrzaj>Dragutin Šagi, direktor IMA d.d. Ivanec, Vidovečka 43,42000 Varaždin</izvorni_sadrzaj>
    <derivirana_varijabla naziv="DomainObject.Predmet.StrankaWithAdressOIB_1">Dragutin Šagi, direktor IMA d.d. Ivanec, Vidovečka 43,42000 Varaždin</derivirana_varijabla>
  </DomainObject.Predmet.StrankaWithAdressOIB>
  <DomainObject.Predmet.StrankaNazivFormated>
    <izvorni_sadrzaj>Dragutin Šagi, direktor IMA d.d. Ivanec</izvorni_sadrzaj>
    <derivirana_varijabla naziv="DomainObject.Predmet.StrankaNazivFormated_1">Dragutin Šagi, direktor IMA d.d. Ivanec</derivirana_varijabla>
  </DomainObject.Predmet.StrankaNazivFormated>
  <DomainObject.Predmet.StrankaNazivFormatedOIB>
    <izvorni_sadrzaj>Dragutin Šagi, direktor IMA d.d. Ivanec</izvorni_sadrzaj>
    <derivirana_varijabla naziv="DomainObject.Predmet.StrankaNazivFormatedOIB_1">Dragutin Šagi, direktor IMA d.d. Ivanec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Dragutin Šagi, direktor IMA d.d. Ivanec</item>
    </izvorni_sadrzaj>
    <derivirana_varijabla naziv="DomainObject.Predmet.StrankaListFormated_1">
      <item>Dragutin Šagi, direktor IMA d.d. Ivanec</item>
    </derivirana_varijabla>
  </DomainObject.Predmet.StrankaListFormated>
  <DomainObject.Predmet.StrankaListFormatedOIB>
    <izvorni_sadrzaj>
      <item>Dragutin Šagi, direktor IMA d.d. Ivanec</item>
    </izvorni_sadrzaj>
    <derivirana_varijabla naziv="DomainObject.Predmet.StrankaListFormatedOIB_1">
      <item>Dragutin Šagi, direktor IMA d.d. Ivanec</item>
    </derivirana_varijabla>
  </DomainObject.Predmet.StrankaListFormatedOIB>
  <DomainObject.Predmet.StrankaListFormatedWithAdress>
    <izvorni_sadrzaj>
      <item>Dragutin Šagi, direktor IMA d.d. Ivanec, Vidovečka 43, 42000 Varaždin</item>
    </izvorni_sadrzaj>
    <derivirana_varijabla naziv="DomainObject.Predmet.StrankaListFormatedWithAdress_1">
      <item>Dragutin Šagi, direktor IMA d.d. Ivanec, Vidovečka 43, 42000 Varaždin</item>
    </derivirana_varijabla>
  </DomainObject.Predmet.StrankaListFormatedWithAdress>
  <DomainObject.Predmet.StrankaListFormatedWithAdressOIB>
    <izvorni_sadrzaj>
      <item>Dragutin Šagi, direktor IMA d.d. Ivanec, Vidovečka 43, 42000 Varaždin</item>
    </izvorni_sadrzaj>
    <derivirana_varijabla naziv="DomainObject.Predmet.StrankaListFormatedWithAdressOIB_1">
      <item>Dragutin Šagi, direktor IMA d.d. Ivanec, Vidovečka 43, 42000 Varaždin</item>
    </derivirana_varijabla>
  </DomainObject.Predmet.StrankaListFormatedWithAdressOIB>
  <DomainObject.Predmet.StrankaListNazivFormated>
    <izvorni_sadrzaj>
      <item>Dragutin Šagi, direktor IMA d.d. Ivanec</item>
    </izvorni_sadrzaj>
    <derivirana_varijabla naziv="DomainObject.Predmet.StrankaListNazivFormated_1">
      <item>Dragutin Šagi, direktor IMA d.d. Ivanec</item>
    </derivirana_varijabla>
  </DomainObject.Predmet.StrankaListNazivFormated>
  <DomainObject.Predmet.StrankaListNazivFormatedOIB>
    <izvorni_sadrzaj>
      <item>Dragutin Šagi, direktor IMA d.d. Ivanec</item>
    </izvorni_sadrzaj>
    <derivirana_varijabla naziv="DomainObject.Predmet.StrankaListNazivFormatedOIB_1">
      <item>Dragutin Šagi, direktor IMA d.d. Ivanec</item>
    </derivirana_varijabla>
  </DomainObject.Predmet.StrankaListNazivFormatedOIB>
  <DomainObject.Predmet.ProtuStrankaListFormated>
    <izvorni_sadrzaj>
      <item>IMA dioničko društvo za promet robom u stečaju</item>
    </izvorni_sadrzaj>
    <derivirana_varijabla naziv="DomainObject.Predmet.ProtuStrankaListFormated_1">
      <item>IMA dioničko društvo za promet robom u stečaju</item>
    </derivirana_varijabla>
  </DomainObject.Predmet.ProtuStrankaListFormated>
  <DomainObject.Predmet.ProtuStrankaListFormatedOIB>
    <izvorni_sadrzaj>
      <item>IMA dioničko društvo za promet robom u stečaju, OIB 53807176667</item>
    </izvorni_sadrzaj>
    <derivirana_varijabla naziv="DomainObject.Predmet.ProtuStrankaListFormatedOIB_1">
      <item>IMA dioničko društvo za promet robom u stečaju, OIB 53807176667</item>
    </derivirana_varijabla>
  </DomainObject.Predmet.ProtuStrankaListFormatedOIB>
  <DomainObject.Predmet.ProtuStrankaListFormatedWithAdress>
    <izvorni_sadrzaj>
      <item>IMA dioničko društvo za promet robom u stečaju, Trg Hrvatskih Ivanovaca 1, 42240 Ivanec</item>
    </izvorni_sadrzaj>
    <derivirana_varijabla naziv="DomainObject.Predmet.ProtuStrankaListFormatedWithAdress_1">
      <item>IMA dioničko društvo za promet robom u stečaju, Trg Hrvatskih Ivanovaca 1, 42240 Ivanec</item>
    </derivirana_varijabla>
  </DomainObject.Predmet.ProtuStrankaListFormatedWithAdress>
  <DomainObject.Predmet.ProtuStrankaListFormatedWithAdressOIB>
    <izvorni_sadrzaj>
      <item>IMA dioničko društvo za promet robom u stečaju, OIB 53807176667, Trg Hrvatskih Ivanovaca 1, 42240 Ivanec</item>
    </izvorni_sadrzaj>
    <derivirana_varijabla naziv="DomainObject.Predmet.ProtuStrankaListFormatedWithAdressOIB_1">
      <item>IMA dioničko društvo za promet robom u stečaju, OIB 53807176667, Trg Hrvatskih Ivanovaca 1, 42240 Ivanec</item>
    </derivirana_varijabla>
  </DomainObject.Predmet.ProtuStrankaListFormatedWithAdressOIB>
  <DomainObject.Predmet.ProtuStrankaListNazivFormated>
    <izvorni_sadrzaj>
      <item>IMA dioničko društvo za promet robom u stečaju</item>
    </izvorni_sadrzaj>
    <derivirana_varijabla naziv="DomainObject.Predmet.ProtuStrankaListNazivFormated_1">
      <item>IMA dioničko društvo za promet robom u stečaju</item>
    </derivirana_varijabla>
  </DomainObject.Predmet.ProtuStrankaListNazivFormated>
  <DomainObject.Predmet.ProtuStrankaListNazivFormatedOIB>
    <izvorni_sadrzaj>
      <item>IMA dioničko društvo za promet robom u stečaju, OIB 53807176667</item>
    </izvorni_sadrzaj>
    <derivirana_varijabla naziv="DomainObject.Predmet.ProtuStrankaListNazivFormatedOIB_1">
      <item>IMA dioničko društvo za promet robom u stečaju, OIB 53807176667</item>
    </derivirana_varijabla>
  </DomainObject.Predmet.ProtuStrankaListNazivFormatedOIB>
  <DomainObject.Predmet.OstaliListFormated>
    <izvorni_sadrzaj>
      <item>BOJAN BREZOVEC</item>
      <item>NARODNE NOVINE d.d.</item>
      <item>OPĆINSKO DRŽ. ODVJETNIŠTVO U CRIKVENICI</item>
      <item>Želimir Uršulin</item>
      <item>NEKRETNINE BREZA društvo s ograničenom odgovornošću za trgovinu i usluge</item>
    </izvorni_sadrzaj>
    <derivirana_varijabla naziv="DomainObject.Predmet.OstaliListFormated_1">
      <item>BOJAN BREZOVEC</item>
      <item>NARODNE NOVINE d.d.</item>
      <item>OPĆINSKO DRŽ. ODVJETNIŠTVO U CRIKVENICI</item>
      <item>Želimir Uršulin</item>
      <item>NEKRETNINE BREZA društvo s ograničenom odgovornošću za trgovinu i usluge</item>
    </derivirana_varijabla>
  </DomainObject.Predmet.OstaliListFormated>
  <DomainObject.Predmet.OstaliListFormatedOIB>
    <izvorni_sadrzaj>
      <item>BOJAN BREZOVEC</item>
      <item>NARODNE NOVINE d.d.</item>
      <item>OPĆINSKO DRŽ. ODVJETNIŠTVO U CRIKVENICI</item>
      <item>Želimir Uršulin, OIB 03842320752</item>
      <item>NEKRETNINE BREZA društvo s ograničenom odgovornošću za trgovinu i usluge, OIB 12170333682</item>
    </izvorni_sadrzaj>
    <derivirana_varijabla naziv="DomainObject.Predmet.OstaliListFormatedOIB_1">
      <item>BOJAN BREZOVEC</item>
      <item>NARODNE NOVINE d.d.</item>
      <item>OPĆINSKO DRŽ. ODVJETNIŠTVO U CRIKVENICI</item>
      <item>Želimir Uršulin, OIB 03842320752</item>
      <item>NEKRETNINE BREZA društvo s ograničenom odgovornošću za trgovinu i usluge, OIB 12170333682</item>
    </derivirana_varijabla>
  </DomainObject.Predmet.OstaliListFormatedOIB>
  <DomainObject.Predmet.OstaliListFormatedWithAdress>
    <izvorni_sadrzaj>
      <item>BOJAN BREZOVEC, Franje Pusta 2, 42240 Ivanec</item>
      <item>NARODNE NOVINE d.d., Ul. Sr. Njemačke 6, 10 000 Zagreb</item>
      <item>OPĆINSKO DRŽ. ODVJETNIŠTVO U CRIKVENICI, Kralja Tomislava 85 a, 51 260 Crikvenica</item>
      <item>Želimir Uršulin, Trg hrvatskih ivanovaca 9, 42240 Ivanec</item>
      <item>NEKRETNINE BREZA društvo s ograničenom odgovornošću za trgovinu i usluge, Kralja Tomislava 9, 21460 Stari Grad</item>
    </izvorni_sadrzaj>
    <derivirana_varijabla naziv="DomainObject.Predmet.OstaliListFormatedWithAdress_1">
      <item>BOJAN BREZOVEC, Franje Pusta 2, 42240 Ivanec</item>
      <item>NARODNE NOVINE d.d., Ul. Sr. Njemačke 6, 10 000 Zagreb</item>
      <item>OPĆINSKO DRŽ. ODVJETNIŠTVO U CRIKVENICI, Kralja Tomislava 85 a, 51 260 Crikvenica</item>
      <item>Želimir Uršulin, Trg hrvatskih ivanovaca 9, 42240 Ivanec</item>
      <item>NEKRETNINE BREZA društvo s ograničenom odgovornošću za trgovinu i usluge, Kralja Tomislava 9, 21460 Stari Grad</item>
    </derivirana_varijabla>
  </DomainObject.Predmet.OstaliListFormatedWithAdress>
  <DomainObject.Predmet.OstaliListFormatedWithAdressOIB>
    <izvorni_sadrzaj>
      <item>BOJAN BREZOVEC, Franje Pusta 2, 42240 Ivanec</item>
      <item>NARODNE NOVINE d.d., Ul. Sr. Njemačke 6, 10 000 Zagreb</item>
      <item>OPĆINSKO DRŽ. ODVJETNIŠTVO U CRIKVENICI, Kralja Tomislava 85 a, 51 260 Crikvenica</item>
      <item>Želimir Uršulin, OIB 03842320752, Trg hrvatskih ivanovaca 9, 42240 Ivanec</item>
      <item>NEKRETNINE BREZA društvo s ograničenom odgovornošću za trgovinu i usluge, OIB 12170333682, Kralja Tomislava 9, 21460 Stari Grad</item>
    </izvorni_sadrzaj>
    <derivirana_varijabla naziv="DomainObject.Predmet.OstaliListFormatedWithAdressOIB_1">
      <item>BOJAN BREZOVEC, Franje Pusta 2, 42240 Ivanec</item>
      <item>NARODNE NOVINE d.d., Ul. Sr. Njemačke 6, 10 000 Zagreb</item>
      <item>OPĆINSKO DRŽ. ODVJETNIŠTVO U CRIKVENICI, Kralja Tomislava 85 a, 51 260 Crikvenica</item>
      <item>Želimir Uršulin, OIB 03842320752, Trg hrvatskih ivanovaca 9, 42240 Ivanec</item>
      <item>NEKRETNINE BREZA društvo s ograničenom odgovornošću za trgovinu i usluge, OIB 12170333682, Kralja Tomislava 9, 21460 Stari Grad</item>
    </derivirana_varijabla>
  </DomainObject.Predmet.OstaliListFormatedWithAdressOIB>
  <DomainObject.Predmet.OstaliListNazivFormated>
    <izvorni_sadrzaj>
      <item>BOJAN BREZOVEC</item>
      <item>NARODNE NOVINE d.d.</item>
      <item>OPĆINSKO DRŽ. ODVJETNIŠTVO U CRIKVENICI</item>
      <item>Želimir Uršulin</item>
      <item>NEKRETNINE BREZA društvo s ograničenom odgovornošću za trgovinu i usluge</item>
    </izvorni_sadrzaj>
    <derivirana_varijabla naziv="DomainObject.Predmet.OstaliListNazivFormated_1">
      <item>BOJAN BREZOVEC</item>
      <item>NARODNE NOVINE d.d.</item>
      <item>OPĆINSKO DRŽ. ODVJETNIŠTVO U CRIKVENICI</item>
      <item>Želimir Uršulin</item>
      <item>NEKRETNINE BREZA društvo s ograničenom odgovornošću za trgovinu i usluge</item>
    </derivirana_varijabla>
  </DomainObject.Predmet.OstaliListNazivFormated>
  <DomainObject.Predmet.OstaliListNazivFormatedOIB>
    <izvorni_sadrzaj>
      <item>BOJAN BREZOVEC</item>
      <item>NARODNE NOVINE d.d.</item>
      <item>OPĆINSKO DRŽ. ODVJETNIŠTVO U CRIKVENICI</item>
      <item>Želimir Uršulin, OIB 03842320752</item>
      <item>NEKRETNINE BREZA društvo s ograničenom odgovornošću za trgovinu i usluge, OIB 12170333682</item>
    </izvorni_sadrzaj>
    <derivirana_varijabla naziv="DomainObject.Predmet.OstaliListNazivFormatedOIB_1">
      <item>BOJAN BREZOVEC</item>
      <item>NARODNE NOVINE d.d.</item>
      <item>OPĆINSKO DRŽ. ODVJETNIŠTVO U CRIKVENICI</item>
      <item>Želimir Uršulin, OIB 03842320752</item>
      <item>NEKRETNINE BREZA društvo s ograničenom odgovornošću za trgovinu i usluge, OIB 12170333682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St-409/2013-131</izvorni_sadrzaj>
    <derivirana_varijabla naziv="DomainObject.PoslovniBrojDokumenta_1">St-409/2013-131</derivirana_varijabla>
  </DomainObject.PoslovniBrojDokumenta>
  <DomainObject.Predmet.StrankaIDrugi>
    <izvorni_sadrzaj>Dragutin Šagi, direktor IMA d.d. Ivanec</izvorni_sadrzaj>
    <derivirana_varijabla naziv="DomainObject.Predmet.StrankaIDrugi_1">Dragutin Šagi, direktor IMA d.d. Ivanec</derivirana_varijabla>
  </DomainObject.Predmet.StrankaIDrugi>
  <DomainObject.Predmet.ProtustrankaIDrugi>
    <izvorni_sadrzaj>IMA dioničko društvo za promet robom u stečaju</izvorni_sadrzaj>
    <derivirana_varijabla naziv="DomainObject.Predmet.ProtustrankaIDrugi_1">IMA dioničko društvo za promet robom u stečaju</derivirana_varijabla>
  </DomainObject.Predmet.ProtustrankaIDrugi>
  <DomainObject.Predmet.StrankaIDrugiAdressOIB>
    <izvorni_sadrzaj>Dragutin Šagi, direktor IMA d.d. Ivanec, Vidovečka 43, 42000 Varaždin</izvorni_sadrzaj>
    <derivirana_varijabla naziv="DomainObject.Predmet.StrankaIDrugiAdressOIB_1">Dragutin Šagi, direktor IMA d.d. Ivanec, Vidovečka 43, 42000 Varaždin</derivirana_varijabla>
  </DomainObject.Predmet.StrankaIDrugiAdressOIB>
  <DomainObject.Predmet.ProtustrankaIDrugiAdressOIB>
    <izvorni_sadrzaj>IMA dioničko društvo za promet robom u stečaju, OIB 53807176667, Trg Hrvatskih Ivanovaca 1, 42240 Ivanec</izvorni_sadrzaj>
    <derivirana_varijabla naziv="DomainObject.Predmet.ProtustrankaIDrugiAdressOIB_1">IMA dioničko društvo za promet robom u stečaju, OIB 53807176667, Trg Hrvatskih Ivanovaca 1,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veljače 2016.</izvorni_sadrzaj>
    <derivirana_varijabla naziv="DomainObject.Predmet.OdlukaRjesenje.DatumDonosenjaOdluke_1">1. veljače 2016.</derivirana_varijabla>
  </DomainObject.Predmet.OdlukaRjesenje.DatumDonosenjaOdluke>
  <DomainObject.Predmet.OdlukaRjesenje.DatumPravomocnosti>
    <izvorni_sadrzaj>11. veljače 2016.</izvorni_sadrzaj>
    <derivirana_varijabla naziv="DomainObject.Predmet.OdlukaRjesenje.DatumPravomocnosti_1">11. veljače 2016.</derivirana_varijabla>
  </DomainObject.Predmet.OdlukaRjesenje.DatumPravomocnosti>
  <DomainObject.Predmet.OdlukaRjesenje.Oznaka>
    <izvorni_sadrzaj>St-409/2013-127</izvorni_sadrzaj>
    <derivirana_varijabla naziv="DomainObject.Predmet.OdlukaRjesenje.Oznaka_1">St-409/2013-127</derivirana_varijabla>
  </DomainObject.Predmet.OdlukaRjesenje.Oznaka>
  <DomainObject.Predmet.SudioniciListNaziv>
    <izvorni_sadrzaj>
      <item>BOJAN BREZOVEC</item>
      <item>NARODNE NOVINE d.d.</item>
      <item>IMA dioničko društvo za promet robom u stečaju</item>
      <item>OPĆINSKO DRŽ. ODVJETNIŠTVO U CRIKVENICI</item>
      <item>Želimir Uršulin</item>
      <item>Dragutin Šagi, direktor IMA d.d. Ivanec</item>
      <item>NEKRETNINE BREZA društvo s ograničenom odgovornošću za trgovinu i usluge</item>
    </izvorni_sadrzaj>
    <derivirana_varijabla naziv="DomainObject.Predmet.SudioniciListNaziv_1">
      <item>BOJAN BREZOVEC</item>
      <item>NARODNE NOVINE d.d.</item>
      <item>IMA dioničko društvo za promet robom u stečaju</item>
      <item>OPĆINSKO DRŽ. ODVJETNIŠTVO U CRIKVENICI</item>
      <item>Želimir Uršulin</item>
      <item>Dragutin Šagi, direktor IMA d.d. Ivanec</item>
      <item>NEKRETNINE BREZA društvo s ograničenom odgovornošću za trgovinu i usluge</item>
    </derivirana_varijabla>
  </DomainObject.Predmet.SudioniciListNaziv>
  <DomainObject.Predmet.SudioniciListAdressOIB>
    <izvorni_sadrzaj>
      <item>BOJAN BREZOVEC, Franje Pusta 2,42240 Ivanec</item>
      <item>NARODNE NOVINE d.d., Ul. Sr. Njemačke 6,10 000 Zagreb</item>
      <item>IMA dioničko društvo za promet robom u stečaju, OIB 53807176667, Trg Hrvatskih Ivanovaca 1,42240 Ivanec</item>
      <item>OPĆINSKO DRŽ. ODVJETNIŠTVO U CRIKVENICI, Kralja Tomislava 85 a,51 260 Crikvenica</item>
      <item>Želimir Uršulin, OIB 03842320752, Trg hrvatskih ivanovaca 9,42240 Ivanec</item>
      <item>Dragutin Šagi, direktor IMA d.d. Ivanec, Vidovečka 43,42000 Varaždin</item>
      <item>NEKRETNINE BREZA društvo s ograničenom odgovornošću za trgovinu i usluge, OIB 12170333682, Kralja Tomislava 9,21460 Stari Grad</item>
    </izvorni_sadrzaj>
    <derivirana_varijabla naziv="DomainObject.Predmet.SudioniciListAdressOIB_1">
      <item>BOJAN BREZOVEC, Franje Pusta 2,42240 Ivanec</item>
      <item>NARODNE NOVINE d.d., Ul. Sr. Njemačke 6,10 000 Zagreb</item>
      <item>IMA dioničko društvo za promet robom u stečaju, OIB 53807176667, Trg Hrvatskih Ivanovaca 1,42240 Ivanec</item>
      <item>OPĆINSKO DRŽ. ODVJETNIŠTVO U CRIKVENICI, Kralja Tomislava 85 a,51 260 Crikvenica</item>
      <item>Želimir Uršulin, OIB 03842320752, Trg hrvatskih ivanovaca 9,42240 Ivanec</item>
      <item>Dragutin Šagi, direktor IMA d.d. Ivanec, Vidovečka 43,42000 Varaždin</item>
      <item>NEKRETNINE BREZA društvo s ograničenom odgovornošću za trgovinu i usluge, OIB 12170333682, Kralja Tomislava 9,21460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53807176667</item>
      <item>, OIB null</item>
      <item>, OIB 03842320752</item>
      <item>, OIB null</item>
      <item>, OIB 12170333682</item>
    </izvorni_sadrzaj>
    <derivirana_varijabla naziv="DomainObject.Predmet.SudioniciListNazivOIB_1">
      <item>, OIB null</item>
      <item>, OIB null</item>
      <item>, OIB 53807176667</item>
      <item>, OIB null</item>
      <item>, OIB 03842320752</item>
      <item>, OIB null</item>
      <item>, OIB 12170333682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1864</properties:Characters>
  <properties:Lines>51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2017-03-13T06:44:00Z</dcterms:created>
  <dc:creator>Ksenija Flack Makitan</dc:creator>
  <cp:lastModifiedBy>Lea Rogina</cp:lastModifiedBy>
  <cp:lastPrinted>2017-03-13T08:39:00Z</cp:lastPrinted>
  <dcterms:modified xmlns:xsi="http://www.w3.org/2001/XMLSchema-instance" xsi:type="dcterms:W3CDTF">2017-03-13T13:19:00Z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St-409/2013-131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