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58d8" w14:paraId="23c58d8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18</w:t>
      </w:r>
      <w:r w:rsidR="007036EB">
        <w:t>5</w:t>
      </w:r>
      <w:r w:rsidR="00AE6F60">
        <w:t>5</w:t>
      </w:r>
      <w:r w:rsidR="00F2668C">
        <w:t>/16-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DD469F">
        <w:t xml:space="preserve"> </w:t>
      </w:r>
      <w:r w:rsidR="007036EB">
        <w:t>IGS Izdavačka kuća</w:t>
      </w:r>
      <w:r w:rsidR="001518BE">
        <w:t xml:space="preserve"> forum knjiga društvo s ograničenom odgovornošću za izdavačku djelatnost i usluge </w:t>
      </w:r>
      <w:r w:rsidR="00CD10F8">
        <w:t xml:space="preserve">Zagreb, </w:t>
      </w:r>
      <w:r w:rsidR="001518BE">
        <w:t>Kamenarka 25</w:t>
      </w:r>
      <w:r w:rsidR="00B462C5">
        <w:t>, OIB 57643637238, MBS 080895481</w:t>
      </w:r>
      <w:r w:rsidR="00CD10F8">
        <w:t>,</w:t>
      </w:r>
      <w:r w:rsidR="00F73129">
        <w:t xml:space="preserve"> dana</w:t>
      </w:r>
      <w:r w:rsidR="00CD10F8">
        <w:t xml:space="preserve"> 9. rujna</w:t>
      </w:r>
      <w:r w:rsidR="00FA606F">
        <w:t xml:space="preserve">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B462C5">
        <w:t>IGS Izdavačka kuća forum knjiga društvo s ograničenom odgovornošću za izdavačku djelatnost i usluge Zagreb, Kamenarka 25, OIB 57643637238, MBS 080895481</w:t>
      </w:r>
      <w:r w:rsidR="008A4A9C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284497" w:rsidR="0028449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5E111B">
        <w:t>David Jakovljević iz Sesveta, Kašinska 7, OIB 63014812654.</w:t>
      </w:r>
    </w:p>
    <w:p w:rsidRDefault="00284497" w:rsidP="00284497" w:rsidR="00284497">
      <w:pPr>
        <w:pStyle w:val="Odlomakpopisa"/>
        <w:tabs>
          <w:tab w:pos="6195" w:val="left"/>
        </w:tabs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B462C5">
        <w:t>IGS Izdavačka kuća forum knjiga društvo s ograničenom odgovornošću za izdavačku djelatnost i usluge Zagreb, Kamenarka 25, OIB 57643637238, MBS 080895481</w:t>
      </w:r>
      <w:r w:rsidR="00500035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6F107F">
      <w:pPr>
        <w:jc w:val="both"/>
      </w:pPr>
      <w:r>
        <w:t xml:space="preserve">  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 dana 1</w:t>
      </w:r>
      <w:r w:rsidR="00E700C3">
        <w:t>4</w:t>
      </w:r>
      <w:r w:rsidR="006F107F">
        <w:t xml:space="preserve">. ožujka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B462C5">
        <w:t>IGS Izdavačka kuća forum knjiga d.o.o. Zagreb, Kamenarka 25, OIB 57643637238.</w:t>
      </w:r>
    </w:p>
    <w:p w:rsidRDefault="006F107F" w:rsidP="006F107F" w:rsidR="006F107F">
      <w:pPr>
        <w:pStyle w:val="Tijeloteksta"/>
        <w:ind w:firstLine="708"/>
      </w:pPr>
      <w:r>
        <w:lastRenderedPageBreak/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4115C3">
        <w:t>6</w:t>
      </w:r>
      <w:r w:rsidR="006B054D">
        <w:t>. srpnja 2</w:t>
      </w:r>
      <w:r>
        <w:t>016. godine objavio oglas na mrežnoj stranici e-Oglasna ploča sudova pod poslovnim brojem St-</w:t>
      </w:r>
      <w:r w:rsidR="006F107F">
        <w:t>18</w:t>
      </w:r>
      <w:r w:rsidR="00B462C5">
        <w:t>5</w:t>
      </w:r>
      <w:r w:rsidR="006F107F">
        <w:t>5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9. rujna </w:t>
      </w:r>
      <w:r w:rsidR="004115C3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4115C3" w:rsidR="00B506C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0E6" w:rsidP="00F961D8" w:rsidR="006F20E6">
      <w:r>
        <w:separator/>
      </w:r>
    </w:p>
  </w:endnote>
  <w:endnote w:id="0" w:type="continuationSeparator">
    <w:p w:rsidRDefault="006F20E6" w:rsidP="00F961D8" w:rsidR="006F2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0E6" w:rsidP="00F961D8" w:rsidR="006F20E6">
      <w:r>
        <w:separator/>
      </w:r>
    </w:p>
  </w:footnote>
  <w:footnote w:id="0" w:type="continuationSeparator">
    <w:p w:rsidRDefault="006F20E6" w:rsidP="00F961D8" w:rsidR="006F20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FF2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18</w:t>
    </w:r>
    <w:r w:rsidR="00B462C5">
      <w:t>5</w:t>
    </w:r>
    <w:r w:rsidR="00284497">
      <w:t>5</w:t>
    </w:r>
    <w:r w:rsidR="004115C3">
      <w:t>/16-</w:t>
    </w:r>
    <w:r w:rsidR="00B462C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D0EBE"/>
    <w:rsid w:val="00133937"/>
    <w:rsid w:val="00136383"/>
    <w:rsid w:val="001518BE"/>
    <w:rsid w:val="001C0834"/>
    <w:rsid w:val="001F7D2D"/>
    <w:rsid w:val="00210B9B"/>
    <w:rsid w:val="00212462"/>
    <w:rsid w:val="00215A7F"/>
    <w:rsid w:val="002362E5"/>
    <w:rsid w:val="0024194B"/>
    <w:rsid w:val="00241C9A"/>
    <w:rsid w:val="00242B1A"/>
    <w:rsid w:val="002511C8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20B86"/>
    <w:rsid w:val="00342EF9"/>
    <w:rsid w:val="00364C13"/>
    <w:rsid w:val="0038712F"/>
    <w:rsid w:val="003A057F"/>
    <w:rsid w:val="003D5995"/>
    <w:rsid w:val="003F02BC"/>
    <w:rsid w:val="004115C3"/>
    <w:rsid w:val="00447275"/>
    <w:rsid w:val="004705DE"/>
    <w:rsid w:val="00474310"/>
    <w:rsid w:val="004A1C0B"/>
    <w:rsid w:val="004C7D33"/>
    <w:rsid w:val="004F670E"/>
    <w:rsid w:val="00500035"/>
    <w:rsid w:val="0050427D"/>
    <w:rsid w:val="0052115A"/>
    <w:rsid w:val="005272E4"/>
    <w:rsid w:val="00544966"/>
    <w:rsid w:val="00554F6F"/>
    <w:rsid w:val="00581DBE"/>
    <w:rsid w:val="005824CB"/>
    <w:rsid w:val="005A4BFD"/>
    <w:rsid w:val="005C2B6B"/>
    <w:rsid w:val="005D1951"/>
    <w:rsid w:val="005D469D"/>
    <w:rsid w:val="005E111B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6F107F"/>
    <w:rsid w:val="006F20E6"/>
    <w:rsid w:val="007036EB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7BC7"/>
    <w:rsid w:val="007E0A11"/>
    <w:rsid w:val="00805AA8"/>
    <w:rsid w:val="00822F78"/>
    <w:rsid w:val="00841740"/>
    <w:rsid w:val="008431F8"/>
    <w:rsid w:val="008A4A9C"/>
    <w:rsid w:val="008D4169"/>
    <w:rsid w:val="008D61A3"/>
    <w:rsid w:val="009108ED"/>
    <w:rsid w:val="009134B9"/>
    <w:rsid w:val="009628B3"/>
    <w:rsid w:val="009664E4"/>
    <w:rsid w:val="009910A5"/>
    <w:rsid w:val="009B7829"/>
    <w:rsid w:val="009E1BBA"/>
    <w:rsid w:val="00A05CD3"/>
    <w:rsid w:val="00A42316"/>
    <w:rsid w:val="00AB4FF2"/>
    <w:rsid w:val="00AB5C50"/>
    <w:rsid w:val="00AB6233"/>
    <w:rsid w:val="00AC7D8D"/>
    <w:rsid w:val="00AE6F60"/>
    <w:rsid w:val="00AF2A3B"/>
    <w:rsid w:val="00B14445"/>
    <w:rsid w:val="00B35917"/>
    <w:rsid w:val="00B462C5"/>
    <w:rsid w:val="00B506CA"/>
    <w:rsid w:val="00B614E6"/>
    <w:rsid w:val="00B667BC"/>
    <w:rsid w:val="00BC3AA6"/>
    <w:rsid w:val="00C071B1"/>
    <w:rsid w:val="00C137C0"/>
    <w:rsid w:val="00C8124C"/>
    <w:rsid w:val="00C97427"/>
    <w:rsid w:val="00CA521D"/>
    <w:rsid w:val="00CC632A"/>
    <w:rsid w:val="00CD10F8"/>
    <w:rsid w:val="00CF1868"/>
    <w:rsid w:val="00CF6E65"/>
    <w:rsid w:val="00D12FDF"/>
    <w:rsid w:val="00D502C2"/>
    <w:rsid w:val="00D5361E"/>
    <w:rsid w:val="00D57066"/>
    <w:rsid w:val="00D90AB2"/>
    <w:rsid w:val="00DA4683"/>
    <w:rsid w:val="00DB41BA"/>
    <w:rsid w:val="00DD469F"/>
    <w:rsid w:val="00E424F1"/>
    <w:rsid w:val="00E700C3"/>
    <w:rsid w:val="00E8229D"/>
    <w:rsid w:val="00E85CBE"/>
    <w:rsid w:val="00EC69FF"/>
    <w:rsid w:val="00ED674E"/>
    <w:rsid w:val="00EF3005"/>
    <w:rsid w:val="00F10467"/>
    <w:rsid w:val="00F14D3D"/>
    <w:rsid w:val="00F26559"/>
    <w:rsid w:val="00F2668C"/>
    <w:rsid w:val="00F278D8"/>
    <w:rsid w:val="00F30289"/>
    <w:rsid w:val="00F32AEE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4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F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F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F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F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4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F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F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F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F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St-1855/2016</izvorni_sadrzaj>
    <derivirana_varijabla naziv="DomainObject.Predmet.OznakaBroj_1">St-1855/2016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IGS Izdavačka kuća forum knjiga  d.o.o.</izvorni_sadrzaj>
    <derivirana_varijabla naziv="DomainObject.Predmet.ProtustrankaFormated_1">  IGS Izdavačka kuća forum knjiga  d.o.o.</derivirana_varijabla>
  </DomainObject.Predmet.ProtustrankaFormated>
  <DomainObject.Predmet.ProtustrankaFormatedOIB>
    <izvorni_sadrzaj>  IGS Izdavačka kuća forum knjiga  d.o.o., OIB 57643637238</izvorni_sadrzaj>
    <derivirana_varijabla naziv="DomainObject.Predmet.ProtustrankaFormatedOIB_1">  IGS Izdavačka kuća forum knjiga  d.o.o., OIB 57643637238</derivirana_varijabla>
  </DomainObject.Predmet.ProtustrankaFormatedOIB>
  <DomainObject.Predmet.ProtustrankaFormatedWithAdress>
    <izvorni_sadrzaj> IGS Izdavačka kuća forum knjiga  d.o.o., Kamenarka 25, 10000 Zagreb</izvorni_sadrzaj>
    <derivirana_varijabla naziv="DomainObject.Predmet.ProtustrankaFormatedWithAdress_1"> IGS Izdavačka kuća forum knjiga  d.o.o., Kamenarka 25, 10000 Zagreb</derivirana_varijabla>
  </DomainObject.Predmet.ProtustrankaFormatedWithAdress>
  <DomainObject.Predmet.ProtustrankaFormatedWithAdressOIB>
    <izvorni_sadrzaj> IGS Izdavačka kuća forum knjiga  d.o.o., OIB 57643637238, Kamenarka 25, 10000 Zagreb</izvorni_sadrzaj>
    <derivirana_varijabla naziv="DomainObject.Predmet.ProtustrankaFormatedWithAdressOIB_1"> IGS Izdavačka kuća forum knjiga  d.o.o., OIB 57643637238, Kamenarka 25, 10000 Zagreb</derivirana_varijabla>
  </DomainObject.Predmet.ProtustrankaFormatedWithAdressOIB>
  <DomainObject.Predmet.ProtustrankaWithAdress>
    <izvorni_sadrzaj>IGS Izdavačka kuća forum knjiga  d.o.o. Kamenarka 25, 10000 Zagreb</izvorni_sadrzaj>
    <derivirana_varijabla naziv="DomainObject.Predmet.ProtustrankaWithAdress_1">IGS Izdavačka kuća forum knjiga  d.o.o. Kamenarka 25, 10000 Zagreb</derivirana_varijabla>
  </DomainObject.Predmet.ProtustrankaWithAdress>
  <DomainObject.Predmet.ProtustrankaWithAdressOIB>
    <izvorni_sadrzaj>IGS Izdavačka kuća forum knjiga  d.o.o., OIB 57643637238, Kamenarka 25, 10000 Zagreb</izvorni_sadrzaj>
    <derivirana_varijabla naziv="DomainObject.Predmet.ProtustrankaWithAdressOIB_1">IGS Izdavačka kuća forum knjiga  d.o.o., OIB 57643637238, Kamenarka 25, 10000 Zagreb</derivirana_varijabla>
  </DomainObject.Predmet.ProtustrankaWithAdressOIB>
  <DomainObject.Predmet.ProtustrankaNazivFormated>
    <izvorni_sadrzaj>IGS Izdavačka kuća forum knjiga  d.o.o.</izvorni_sadrzaj>
    <derivirana_varijabla naziv="DomainObject.Predmet.ProtustrankaNazivFormated_1">IGS Izdavačka kuća forum knjiga  d.o.o.</derivirana_varijabla>
  </DomainObject.Predmet.ProtustrankaNazivFormated>
  <DomainObject.Predmet.ProtustrankaNazivFormatedOIB>
    <izvorni_sadrzaj>IGS Izdavačka kuća forum knjiga  d.o.o., OIB 57643637238</izvorni_sadrzaj>
    <derivirana_varijabla naziv="DomainObject.Predmet.ProtustrankaNazivFormatedOIB_1">IGS Izdavačka kuća forum knjiga  d.o.o., OIB 57643637238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IGS Izdavačka kuća forum knjiga  d.o.o.</item>
    </izvorni_sadrzaj>
    <derivirana_varijabla naziv="DomainObject.Predmet.ProtuStrankaListFormated_1">
      <item>IGS Izdavačka kuća forum knjiga  d.o.o.</item>
    </derivirana_varijabla>
  </DomainObject.Predmet.ProtuStrankaListFormated>
  <DomainObject.Predmet.ProtuStrankaListFormatedOIB>
    <izvorni_sadrzaj>
      <item>IGS Izdavačka kuća forum knjiga  d.o.o., OIB 57643637238</item>
    </izvorni_sadrzaj>
    <derivirana_varijabla naziv="DomainObject.Predmet.ProtuStrankaListFormatedOIB_1">
      <item>IGS Izdavačka kuća forum knjiga  d.o.o., OIB 57643637238</item>
    </derivirana_varijabla>
  </DomainObject.Predmet.ProtuStrankaListFormatedOIB>
  <DomainObject.Predmet.ProtuStrankaListFormatedWithAdress>
    <izvorni_sadrzaj>
      <item>IGS Izdavačka kuća forum knjiga  d.o.o., Kamenarka 25, 10000 Zagreb</item>
    </izvorni_sadrzaj>
    <derivirana_varijabla naziv="DomainObject.Predmet.ProtuStrankaListFormatedWithAdress_1">
      <item>IGS Izdavačka kuća forum knjiga  d.o.o., Kamenarka 25, 10000 Zagreb</item>
    </derivirana_varijabla>
  </DomainObject.Predmet.ProtuStrankaListFormatedWithAdress>
  <DomainObject.Predmet.ProtuStrankaListFormatedWithAdressOIB>
    <izvorni_sadrzaj>
      <item>IGS Izdavačka kuća forum knjiga  d.o.o., OIB 57643637238, Kamenarka 25, 10000 Zagreb</item>
    </izvorni_sadrzaj>
    <derivirana_varijabla naziv="DomainObject.Predmet.ProtuStrankaListFormatedWithAdressOIB_1">
      <item>IGS Izdavačka kuća forum knjiga  d.o.o., OIB 57643637238, Kamenarka 25, 10000 Zagreb</item>
    </derivirana_varijabla>
  </DomainObject.Predmet.ProtuStrankaListFormatedWithAdressOIB>
  <DomainObject.Predmet.ProtuStrankaListNazivFormated>
    <izvorni_sadrzaj>
      <item>IGS Izdavačka kuća forum knjiga  d.o.o.</item>
    </izvorni_sadrzaj>
    <derivirana_varijabla naziv="DomainObject.Predmet.ProtuStrankaListNazivFormated_1">
      <item>IGS Izdavačka kuća forum knjiga  d.o.o.</item>
    </derivirana_varijabla>
  </DomainObject.Predmet.ProtuStrankaListNazivFormated>
  <DomainObject.Predmet.ProtuStrankaListNazivFormatedOIB>
    <izvorni_sadrzaj>
      <item>IGS Izdavačka kuća forum knjiga  d.o.o., OIB 57643637238</item>
    </izvorni_sadrzaj>
    <derivirana_varijabla naziv="DomainObject.Predmet.ProtuStrankaListNazivFormatedOIB_1">
      <item>IGS Izdavačka kuća forum knjiga  d.o.o., OIB 57643637238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IGS Izdavačka kuća forum knjiga  d.o.o.</izvorni_sadrzaj>
    <derivirana_varijabla naziv="DomainObject.Predmet.ProtustrankaIDrugi_1">IGS Izdavačka kuća forum knjiga 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IGS Izdavačka kuća forum knjiga  d.o.o., OIB 57643637238, Kamenarka 25, 10000 Zagreb</izvorni_sadrzaj>
    <derivirana_varijabla naziv="DomainObject.Predmet.ProtustrankaIDrugiAdressOIB_1">IGS Izdavačka kuća forum knjiga  d.o.o., OIB 57643637238, Kamenarka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IGS Izdavačka kuća forum knjiga  d.o.o.</item>
      <item>FINA Regionalni centar Zagreb</item>
    </izvorni_sadrzaj>
    <derivirana_varijabla naziv="DomainObject.Predmet.SudioniciListNaziv_1">
      <item>IGS Izdavačka kuća forum knjiga  d.o.o.</item>
      <item>FINA Regionalni centar Zagreb</item>
    </derivirana_varijabla>
  </DomainObject.Predmet.SudioniciListNaziv>
  <DomainObject.Predmet.SudioniciListAdressOIB>
    <izvorni_sadrzaj>
      <item>IGS Izdavačka kuća forum knjiga  d.o.o., OIB 57643637238, Kamenarka 25,10000 Zagreb</item>
      <item>FINA Regionalni centar Zagreb, OIB 85821130368, Trg svibanjskih žrtava 1995. br 1,10000 Zagreb</item>
    </izvorni_sadrzaj>
    <derivirana_varijabla naziv="DomainObject.Predmet.SudioniciListAdressOIB_1">
      <item>IGS Izdavačka kuća forum knjiga  d.o.o., OIB 57643637238, Kamenarka 25,10000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57643637238</item>
      <item>, OIB 85821130368</item>
    </izvorni_sadrzaj>
    <derivirana_varijabla naziv="DomainObject.Predmet.SudioniciListNazivOIB_1">
      <item>, OIB 57643637238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3D597-7F61-4335-8C95-30D12A920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2446</properties:Characters>
  <properties:Lines>83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2016-08-31T06:08:00Z</dcterms:created>
  <dc:creator>Darija Miličević</dc:creator>
  <cp:lastModifiedBy>Darija Miličević</cp:lastModifiedBy>
  <cp:lastPrinted>2016-09-09T09:26:00Z</cp:lastPrinted>
  <dcterms:modified xmlns:xsi="http://www.w3.org/2001/XMLSchema-instance" xsi:type="dcterms:W3CDTF">2016-09-09T09:33:00Z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