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0ff1" w14:paraId="2060ff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5A09CA">
        <w:t>55</w:t>
      </w:r>
      <w:r w:rsidR="009D42A3">
        <w:t>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5A09CA">
        <w:t>RETERN</w:t>
      </w:r>
      <w:r w:rsidR="009D42A3">
        <w:t xml:space="preserve"> d</w:t>
      </w:r>
      <w:r w:rsidR="00035BE8">
        <w:t xml:space="preserve">.o.o. </w:t>
      </w:r>
      <w:r w:rsidR="006B3B25">
        <w:t xml:space="preserve">OIB: </w:t>
      </w:r>
      <w:r w:rsidR="005A09CA">
        <w:t>97199186950</w:t>
      </w:r>
      <w:r w:rsidR="00035BE8">
        <w:t>,</w:t>
      </w:r>
      <w:r w:rsidR="007E03F7">
        <w:t xml:space="preserve"> </w:t>
      </w:r>
      <w:r w:rsidR="00035BE8">
        <w:t xml:space="preserve">MBS: </w:t>
      </w:r>
      <w:r w:rsidR="005A09CA">
        <w:t>030108167</w:t>
      </w:r>
      <w:r w:rsidR="009D42A3">
        <w:t>,</w:t>
      </w:r>
      <w:r w:rsidR="005A09CA">
        <w:t xml:space="preserve"> Osijek, Svetog Petka 46,</w:t>
      </w:r>
      <w:r w:rsidR="009D42A3">
        <w:t xml:space="preserve"> </w:t>
      </w:r>
      <w:r>
        <w:t xml:space="preserve">temeljem članka 430. Stečajnog zakona („Narodne novine“ 71/15), dana </w:t>
      </w:r>
      <w:r w:rsidR="007E03F7">
        <w:t>21</w:t>
      </w:r>
      <w:r w:rsidR="00C71EF0">
        <w:t>. 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5A09CA">
        <w:t>RETERN d.o.o. OIB: 97199186950, MBS: 030108167, Osijek, Svetog Petka 46,</w:t>
      </w:r>
      <w:r w:rsidR="007E03F7">
        <w:t xml:space="preserve"> </w:t>
      </w:r>
      <w:r w:rsidR="00883980">
        <w:t xml:space="preserve"> </w:t>
      </w:r>
      <w:r w:rsidR="00F66CA4">
        <w:t xml:space="preserve">iznosi </w:t>
      </w:r>
      <w:r w:rsidR="005A09CA">
        <w:t>16.676,49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5A09CA">
        <w:t>RETERN d.o.o. OIB: 97199186950, MBS: 030108167, Osijek, Svetog Petka 46</w:t>
      </w:r>
      <w:r w:rsidR="00035BE8">
        <w:t xml:space="preserve">, direktor </w:t>
      </w:r>
      <w:r w:rsidR="005A09CA">
        <w:t>STIPE KRIVIĆ</w:t>
      </w:r>
      <w:r w:rsidR="00035BE8">
        <w:t xml:space="preserve">, OIB: </w:t>
      </w:r>
      <w:r w:rsidR="005A09CA">
        <w:t>82568548715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5A09CA">
        <w:t>55</w:t>
      </w:r>
      <w:r w:rsidR="00035BE8">
        <w:t>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7E03F7">
        <w:t>21</w:t>
      </w:r>
      <w:r w:rsidR="00C71EF0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7E03F7">
        <w:t>20</w:t>
      </w:r>
      <w:r w:rsidR="00C71EF0">
        <w:t>/1 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1C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1C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C31C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35BE8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31C3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09CA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7E03F7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D42A3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71EF0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St-2559/2016</izvorni_sadrzaj>
    <derivirana_varijabla naziv="DomainObject.Predmet.OznakaBroj_1">St-2559/2016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RETERN d.o.o. za pružanje sportskih usluga</izvorni_sadrzaj>
    <derivirana_varijabla naziv="DomainObject.Predmet.ProtustrankaFormated_1">  RETERN d.o.o. za pružanje sportskih usluga</derivirana_varijabla>
  </DomainObject.Predmet.ProtustrankaFormated>
  <DomainObject.Predmet.ProtustrankaFormatedOIB>
    <izvorni_sadrzaj>  RETERN d.o.o. za pružanje sportskih usluga, OIB 97199186950</izvorni_sadrzaj>
    <derivirana_varijabla naziv="DomainObject.Predmet.ProtustrankaFormatedOIB_1">  RETERN d.o.o. za pružanje sportskih usluga, OIB 97199186950</derivirana_varijabla>
  </DomainObject.Predmet.ProtustrankaFormatedOIB>
  <DomainObject.Predmet.ProtustrankaFormatedWithAdress>
    <izvorni_sadrzaj> RETERN d.o.o. za pružanje sportskih usluga, Svetog Petka 46, 31000 Osijek</izvorni_sadrzaj>
    <derivirana_varijabla naziv="DomainObject.Predmet.ProtustrankaFormatedWithAdress_1"> RETERN d.o.o. za pružanje sportskih usluga, Svetog Petka 46, 31000 Osijek</derivirana_varijabla>
  </DomainObject.Predmet.ProtustrankaFormatedWithAdress>
  <DomainObject.Predmet.ProtustrankaFormatedWithAdressOIB>
    <izvorni_sadrzaj> RETERN d.o.o. za pružanje sportskih usluga, OIB 97199186950, Svetog Petka 46, 31000 Osijek</izvorni_sadrzaj>
    <derivirana_varijabla naziv="DomainObject.Predmet.ProtustrankaFormatedWithAdressOIB_1"> RETERN d.o.o. za pružanje sportskih usluga, OIB 97199186950, Svetog Petka 46, 31000 Osijek</derivirana_varijabla>
  </DomainObject.Predmet.ProtustrankaFormatedWithAdressOIB>
  <DomainObject.Predmet.ProtustrankaWithAdress>
    <izvorni_sadrzaj>RETERN d.o.o. za pružanje sportskih usluga Svetog Petka 46, 31000 Osijek</izvorni_sadrzaj>
    <derivirana_varijabla naziv="DomainObject.Predmet.ProtustrankaWithAdress_1">RETERN d.o.o. za pružanje sportskih usluga Svetog Petka 46, 31000 Osijek</derivirana_varijabla>
  </DomainObject.Predmet.ProtustrankaWithAdress>
  <DomainObject.Predmet.ProtustrankaWithAdressOIB>
    <izvorni_sadrzaj>RETERN d.o.o. za pružanje sportskih usluga, OIB 97199186950, Svetog Petka 46, 31000 Osijek</izvorni_sadrzaj>
    <derivirana_varijabla naziv="DomainObject.Predmet.ProtustrankaWithAdressOIB_1">RETERN d.o.o. za pružanje sportskih usluga, OIB 97199186950, Svetog Petka 46, 31000 Osijek</derivirana_varijabla>
  </DomainObject.Predmet.ProtustrankaWithAdressOIB>
  <DomainObject.Predmet.ProtustrankaNazivFormated>
    <izvorni_sadrzaj>RETERN d.o.o. za pružanje sportskih usluga</izvorni_sadrzaj>
    <derivirana_varijabla naziv="DomainObject.Predmet.ProtustrankaNazivFormated_1">RETERN d.o.o. za pružanje sportskih usluga</derivirana_varijabla>
  </DomainObject.Predmet.ProtustrankaNazivFormated>
  <DomainObject.Predmet.ProtustrankaNazivFormatedOIB>
    <izvorni_sadrzaj>RETERN d.o.o. za pružanje sportskih usluga, OIB 97199186950</izvorni_sadrzaj>
    <derivirana_varijabla naziv="DomainObject.Predmet.ProtustrankaNazivFormatedOIB_1">RETERN d.o.o. za pružanje sportskih usluga, OIB 97199186950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RETERN d.o.o. za pružanje sportskih usluga</item>
    </izvorni_sadrzaj>
    <derivirana_varijabla naziv="DomainObject.Predmet.ProtuStrankaListFormated_1">
      <item>RETERN d.o.o. za pružanje sportskih usluga</item>
    </derivirana_varijabla>
  </DomainObject.Predmet.ProtuStrankaListFormated>
  <DomainObject.Predmet.ProtuStrankaListFormatedOIB>
    <izvorni_sadrzaj>
      <item>RETERN d.o.o. za pružanje sportskih usluga, OIB 97199186950</item>
    </izvorni_sadrzaj>
    <derivirana_varijabla naziv="DomainObject.Predmet.ProtuStrankaListFormatedOIB_1">
      <item>RETERN d.o.o. za pružanje sportskih usluga, OIB 97199186950</item>
    </derivirana_varijabla>
  </DomainObject.Predmet.ProtuStrankaListFormatedOIB>
  <DomainObject.Predmet.ProtuStrankaListFormatedWithAdress>
    <izvorni_sadrzaj>
      <item>RETERN d.o.o. za pružanje sportskih usluga, Svetog Petka 46, 31000 Osijek</item>
    </izvorni_sadrzaj>
    <derivirana_varijabla naziv="DomainObject.Predmet.ProtuStrankaListFormatedWithAdress_1">
      <item>RETERN d.o.o. za pružanje sportskih usluga, Svetog Petka 46, 31000 Osijek</item>
    </derivirana_varijabla>
  </DomainObject.Predmet.ProtuStrankaListFormatedWithAdress>
  <DomainObject.Predmet.ProtuStrankaListFormatedWithAdressOIB>
    <izvorni_sadrzaj>
      <item>RETERN d.o.o. za pružanje sportskih usluga, OIB 97199186950, Svetog Petka 46, 31000 Osijek</item>
    </izvorni_sadrzaj>
    <derivirana_varijabla naziv="DomainObject.Predmet.ProtuStrankaListFormatedWithAdressOIB_1">
      <item>RETERN d.o.o. za pružanje sportskih usluga, OIB 97199186950, Svetog Petka 46, 31000 Osijek</item>
    </derivirana_varijabla>
  </DomainObject.Predmet.ProtuStrankaListFormatedWithAdressOIB>
  <DomainObject.Predmet.ProtuStrankaListNazivFormated>
    <izvorni_sadrzaj>
      <item>RETERN d.o.o. za pružanje sportskih usluga</item>
    </izvorni_sadrzaj>
    <derivirana_varijabla naziv="DomainObject.Predmet.ProtuStrankaListNazivFormated_1">
      <item>RETERN d.o.o. za pružanje sportskih usluga</item>
    </derivirana_varijabla>
  </DomainObject.Predmet.ProtuStrankaListNazivFormated>
  <DomainObject.Predmet.ProtuStrankaListNazivFormatedOIB>
    <izvorni_sadrzaj>
      <item>RETERN d.o.o. za pružanje sportskih usluga, OIB 97199186950</item>
    </izvorni_sadrzaj>
    <derivirana_varijabla naziv="DomainObject.Predmet.ProtuStrankaListNazivFormatedOIB_1">
      <item>RETERN d.o.o. za pružanje sportskih usluga, OIB 97199186950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RETERN d.o.o. za pružanje sportskih usluga</izvorni_sadrzaj>
    <derivirana_varijabla naziv="DomainObject.Predmet.ProtustrankaIDrugi_1">RETERN d.o.o. za pružanje sportskih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RETERN d.o.o. za pružanje sportskih usluga, OIB 97199186950, Svetog Petka 46, 31000 Osijek</izvorni_sadrzaj>
    <derivirana_varijabla naziv="DomainObject.Predmet.ProtustrankaIDrugiAdressOIB_1">RETERN d.o.o. za pružanje sportskih usluga, OIB 97199186950, Svetog Petka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RETERN d.o.o. za pružanje sportskih usluga</item>
    </izvorni_sadrzaj>
    <derivirana_varijabla naziv="DomainObject.Predmet.SudioniciListNaziv_1">
      <item>FINA RC OSIJEK</item>
      <item>RETERN d.o.o. za pružanje sportskih usluga</item>
    </derivirana_varijabla>
  </DomainObject.Predmet.SudioniciListNaziv>
  <DomainObject.Predmet.SudioniciListAdressOIB>
    <izvorni_sadrzaj>
      <item>FINA RC OSIJEK, OIB 85821130368</item>
      <item>RETERN d.o.o. za pružanje sportskih usluga, OIB 97199186950, Svetog Petka 46,31000 Osijek</item>
    </izvorni_sadrzaj>
    <derivirana_varijabla naziv="DomainObject.Predmet.SudioniciListAdressOIB_1">
      <item>FINA RC OSIJEK, OIB 85821130368</item>
      <item>RETERN d.o.o. za pružanje sportskih usluga, OIB 97199186950, Svetog Petka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97199186950</item>
    </izvorni_sadrzaj>
    <derivirana_varijabla naziv="DomainObject.Predmet.SudioniciListNazivOIB_1">
      <item>, OIB 85821130368</item>
      <item>, OIB 97199186950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1943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2016-11-21T09:44:00Z</dcterms:created>
  <dc:creator>Snježana Andrijanić</dc:creator>
  <cp:lastModifiedBy>Snježana Andrijanić</cp:lastModifiedBy>
  <cp:lastPrinted>2016-11-21T09:44:00Z</cp:lastPrinted>
  <dcterms:modified xmlns:xsi="http://www.w3.org/2001/XMLSchema-instance" xsi:type="dcterms:W3CDTF">2016-11-21T09:45:00Z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