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46a54" w14:paraId="4546a54" w:rsidRDefault="00066093" w:rsidP="00066093" w:rsidR="00D65744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5744" w:rsidP="00066093" w:rsidR="00D65744">
      <w:pPr>
        <w:jc w:val="both"/>
      </w:pPr>
      <w:r>
        <w:t xml:space="preserve"> </w:t>
      </w:r>
    </w:p>
    <w:p w:rsidRDefault="00D65744" w:rsidP="00066093" w:rsidR="00D65744">
      <w:pPr>
        <w:jc w:val="both"/>
      </w:pPr>
      <w:r>
        <w:t>REPUBLIKA HRVATSKA</w:t>
      </w:r>
    </w:p>
    <w:p w:rsidRDefault="00D65744" w:rsidP="00066093" w:rsidR="00D65744">
      <w:pPr>
        <w:jc w:val="both"/>
      </w:pPr>
      <w:r>
        <w:t>Trgovački sud u Zagrebu</w:t>
      </w:r>
    </w:p>
    <w:p w:rsidRDefault="00D65744" w:rsidP="00066093" w:rsidR="00D65744">
      <w:pPr>
        <w:jc w:val="both"/>
      </w:pPr>
      <w:r>
        <w:t>Zagreb, Amruševa 2/II</w:t>
      </w:r>
    </w:p>
    <w:p w:rsidRDefault="00D65744" w:rsidP="00066093" w:rsidR="00D65744">
      <w:pPr>
        <w:jc w:val="both"/>
      </w:pPr>
    </w:p>
    <w:p w:rsidRDefault="00D65744" w:rsidP="00066093" w:rsidR="00D65744">
      <w:pPr>
        <w:jc w:val="both"/>
      </w:pPr>
      <w:r>
        <w:tab/>
      </w:r>
      <w:r>
        <w:tab/>
      </w:r>
      <w:r>
        <w:tab/>
      </w:r>
      <w:r w:rsidR="0013254A">
        <w:tab/>
      </w:r>
      <w:r w:rsidR="0013254A">
        <w:tab/>
      </w:r>
      <w:r w:rsidR="0013254A">
        <w:tab/>
      </w:r>
      <w:r w:rsidR="0013254A">
        <w:tab/>
      </w:r>
      <w:r w:rsidR="0013254A">
        <w:tab/>
      </w:r>
      <w:r w:rsidR="0013254A">
        <w:tab/>
        <w:t xml:space="preserve">               18. St-3128</w:t>
      </w:r>
      <w:r>
        <w:t xml:space="preserve">/2018-  </w:t>
      </w:r>
    </w:p>
    <w:p w:rsidRDefault="00D65744" w:rsidP="00066093" w:rsidR="00D65744">
      <w:pPr>
        <w:jc w:val="both"/>
      </w:pPr>
      <w:r>
        <w:tab/>
      </w:r>
      <w:r>
        <w:tab/>
      </w:r>
      <w:r>
        <w:tab/>
      </w:r>
      <w:r>
        <w:tab/>
      </w:r>
    </w:p>
    <w:p w:rsidRDefault="00D65744" w:rsidP="00066093" w:rsidR="00D65744">
      <w:pPr>
        <w:jc w:val="both"/>
      </w:pPr>
      <w:r>
        <w:t xml:space="preserve">         </w:t>
      </w:r>
      <w:r>
        <w:tab/>
      </w:r>
      <w:r>
        <w:tab/>
      </w:r>
      <w:r>
        <w:tab/>
        <w:t xml:space="preserve">        U   I M E   R E P U B L I K E   H R V A T S K E </w:t>
      </w:r>
    </w:p>
    <w:p w:rsidRDefault="00D65744" w:rsidP="00066093" w:rsidR="00D65744">
      <w:pPr>
        <w:jc w:val="both"/>
      </w:pPr>
    </w:p>
    <w:p w:rsidRDefault="00D65744" w:rsidP="00066093" w:rsidR="00D65744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R J E Š E NJ E </w:t>
      </w:r>
      <w:r>
        <w:tab/>
      </w:r>
      <w:r>
        <w:tab/>
      </w:r>
      <w:r>
        <w:tab/>
      </w:r>
      <w:r>
        <w:tab/>
      </w:r>
      <w:r>
        <w:tab/>
      </w:r>
    </w:p>
    <w:p w:rsidRDefault="00D65744" w:rsidP="00066093" w:rsidR="00D6574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65744" w:rsidP="00066093" w:rsidR="00D65744">
      <w:pPr>
        <w:ind w:firstLine="708"/>
        <w:jc w:val="both"/>
      </w:pPr>
      <w:r>
        <w:t xml:space="preserve">Trgovački sud u Zagrebu, sudac Danijela Uzelac, u stečajnom postupku u povodu prijedloga predlagatelja FINANCIJSKE AGENCIJE, OIB 85821130368, Zagreb, Ulica grada Vukovara 70, za otvaranje stečajnog postupka nad dužnikom </w:t>
      </w:r>
      <w:r w:rsidR="00515DD2" w:rsidRPr="00515DD2">
        <w:t>INNO DIZAJN d.o.o., OIB 26916681450, Sesvete, Trg Lovre Matačića 11,</w:t>
      </w:r>
      <w:r w:rsidR="00515DD2">
        <w:t xml:space="preserve"> </w:t>
      </w:r>
      <w:r w:rsidR="0013254A">
        <w:t>1</w:t>
      </w:r>
      <w:r w:rsidR="007E22DF">
        <w:t>1</w:t>
      </w:r>
      <w:r>
        <w:t>. travnja 2019.</w:t>
      </w:r>
    </w:p>
    <w:p w:rsidRDefault="00D65744" w:rsidP="00066093" w:rsidR="00D65744">
      <w:pPr>
        <w:jc w:val="both"/>
      </w:pPr>
    </w:p>
    <w:p w:rsidRDefault="00D65744" w:rsidP="00066093" w:rsidR="00D65744">
      <w:pPr>
        <w:jc w:val="both"/>
      </w:pPr>
    </w:p>
    <w:p w:rsidRDefault="00D65744" w:rsidP="00066093" w:rsidR="00D65744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r i j e š i o    j e</w:t>
      </w:r>
    </w:p>
    <w:p w:rsidRDefault="00D65744" w:rsidP="00066093" w:rsidR="00D65744">
      <w:pPr>
        <w:jc w:val="both"/>
      </w:pPr>
    </w:p>
    <w:p w:rsidRDefault="00D65744" w:rsidP="00066093" w:rsidR="00D65744">
      <w:pPr>
        <w:jc w:val="both"/>
      </w:pPr>
    </w:p>
    <w:p w:rsidRDefault="00D65744" w:rsidP="00066093" w:rsidR="00D65744">
      <w:pPr>
        <w:ind w:firstLine="708"/>
        <w:jc w:val="both"/>
      </w:pPr>
      <w:r>
        <w:t>I. Otvara se stečajni postupak nad dužnikom</w:t>
      </w:r>
      <w:r w:rsidR="00515DD2" w:rsidRPr="00515DD2">
        <w:t xml:space="preserve"> INNO DIZAJN d.o.o., OIB 26916681450,</w:t>
      </w:r>
      <w:r w:rsidR="00515DD2">
        <w:t xml:space="preserve"> Sesvete, Trg Lovre Matačića 11.</w:t>
      </w:r>
      <w:r>
        <w:t xml:space="preserve"> Rješenje o otvaranju stečajnog postupka nad dužnikom objavljeno je na mrežnoj stranici e-Oglasna p</w:t>
      </w:r>
      <w:r w:rsidR="00764DE8">
        <w:t xml:space="preserve">loča Trgovačkog suda u Zagrebu </w:t>
      </w:r>
      <w:r w:rsidR="0013254A">
        <w:t>1</w:t>
      </w:r>
      <w:r w:rsidR="007E22DF">
        <w:t>1. travnja 2019. u 14</w:t>
      </w:r>
      <w:r>
        <w:t>,00 sati.</w:t>
      </w:r>
    </w:p>
    <w:p w:rsidRDefault="00D65744" w:rsidP="00066093" w:rsidR="00D65744">
      <w:pPr>
        <w:jc w:val="both"/>
      </w:pPr>
    </w:p>
    <w:p w:rsidRDefault="00D65744" w:rsidP="00066093" w:rsidR="00D65744">
      <w:pPr>
        <w:ind w:firstLine="708"/>
        <w:jc w:val="both"/>
      </w:pPr>
      <w:r>
        <w:t xml:space="preserve">II. Za stečajnog upravitelja imenuje se </w:t>
      </w:r>
      <w:r w:rsidR="003A24AF">
        <w:t>Marina Smole iz Zagreba, Srednjopoljski put 3, OIB 15702493</w:t>
      </w:r>
      <w:r w:rsidR="00764DE8">
        <w:t>535.</w:t>
      </w:r>
    </w:p>
    <w:p w:rsidRDefault="00D65744" w:rsidP="00066093" w:rsidR="00D65744">
      <w:pPr>
        <w:jc w:val="both"/>
      </w:pPr>
    </w:p>
    <w:p w:rsidRDefault="00D65744" w:rsidP="00066093" w:rsidR="00D65744">
      <w:pPr>
        <w:ind w:firstLine="708"/>
        <w:jc w:val="both"/>
      </w:pPr>
      <w:r>
        <w:t xml:space="preserve">III. Zaključuje se stečajni postupak nad dužnikom </w:t>
      </w:r>
      <w:r w:rsidR="00515DD2" w:rsidRPr="00515DD2">
        <w:t>INNO DIZAJN d.o.o., OIB 26916681450,</w:t>
      </w:r>
      <w:r w:rsidR="00515DD2">
        <w:t xml:space="preserve"> Sesvete, Trg Lovre Matačića 11.</w:t>
      </w:r>
    </w:p>
    <w:p w:rsidRDefault="00D65744" w:rsidP="00066093" w:rsidR="00D65744">
      <w:pPr>
        <w:jc w:val="both"/>
      </w:pPr>
    </w:p>
    <w:p w:rsidRDefault="00D65744" w:rsidP="00066093" w:rsidR="00D65744">
      <w:pPr>
        <w:ind w:firstLine="708"/>
        <w:jc w:val="both"/>
      </w:pPr>
      <w:r>
        <w:t>IV. Ovo rješenje dostavit će se sudskom registru ovog suda radi brisanja dužnika iz sudskog registra.</w:t>
      </w:r>
    </w:p>
    <w:p w:rsidRDefault="00D65744" w:rsidP="00066093" w:rsidR="00D65744">
      <w:pPr>
        <w:jc w:val="both"/>
      </w:pPr>
    </w:p>
    <w:p w:rsidRDefault="00D65744" w:rsidP="00066093" w:rsidR="00D65744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Obrazloženje</w:t>
      </w:r>
    </w:p>
    <w:p w:rsidRDefault="00D65744" w:rsidP="00066093" w:rsidR="00D65744">
      <w:pPr>
        <w:jc w:val="both"/>
      </w:pPr>
    </w:p>
    <w:p w:rsidRDefault="00D65744" w:rsidP="00066093" w:rsidR="00D65744">
      <w:pPr>
        <w:jc w:val="both"/>
      </w:pPr>
    </w:p>
    <w:p w:rsidRDefault="00D65744" w:rsidP="00066093" w:rsidR="00D65744">
      <w:pPr>
        <w:ind w:firstLine="708"/>
        <w:jc w:val="both"/>
      </w:pPr>
      <w:r>
        <w:t>Financijska agencija podnijela je ovom sudu prijedlog za otvaranje stečajnog postupka nad dužnikom</w:t>
      </w:r>
      <w:r w:rsidR="00515DD2">
        <w:t xml:space="preserve"> </w:t>
      </w:r>
      <w:r w:rsidR="00515DD2" w:rsidRPr="00515DD2">
        <w:t>INNO DIZAJN d.o.o., OIB 26916681450, Sesvete, Trg Lovre Matačića 11,</w:t>
      </w:r>
      <w:r>
        <w:t xml:space="preserve"> na temelju odredbe čl. 110. st. 1. Stečajnog zakona („Narodne novine“ broj: 71/15. i 104/17., dalje: SZ). Iz prijedloga proizlazi da je dužnik </w:t>
      </w:r>
      <w:r w:rsidR="00515DD2">
        <w:t>10.</w:t>
      </w:r>
      <w:r>
        <w:t xml:space="preserve"> prosinca 2018. u Očevidniku redoslijeda osnova za plaćanje imao evidentirane neizvršene osnove za plaćanje u neprekinutom razdoblju od 120 dana u iznosu od </w:t>
      </w:r>
      <w:r w:rsidR="00515DD2">
        <w:t>291.449,03</w:t>
      </w:r>
      <w:r>
        <w:t xml:space="preserve"> kn i </w:t>
      </w:r>
      <w:r w:rsidR="00515DD2">
        <w:t>dva</w:t>
      </w:r>
      <w:r>
        <w:t xml:space="preserve"> zaposlenika.</w:t>
      </w:r>
    </w:p>
    <w:p w:rsidRDefault="00D65744" w:rsidP="00066093" w:rsidR="00D65744">
      <w:pPr>
        <w:jc w:val="both"/>
      </w:pPr>
    </w:p>
    <w:p w:rsidRDefault="00515DD2" w:rsidP="00066093" w:rsidR="00D65744">
      <w:pPr>
        <w:ind w:firstLine="708"/>
        <w:jc w:val="both"/>
      </w:pPr>
      <w:r>
        <w:lastRenderedPageBreak/>
        <w:t>Rješenjem od 11</w:t>
      </w:r>
      <w:r w:rsidR="00D65744">
        <w:t>. siječnja 2019. pokrenut je prethodni postupak nad dužnikom u skladu s odr</w:t>
      </w:r>
      <w:r>
        <w:t>edbom čl. 115. st. 1. SZ-a, a 7</w:t>
      </w:r>
      <w:r w:rsidR="00D65744">
        <w:t xml:space="preserve">. </w:t>
      </w:r>
      <w:r w:rsidR="00967921">
        <w:t>veljače</w:t>
      </w:r>
      <w:r w:rsidR="00D65744">
        <w:t xml:space="preserve"> 2019. održano je ročište radi očitovanja o prijedlogu za otvaranje stečajnoga postupka, na koje ni</w:t>
      </w:r>
      <w:r w:rsidR="00122B4E">
        <w:t xml:space="preserve">su </w:t>
      </w:r>
      <w:r w:rsidR="00CD4614">
        <w:t>pristupi</w:t>
      </w:r>
      <w:r w:rsidR="00122B4E">
        <w:t>li</w:t>
      </w:r>
      <w:r w:rsidR="00CD4614">
        <w:t xml:space="preserve"> zastupni</w:t>
      </w:r>
      <w:r w:rsidR="00122B4E">
        <w:t>ci</w:t>
      </w:r>
      <w:r w:rsidR="00CD4614">
        <w:t xml:space="preserve"> po zakonu dužnik</w:t>
      </w:r>
      <w:r w:rsidR="00930EC0">
        <w:t>a koji su pozvani u skladu s odredbom čl.12. SZ-a.</w:t>
      </w:r>
    </w:p>
    <w:p w:rsidRDefault="00D65744" w:rsidP="00066093" w:rsidR="00D65744">
      <w:pPr>
        <w:jc w:val="both"/>
      </w:pPr>
    </w:p>
    <w:p w:rsidRDefault="00D3007A" w:rsidP="00066093" w:rsidR="00D65744">
      <w:pPr>
        <w:ind w:firstLine="708"/>
        <w:jc w:val="both"/>
      </w:pPr>
      <w:r>
        <w:t xml:space="preserve">Na temelju čl. 11. st. 3. SZ-a </w:t>
      </w:r>
      <w:r w:rsidR="00D65744">
        <w:t>sud je po službenoj dužnosti izvršio uvid u Zajednički informacijski sustav zemljišnih knjiga i katastra na temelju kojeg je utvrđeno da dužnik nije vlasnik nekretnina, dok je uvidom u Uvjerenje stanice za tehnički pregled vozila od 1</w:t>
      </w:r>
      <w:r w:rsidR="00CD4614">
        <w:t>6</w:t>
      </w:r>
      <w:r w:rsidR="00A550D1">
        <w:t xml:space="preserve">. siječnja 2019. utvrđeno da </w:t>
      </w:r>
      <w:r w:rsidR="00D65744">
        <w:t xml:space="preserve"> dužnik </w:t>
      </w:r>
      <w:r w:rsidR="00930EC0">
        <w:t xml:space="preserve">nije evidentiran kao vlasnik </w:t>
      </w:r>
      <w:r w:rsidR="00D65744">
        <w:t xml:space="preserve">vozila. </w:t>
      </w:r>
    </w:p>
    <w:p w:rsidRDefault="00D65744" w:rsidP="00066093" w:rsidR="00D65744">
      <w:pPr>
        <w:jc w:val="both"/>
      </w:pPr>
    </w:p>
    <w:p w:rsidRDefault="00D65744" w:rsidP="00066093" w:rsidR="00D65744">
      <w:pPr>
        <w:ind w:firstLine="708"/>
        <w:jc w:val="both"/>
      </w:pPr>
      <w:r>
        <w:t>Iz Potvrde Financijske agencije od 14. veljače 2019. proizlazi kako je na dan izdavanja potvrde imao evidentirane neizvršene osnove za plaćanje</w:t>
      </w:r>
      <w:r w:rsidR="00CD4614">
        <w:t xml:space="preserve"> u neprekinutom razdoblju od 185</w:t>
      </w:r>
      <w:r>
        <w:t xml:space="preserve"> dana, a blokada je iznosila </w:t>
      </w:r>
      <w:r w:rsidR="00CD4614">
        <w:t>294.648,30</w:t>
      </w:r>
      <w:r>
        <w:t xml:space="preserve"> kn. </w:t>
      </w:r>
    </w:p>
    <w:p w:rsidRDefault="00D65744" w:rsidP="00066093" w:rsidR="00D65744">
      <w:pPr>
        <w:jc w:val="both"/>
      </w:pPr>
    </w:p>
    <w:p w:rsidRDefault="00D65744" w:rsidP="00066093" w:rsidR="00D65744">
      <w:pPr>
        <w:ind w:firstLine="708"/>
        <w:jc w:val="both"/>
      </w:pPr>
      <w:r>
        <w:t>Nadalje, sud je po službenoj dužnosti na dan donoše</w:t>
      </w:r>
      <w:r w:rsidR="00A550D1">
        <w:t>nja ovog rješenja 11.</w:t>
      </w:r>
      <w:r w:rsidR="00CD4614">
        <w:t xml:space="preserve"> travnja 2019.</w:t>
      </w:r>
      <w:r>
        <w:t xml:space="preserve">  izvršio uvid u elektronički sustav e-Blokade te je utvrdio kako u Očevidniku neizvršenih osnova za plaćanje na dan </w:t>
      </w:r>
      <w:r w:rsidR="00A550D1">
        <w:t>11. travnja 2019</w:t>
      </w:r>
      <w:r>
        <w:t xml:space="preserve">. postoje neizvršene osnove za plaćanje u odnosu na dužnika u iznosu od </w:t>
      </w:r>
      <w:r w:rsidR="00C92158">
        <w:t xml:space="preserve">297.327,03 </w:t>
      </w:r>
      <w:r>
        <w:t>kn i to u razdoblju dužem od 60 dana.</w:t>
      </w:r>
    </w:p>
    <w:p w:rsidRDefault="00D65744" w:rsidP="00066093" w:rsidR="00D65744">
      <w:pPr>
        <w:jc w:val="both"/>
      </w:pPr>
    </w:p>
    <w:p w:rsidRDefault="00D65744" w:rsidP="00066093" w:rsidR="00D65744">
      <w:pPr>
        <w:ind w:firstLine="708"/>
        <w:jc w:val="both"/>
      </w:pPr>
      <w:r>
        <w:t>Dakle, u konkretnom slučaju dužnik u očevidniku o redoslijedu plaćanja ima evidentirane neizvršene osnove za plaćanje u razdoblju dužem od 60 dana, zbog čega se u skladu s odredbom čl. 6. st. 2. podstavak 1. SZ-a smatra da je dužnik nesposoban za plaćanje. Slijedom navedenog, sud je na temelju odredbe čl. 5. st. 1. SZ-a, utvrdio postojanje stečajnog razloga nesposobnosti za plaćanje u smislu odredaba čl. 6. SZ-a.</w:t>
      </w:r>
    </w:p>
    <w:p w:rsidRDefault="00D65744" w:rsidP="00066093" w:rsidR="00D65744">
      <w:pPr>
        <w:jc w:val="both"/>
      </w:pPr>
    </w:p>
    <w:p w:rsidRDefault="00D65744" w:rsidP="00066093" w:rsidR="00D65744">
      <w:pPr>
        <w:ind w:firstLine="708"/>
        <w:jc w:val="both"/>
      </w:pPr>
      <w:r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 donijeti rješenje o otvaranju i zaključenju stečajnoga postupka ako osobe iz stavka 1. toga članka ne predujme traženi iznos.</w:t>
      </w:r>
    </w:p>
    <w:p w:rsidRDefault="00D65744" w:rsidP="00066093" w:rsidR="00D65744">
      <w:pPr>
        <w:jc w:val="both"/>
      </w:pPr>
    </w:p>
    <w:p w:rsidRDefault="00D65744" w:rsidP="00066093" w:rsidR="00D65744">
      <w:pPr>
        <w:ind w:firstLine="708"/>
        <w:jc w:val="both"/>
      </w:pPr>
      <w:r>
        <w:t>Zbog toga su u skladu s odredbom čl. 132. st. 1. SZ-a, (pravomoćnim) rješenjem ovoga suda od 1</w:t>
      </w:r>
      <w:r w:rsidR="0013254A">
        <w:t>3</w:t>
      </w:r>
      <w:r>
        <w:t xml:space="preserve">. ožujka 2019., pozvane osobe koje imaju pravni interes za provedbom stečajnoga postupka nad dužnikom u roku 15 dana od isteka osmoga dana od dana objave tog rješenja na mrežnoj stranici e-Oglasna ploča Trgovačkog suda u Zagrebu predujmiti određeni iznos za pokriće troškova prethodnoga i otvorenoga stečajnog postupka, uz upozorenje na pravne posljedice ne postupanja po pozivu suda u određenom roku iz čl. 132. st. 2. SZ-a, odnosno da će sud donijeti rješenje o otvaranju i zaključenju stečajnog postupka. Navedeno rješenje, objavljeno je na mrežnoj stranici e-Oglasna ploča ovoga suda </w:t>
      </w:r>
      <w:r w:rsidR="0013254A">
        <w:t>14</w:t>
      </w:r>
      <w:r>
        <w:t>. ožujka 2019. Međutim, osobe koje imaju pravni interes za provedbom stečajnoga postupka nad dužnikom nisu u određenom roku predujmile zahtijevani iznos predujam od 7.020,00 kn za pokriće troškova prethodnoga i otvorenoga stečajnog postupka u skladu s navedenim rješenjem,  a što je utvrđeno provjerom u računovodstvu suda.</w:t>
      </w:r>
    </w:p>
    <w:p w:rsidRDefault="00D65744" w:rsidP="00066093" w:rsidR="00D65744">
      <w:pPr>
        <w:jc w:val="both"/>
      </w:pPr>
    </w:p>
    <w:p w:rsidRDefault="00D65744" w:rsidP="00066093" w:rsidR="00D65744">
      <w:pPr>
        <w:ind w:firstLine="708"/>
        <w:jc w:val="both"/>
      </w:pPr>
      <w:r>
        <w:t xml:space="preserve">S obzirom na to da kod dužnika postoji stečajni razlog nesposobnosti za plaćanje i da imovina dužnika koja bi ušla u stečajnu masu u konkretnom slučaju nije dovoljna ni za namirenje troškova toga postupka, te da osobe koje imaju pravni interes za provedbom stečajnoga postupka nad dužnikom nisu u određenom roku predujmile određeni iznos za </w:t>
      </w:r>
      <w:r>
        <w:lastRenderedPageBreak/>
        <w:t>pokriće troškova prethodnoga i otvorenoga stečajnog postupka, na temelju odredbe čl. 132. st. 1. SZ-a, sud je donio rješenje o otvaranju i zaključenju stečajnog postupka nad dužnikom (točke I. i III. izreke).</w:t>
      </w:r>
    </w:p>
    <w:p w:rsidRDefault="00D65744" w:rsidP="00066093" w:rsidR="00D65744">
      <w:pPr>
        <w:jc w:val="both"/>
      </w:pPr>
    </w:p>
    <w:p w:rsidRDefault="00D65744" w:rsidP="00066093" w:rsidR="00D65744">
      <w:pPr>
        <w:ind w:firstLine="708"/>
        <w:jc w:val="both"/>
      </w:pPr>
      <w:r>
        <w:t>Izbor stečajnog upravitelja iz točke II. izreke rješenja obavljen je metodom slučajnoga odabira na temelju odredbe čl. 132. st. 2. SZ-a u svezi s čl.432. SZ-a, a odluka iz točke IV. izreke ovog rješenja temelji se na odredbi čl. 286. st. 3. u vezi s odredbom čl. 132. st. 4. SZ-a.</w:t>
      </w:r>
    </w:p>
    <w:p w:rsidRDefault="00D65744" w:rsidP="00066093" w:rsidR="00D65744">
      <w:pPr>
        <w:jc w:val="both"/>
      </w:pPr>
    </w:p>
    <w:p w:rsidRDefault="00D65744" w:rsidP="00066093" w:rsidR="00D65744">
      <w:pPr>
        <w:ind w:firstLine="708"/>
        <w:jc w:val="both"/>
      </w:pPr>
      <w:r>
        <w:t>Zaključno se ističe da je stečajni upravitelj dužan i nakon zaključenja stečajnog postupka zastupati stečajnu masu odnosno nakon zaključenja stečajnog postupka (i brisanja dužnika) u ime i za račun stečajne mase voditi postupke radi unovčenja imovine koja u nju ulazi (čl.133. st. 1. SZ-a), pa ako se eventualno ispune pretpostavke za nastavljanje postupka radi naknadne diobe iz čl. 289. st. 1. SZ-a (između ostalog pronađe imovina dužnik koja ulazi u stečajnu masu), sud će rješenjem o nastavljanju postupka pozvati stečajne vjerovnike da u roku od 30 dana stečajnom upravitelju prijave svoje tražbine i zakazati ročište na kojem će se ispitati prijavljene tražbine (čl. 133. st. 5. SZ-a).</w:t>
      </w:r>
    </w:p>
    <w:p w:rsidRDefault="00D65744" w:rsidP="00066093" w:rsidR="00D65744">
      <w:pPr>
        <w:jc w:val="both"/>
      </w:pPr>
    </w:p>
    <w:p w:rsidRDefault="00D65744" w:rsidP="00066093" w:rsidR="00D65744">
      <w:pPr>
        <w:jc w:val="both"/>
      </w:pPr>
      <w:r>
        <w:tab/>
      </w:r>
      <w:r>
        <w:tab/>
      </w:r>
      <w:r>
        <w:tab/>
      </w:r>
      <w:r>
        <w:tab/>
        <w:t xml:space="preserve">       U Zagrebu </w:t>
      </w:r>
      <w:r w:rsidR="0013254A">
        <w:t>1</w:t>
      </w:r>
      <w:r w:rsidR="00D26743">
        <w:t>1</w:t>
      </w:r>
      <w:r>
        <w:t>. travnja 2019.</w:t>
      </w:r>
    </w:p>
    <w:p w:rsidRDefault="00D65744" w:rsidP="00066093" w:rsidR="00D6574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C63A98" w:rsidP="00066093" w:rsidR="00D65744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65744">
        <w:tab/>
        <w:t xml:space="preserve"> Danijela Uzelac</w:t>
      </w:r>
      <w:r>
        <w:t>, v.r.</w:t>
      </w:r>
    </w:p>
    <w:p w:rsidRDefault="00D65744" w:rsidP="00066093" w:rsidR="00D65744">
      <w:pPr>
        <w:jc w:val="both"/>
      </w:pPr>
    </w:p>
    <w:p w:rsidRDefault="00D65744" w:rsidP="00066093" w:rsidR="00D65744">
      <w:pPr>
        <w:jc w:val="both"/>
      </w:pPr>
    </w:p>
    <w:p w:rsidRDefault="00D65744" w:rsidP="00066093" w:rsidR="00D65744">
      <w:pPr>
        <w:jc w:val="both"/>
      </w:pPr>
      <w:r>
        <w:t>Uputa o pravn</w:t>
      </w:r>
      <w:r w:rsidR="007105E5">
        <w:t>om lijeku: Protiv ovog rješenja</w:t>
      </w:r>
      <w:r>
        <w:t xml:space="preserve"> nezadovoljna stranka može izjaviti žalbu u roku od 8 dana od dostave rješenja</w:t>
      </w:r>
      <w:r w:rsidR="00764DE8">
        <w:t>.</w:t>
      </w:r>
      <w:r w:rsidR="007105E5">
        <w:t xml:space="preserve"> </w:t>
      </w:r>
      <w:r w:rsidR="00764DE8" w:rsidRPr="00764DE8">
        <w:t>Dostava se smatra obavljenom istekom osmoga dana od dana objave ovoga rješenja na mrežnoj stranici e-oglasna ploča Trgovačkog suda u Zagrebu (čl. 12. st. 1. SZ).</w:t>
      </w:r>
      <w:r w:rsidR="00764DE8">
        <w:t xml:space="preserve"> Žalba se podnosi ovome sudu</w:t>
      </w:r>
      <w:r w:rsidR="007105E5">
        <w:t xml:space="preserve"> u </w:t>
      </w:r>
      <w:r w:rsidR="007105E5" w:rsidRPr="007105E5">
        <w:t>2 primjerka za sud i po 1 za svaku protivnu stranku</w:t>
      </w:r>
      <w:r w:rsidR="00764DE8">
        <w:t>, a</w:t>
      </w:r>
      <w:r w:rsidR="007105E5">
        <w:t xml:space="preserve"> o žalbi odlučuje</w:t>
      </w:r>
      <w:r w:rsidR="00764DE8">
        <w:t xml:space="preserve"> </w:t>
      </w:r>
      <w:r w:rsidR="007105E5">
        <w:t>Visoki trgovački sud</w:t>
      </w:r>
      <w:r w:rsidR="007105E5" w:rsidRPr="007105E5">
        <w:t xml:space="preserve"> Republike Hrvatske</w:t>
      </w:r>
      <w:r w:rsidR="007105E5">
        <w:t>.</w:t>
      </w:r>
    </w:p>
    <w:p w:rsidRDefault="00D65744" w:rsidP="00066093" w:rsidR="00D65744">
      <w:pPr>
        <w:jc w:val="both"/>
      </w:pPr>
    </w:p>
    <w:p w:rsidRDefault="00C63A98" w:rsidP="00C63A98" w:rsidR="00D65744">
      <w:pPr>
        <w:jc w:val="right"/>
      </w:pPr>
      <w:r>
        <w:t>Za točnost otpravka:</w:t>
      </w:r>
    </w:p>
    <w:p w:rsidRDefault="00C63A98" w:rsidP="00C63A98" w:rsidR="00C63A98">
      <w:pPr>
        <w:jc w:val="right"/>
      </w:pPr>
      <w:r>
        <w:t>Katarina Franjić</w:t>
      </w:r>
    </w:p>
    <w:p w:rsidRDefault="00C63A98" w:rsidP="00066093" w:rsidR="00C63A98">
      <w:pPr>
        <w:jc w:val="both"/>
      </w:pPr>
    </w:p>
    <w:p w:rsidRDefault="00D65744" w:rsidP="00066093" w:rsidR="00D65744">
      <w:pPr>
        <w:jc w:val="both"/>
      </w:pPr>
    </w:p>
    <w:p w:rsidRDefault="00D65744" w:rsidP="00066093" w:rsidR="00D65744">
      <w:pPr>
        <w:jc w:val="both"/>
      </w:pPr>
    </w:p>
    <w:p w:rsidRDefault="00D65744" w:rsidP="00066093" w:rsidR="00D65744">
      <w:pPr>
        <w:jc w:val="both"/>
      </w:pPr>
    </w:p>
    <w:p w:rsidRDefault="00D65744" w:rsidP="00066093" w:rsidR="00D65744">
      <w:pPr>
        <w:jc w:val="both"/>
      </w:pPr>
    </w:p>
    <w:p w:rsidRDefault="00776523" w:rsidP="00066093" w:rsidR="00776523">
      <w:pPr>
        <w:jc w:val="both"/>
      </w:pPr>
    </w:p>
    <w:sectPr w:rsidR="0077652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3D08"/>
    <w:rsid w:val="00066093"/>
    <w:rsid w:val="00122B4E"/>
    <w:rsid w:val="0013254A"/>
    <w:rsid w:val="003A24AF"/>
    <w:rsid w:val="00515DD2"/>
    <w:rsid w:val="00560D9C"/>
    <w:rsid w:val="006E081F"/>
    <w:rsid w:val="007105E5"/>
    <w:rsid w:val="00764DE8"/>
    <w:rsid w:val="00776523"/>
    <w:rsid w:val="007E22DF"/>
    <w:rsid w:val="00930EC0"/>
    <w:rsid w:val="00967921"/>
    <w:rsid w:val="00A550D1"/>
    <w:rsid w:val="00B13D08"/>
    <w:rsid w:val="00C63A98"/>
    <w:rsid w:val="00C92158"/>
    <w:rsid w:val="00CD4614"/>
    <w:rsid w:val="00D26743"/>
    <w:rsid w:val="00D3007A"/>
    <w:rsid w:val="00D65744"/>
    <w:rsid w:val="00E8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63A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63A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0D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D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D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D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D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63A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3A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0D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D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D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D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D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2019.</izvorni_sadrzaj>
    <derivirana_varijabla naziv="DomainObject.DatumDonosenjaOdluke_1">11.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3128</izvorni_sadrzaj>
    <derivirana_varijabla naziv="DomainObject.Predmet.Broj_1">3128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2018.</izvorni_sadrzaj>
    <derivirana_varijabla naziv="DomainObject.Predmet.DatumOsnivanja_1">14.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St-3128/2018</izvorni_sadrzaj>
    <derivirana_varijabla naziv="DomainObject.Predmet.OznakaBroj_1">St-3128/2018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INNO DIZAJN društvo s ograničenom odgovornošću za trgovinu i usluge zastupanog po punomoćniku Aleksandar Zekić; Ivan Ražić</izvorni_sadrzaj>
    <derivirana_varijabla naziv="DomainObject.Predmet.ProtustrankaFormated_1">  INNO DIZAJN društvo s ograničenom odgovornošću za trgovinu i usluge zastupanog po punomoćniku Aleksandar Zekić; Ivan Ražić</derivirana_varijabla>
  </DomainObject.Predmet.ProtustrankaFormated>
  <DomainObject.Predmet.ProtustrankaFormatedOIB>
    <izvorni_sadrzaj>  INNO DIZAJN društvo s ograničenom odgovornošću za trgovinu i usluge, OIB 26916681450 zastupanog po punomoćniku Aleksandar Zekić; Ivan Ražić</izvorni_sadrzaj>
    <derivirana_varijabla naziv="DomainObject.Predmet.ProtustrankaFormatedOIB_1">  INNO DIZAJN društvo s ograničenom odgovornošću za trgovinu i usluge, OIB 26916681450 zastupanog po punomoćniku Aleksandar Zekić; Ivan Ražić</derivirana_varijabla>
  </DomainObject.Predmet.ProtustrankaFormatedOIB>
  <DomainObject.Predmet.ProtustrankaFormatedWithAdress>
    <izvorni_sadrzaj> INNO DIZAJN društvo s ograničenom odgovornošću za trgovinu i usluge, Trg Lovre Matačića 11, 10360 Sesvete zastupanog po punomoćniku Aleksandar Zekić; Ivan Ražić</izvorni_sadrzaj>
    <derivirana_varijabla naziv="DomainObject.Predmet.ProtustrankaFormatedWithAdress_1"> INNO DIZAJN društvo s ograničenom odgovornošću za trgovinu i usluge, Trg Lovre Matačića 11, 10360 Sesvete zastupanog po punomoćniku Aleksandar Zekić; Ivan Ražić</derivirana_varijabla>
  </DomainObject.Predmet.ProtustrankaFormatedWithAdress>
  <DomainObject.Predmet.ProtustrankaFormatedWithAdressOIB>
    <izvorni_sadrzaj> INNO DIZAJN društvo s ograničenom odgovornošću za trgovinu i usluge, OIB 26916681450, Trg Lovre Matačića 11, 10360 Sesvete zastupanog po punomoćniku Aleksandar Zekić; Ivan Ražić</izvorni_sadrzaj>
    <derivirana_varijabla naziv="DomainObject.Predmet.ProtustrankaFormatedWithAdressOIB_1"> INNO DIZAJN društvo s ograničenom odgovornošću za trgovinu i usluge, OIB 26916681450, Trg Lovre Matačića 11, 10360 Sesvete zastupanog po punomoćniku Aleksandar Zekić; Ivan Ražić</derivirana_varijabla>
  </DomainObject.Predmet.ProtustrankaFormatedWithAdressOIB>
  <DomainObject.Predmet.ProtustrankaWithAdress>
    <izvorni_sadrzaj>INNO DIZAJN društvo s ograničenom odgovornošću za trgovinu i usluge Trg Lovre Matačića 11, 10360 Sesvete</izvorni_sadrzaj>
    <derivirana_varijabla naziv="DomainObject.Predmet.ProtustrankaWithAdress_1">INNO DIZAJN društvo s ograničenom odgovornošću za trgovinu i usluge Trg Lovre Matačića 11, 10360 Sesvete</derivirana_varijabla>
  </DomainObject.Predmet.ProtustrankaWithAdress>
  <DomainObject.Predmet.ProtustrankaWithAdressOIB>
    <izvorni_sadrzaj>INNO DIZAJN društvo s ograničenom odgovornošću za trgovinu i usluge, OIB 26916681450, Trg Lovre Matačića 11, 10360 Sesvete</izvorni_sadrzaj>
    <derivirana_varijabla naziv="DomainObject.Predmet.ProtustrankaWithAdressOIB_1">INNO DIZAJN društvo s ograničenom odgovornošću za trgovinu i usluge, OIB 26916681450, Trg Lovre Matačića 11, 10360 Sesvete</derivirana_varijabla>
  </DomainObject.Predmet.ProtustrankaWithAdressOIB>
  <DomainObject.Predmet.ProtustrankaNazivFormated>
    <izvorni_sadrzaj>INNO DIZAJN društvo s ograničenom odgovornošću za trgovinu i usluge</izvorni_sadrzaj>
    <derivirana_varijabla naziv="DomainObject.Predmet.ProtustrankaNazivFormated_1">INNO DIZAJN društvo s ograničenom odgovornošću za trgovinu i usluge</derivirana_varijabla>
  </DomainObject.Predmet.ProtustrankaNazivFormated>
  <DomainObject.Predmet.ProtustrankaNazivFormatedOIB>
    <izvorni_sadrzaj>INNO DIZAJN društvo s ograničenom odgovornošću za trgovinu i usluge, OIB 26916681450</izvorni_sadrzaj>
    <derivirana_varijabla naziv="DomainObject.Predmet.ProtustrankaNazivFormatedOIB_1">INNO DIZAJN društvo s ograničenom odgovornošću za trgovinu i usluge, OIB 26916681450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Ražić; Vjerovnici</izvorni_sadrzaj>
    <derivirana_varijabla naziv="DomainObject.Predmet.StrankaFormated_1">  FINA Regionalni centar Zagreb; Ivan Ražić; Vjerovnici</derivirana_varijabla>
  </DomainObject.Predmet.StrankaFormated>
  <DomainObject.Predmet.StrankaFormatedOIB>
    <izvorni_sadrzaj>  FINA Regionalni centar Zagreb, OIB 85821130368; Ivan Ražić, OIB 86594220901; Vjerovnici</izvorni_sadrzaj>
    <derivirana_varijabla naziv="DomainObject.Predmet.StrankaFormatedOIB_1">  FINA Regionalni centar Zagreb, OIB 85821130368; Ivan Ražić, OIB 86594220901; Vjerovnici</derivirana_varijabla>
  </DomainObject.Predmet.StrankaFormatedOIB>
  <DomainObject.Predmet.StrankaFormatedWithAdress>
    <izvorni_sadrzaj> FINA Regionalni centar Zagreb, Trg svibanjskih žrtava 1995. 1, 10000 Zagreb; Ivan Ražić, Trg Lovre Matačića 11, 10360 Sesvete; Vjerovnici</izvorni_sadrzaj>
    <derivirana_varijabla naziv="DomainObject.Predmet.StrankaFormatedWithAdress_1"> FINA Regionalni centar Zagreb, Trg svibanjskih žrtava 1995. 1, 10000 Zagreb; Ivan Ražić, Trg Lovre Matačića 11, 10360 Sesvete; Vjerovnici</derivirana_varijabla>
  </DomainObject.Predmet.StrankaFormatedWithAdress>
  <DomainObject.Predmet.StrankaFormatedWithAdressOIB>
    <izvorni_sadrzaj> FINA Regionalni centar Zagreb, OIB 85821130368, Trg svibanjskih žrtava 1995. 1, 10000 Zagreb; Ivan Ražić, OIB 86594220901, Trg Lovre Matačića 11, 10360 Sesvete; Vjerovnici</izvorni_sadrzaj>
    <derivirana_varijabla naziv="DomainObject.Predmet.StrankaFormatedWithAdressOIB_1"> FINA Regionalni centar Zagreb, OIB 85821130368, Trg svibanjskih žrtava 1995. 1, 10000 Zagreb; Ivan Ražić, OIB 86594220901, Trg Lovre Matačića 11, 10360 Sesvete; Vjerovnici</derivirana_varijabla>
  </DomainObject.Predmet.StrankaFormatedWithAdressOIB>
  <DomainObject.Predmet.StrankaWithAdress>
    <izvorni_sadrzaj>FINA Regionalni centar Zagreb Trg svibanjskih žrtava 1995. 1,10000 Zagreb,Ivan Ražić Trg Lovre Matačića 11,10360 Sesvete,Vjerovnici </izvorni_sadrzaj>
    <derivirana_varijabla naziv="DomainObject.Predmet.StrankaWithAdress_1">FINA Regionalni centar Zagreb Trg svibanjskih žrtava 1995. 1,10000 Zagreb,Ivan Ražić Trg Lovre Matačića 11,10360 Sesvete,Vjerovnici </derivirana_varijabla>
  </DomainObject.Predmet.StrankaWithAdress>
  <DomainObject.Predmet.StrankaWithAdressOIB>
    <izvorni_sadrzaj>FINA Regionalni centar Zagreb, OIB 85821130368, Trg svibanjskih žrtava 1995. 1,10000 Zagreb,Ivan Ražić, OIB 86594220901, Trg Lovre Matačića 11,10360 Sesvete,Vjerovnici</izvorni_sadrzaj>
    <derivirana_varijabla naziv="DomainObject.Predmet.StrankaWithAdressOIB_1">FINA Regionalni centar Zagreb, OIB 85821130368, Trg svibanjskih žrtava 1995. 1,10000 Zagreb,Ivan Ražić, OIB 86594220901, Trg Lovre Matačića 11,10360 Sesvete,Vjerovnici</derivirana_varijabla>
  </DomainObject.Predmet.StrankaWithAdressOIB>
  <DomainObject.Predmet.StrankaNazivFormated>
    <izvorni_sadrzaj>FINA Regionalni centar Zagreb,Ivan Ražić,Vjerovnici</izvorni_sadrzaj>
    <derivirana_varijabla naziv="DomainObject.Predmet.StrankaNazivFormated_1">FINA Regionalni centar Zagreb,Ivan Ražić,Vjerovnici</derivirana_varijabla>
  </DomainObject.Predmet.StrankaNazivFormated>
  <DomainObject.Predmet.StrankaNazivFormatedOIB>
    <izvorni_sadrzaj>FINA Regionalni centar Zagreb, OIB 85821130368,Ivan Ražić, OIB 86594220901,Vjerovnici</izvorni_sadrzaj>
    <derivirana_varijabla naziv="DomainObject.Predmet.StrankaNazivFormatedOIB_1">FINA Regionalni centar Zagreb, OIB 85821130368,Ivan Ražić, OIB 86594220901,Vjerovnici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Ivan Ražić</item>
      <item>Vjerovnici</item>
    </izvorni_sadrzaj>
    <derivirana_varijabla naziv="DomainObject.Predmet.StrankaListFormated_1">
      <item>FINA Regionalni centar Zagreb</item>
      <item>Ivan Ražić</item>
      <item>Vjerovnici</item>
    </derivirana_varijabla>
  </DomainObject.Predmet.StrankaListFormated>
  <DomainObject.Predmet.StrankaListFormatedOIB>
    <izvorni_sadrzaj>
      <item>FINA Regionalni centar Zagreb, OIB 85821130368</item>
      <item>Ivan Ražić, OIB 86594220901</item>
      <item>Vjerovnici</item>
    </izvorni_sadrzaj>
    <derivirana_varijabla naziv="DomainObject.Predmet.StrankaListFormatedOIB_1">
      <item>FINA Regionalni centar Zagreb, OIB 85821130368</item>
      <item>Ivan Ražić, OIB 86594220901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Ivan Ražić, Trg Lovre Matačića 11, 10360 Sesvete</item>
      <item>Vjerovnici</item>
    </izvorni_sadrzaj>
    <derivirana_varijabla naziv="DomainObject.Predmet.StrankaListFormatedWithAdress_1">
      <item>FINA Regionalni centar Zagreb, Trg svibanjskih žrtava 1995. 1, 10000 Zagreb</item>
      <item>Ivan Ražić, Trg Lovre Matačića 11, 10360 Sesvete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Ražić, OIB 86594220901, Trg Lovre Matačića 11, 10360 Sesvete</item>
      <item>Vjerovnici</item>
    </izvorni_sadrzaj>
    <derivirana_varijabla naziv="DomainObject.Predmet.StrankaListFormatedWithAdressOIB_1">
      <item>FINA Regionalni centar Zagreb, OIB 85821130368, Trg svibanjskih žrtava 1995. 1, 10000 Zagreb</item>
      <item>Ivan Ražić, OIB 86594220901, Trg Lovre Matačića 11, 10360 Sesvete</item>
      <item>Vjerovnici</item>
    </derivirana_varijabla>
  </DomainObject.Predmet.StrankaListFormatedWithAdressOIB>
  <DomainObject.Predmet.StrankaListNazivFormated>
    <izvorni_sadrzaj>
      <item>FINA Regionalni centar Zagreb</item>
      <item>Ivan Ražić</item>
      <item>Vjerovnici</item>
    </izvorni_sadrzaj>
    <derivirana_varijabla naziv="DomainObject.Predmet.StrankaListNazivFormated_1">
      <item>FINA Regionalni centar Zagreb</item>
      <item>Ivan Ražić</item>
      <item>Vjerovnici</item>
    </derivirana_varijabla>
  </DomainObject.Predmet.StrankaListNazivFormated>
  <DomainObject.Predmet.StrankaListNazivFormatedOIB>
    <izvorni_sadrzaj>
      <item>FINA Regionalni centar Zagreb, OIB 85821130368</item>
      <item>Ivan Ražić, OIB 86594220901</item>
      <item>Vjerovnici</item>
    </izvorni_sadrzaj>
    <derivirana_varijabla naziv="DomainObject.Predmet.StrankaListNazivFormatedOIB_1">
      <item>FINA Regionalni centar Zagreb, OIB 85821130368</item>
      <item>Ivan Ražić, OIB 86594220901</item>
      <item>Vjerovnici</item>
    </derivirana_varijabla>
  </DomainObject.Predmet.StrankaListNazivFormatedOIB>
  <DomainObject.Predmet.ProtuStrankaListFormated>
    <izvorni_sadrzaj>
      <item>INNO DIZAJN društvo s ograničenom odgovornošću za trgovinu i usluge zastupanog po punomoćniku Aleksandar Zekić; Ivan Ražić</item>
    </izvorni_sadrzaj>
    <derivirana_varijabla naziv="DomainObject.Predmet.ProtuStrankaListFormated_1">
      <item>INNO DIZAJN društvo s ograničenom odgovornošću za trgovinu i usluge zastupanog po punomoćniku Aleksandar Zekić; Ivan Ražić</item>
    </derivirana_varijabla>
  </DomainObject.Predmet.ProtuStrankaListFormated>
  <DomainObject.Predmet.ProtuStrankaListFormatedOIB>
    <izvorni_sadrzaj>
      <item>INNO DIZAJN društvo s ograničenom odgovornošću za trgovinu i usluge, OIB 26916681450 zastupanog po punomoćniku Aleksandar Zekić; Ivan Ražić</item>
    </izvorni_sadrzaj>
    <derivirana_varijabla naziv="DomainObject.Predmet.ProtuStrankaListFormatedOIB_1">
      <item>INNO DIZAJN društvo s ograničenom odgovornošću za trgovinu i usluge, OIB 26916681450 zastupanog po punomoćniku Aleksandar Zekić; Ivan Ražić</item>
    </derivirana_varijabla>
  </DomainObject.Predmet.ProtuStrankaListFormatedOIB>
  <DomainObject.Predmet.ProtuStrankaListFormatedWithAdress>
    <izvorni_sadrzaj>
      <item>INNO DIZAJN društvo s ograničenom odgovornošću za trgovinu i usluge, Trg Lovre Matačića 11, 10360 Sesvete zastupanog po punomoćniku Aleksandar Zekić; Ivan Ražić</item>
    </izvorni_sadrzaj>
    <derivirana_varijabla naziv="DomainObject.Predmet.ProtuStrankaListFormatedWithAdress_1">
      <item>INNO DIZAJN društvo s ograničenom odgovornošću za trgovinu i usluge, Trg Lovre Matačića 11, 10360 Sesvete zastupanog po punomoćniku Aleksandar Zekić; Ivan Ražić</item>
    </derivirana_varijabla>
  </DomainObject.Predmet.ProtuStrankaListFormatedWithAdress>
  <DomainObject.Predmet.ProtuStrankaListFormatedWithAdressOIB>
    <izvorni_sadrzaj>
      <item>INNO DIZAJN društvo s ograničenom odgovornošću za trgovinu i usluge, OIB 26916681450, Trg Lovre Matačića 11, 10360 Sesvete zastupanog po punomoćniku Aleksandar Zekić; Ivan Ražić</item>
    </izvorni_sadrzaj>
    <derivirana_varijabla naziv="DomainObject.Predmet.ProtuStrankaListFormatedWithAdressOIB_1">
      <item>INNO DIZAJN društvo s ograničenom odgovornošću za trgovinu i usluge, OIB 26916681450, Trg Lovre Matačića 11, 10360 Sesvete zastupanog po punomoćniku Aleksandar Zekić; Ivan Ražić</item>
    </derivirana_varijabla>
  </DomainObject.Predmet.ProtuStrankaListFormatedWithAdressOIB>
  <DomainObject.Predmet.ProtuStrankaListNazivFormated>
    <izvorni_sadrzaj>
      <item>INNO DIZAJN društvo s ograničenom odgovornošću za trgovinu i usluge</item>
    </izvorni_sadrzaj>
    <derivirana_varijabla naziv="DomainObject.Predmet.ProtuStrankaListNazivFormated_1">
      <item>INNO DIZAJN društvo s ograničenom odgovornošću za trgovinu i usluge</item>
    </derivirana_varijabla>
  </DomainObject.Predmet.ProtuStrankaListNazivFormated>
  <DomainObject.Predmet.ProtuStrankaListNazivFormatedOIB>
    <izvorni_sadrzaj>
      <item>INNO DIZAJN društvo s ograničenom odgovornošću za trgovinu i usluge, OIB 26916681450</item>
    </izvorni_sadrzaj>
    <derivirana_varijabla naziv="DomainObject.Predmet.ProtuStrankaListNazivFormatedOIB_1">
      <item>INNO DIZAJN društvo s ograničenom odgovornošću za trgovinu i usluge, OIB 26916681450</item>
    </derivirana_varijabla>
  </DomainObject.Predmet.ProtuStrankaListNazivFormatedOIB>
  <DomainObject.Predmet.OstaliListFormated>
    <izvorni_sadrzaj>
      <item>Ivan Ražić punomoćnik sudionika u postupku INNO DIZAJN društvo s ograničenom odgovornošću za trgovinu i usluge</item>
      <item>Aleksandar Zekić punomoćnik sudionika u postupku INNO DIZAJN društvo s ograničenom odgovornošću za trgovinu i usluge</item>
      <item>Raiffesisenbank Austria d.d.</item>
    </izvorni_sadrzaj>
    <derivirana_varijabla naziv="DomainObject.Predmet.OstaliListFormated_1">
      <item>Ivan Ražić punomoćnik sudionika u postupku INNO DIZAJN društvo s ograničenom odgovornošću za trgovinu i usluge</item>
      <item>Aleksandar Zekić punomoćnik sudionika u postupku INNO DIZAJN društvo s ograničenom odgovornošću za trgovinu i usluge</item>
      <item>Raiffesisenbank Austria d.d.</item>
    </derivirana_varijabla>
  </DomainObject.Predmet.OstaliListFormated>
  <DomainObject.Predmet.OstaliListFormatedOIB>
    <izvorni_sadrzaj>
      <item>Ivan Ražić punomoćnik sudionika u postupku INNO DIZAJN društvo s ograničenom odgovornošću za trgovinu i usluge</item>
      <item>Aleksandar Zekić punomoćnik sudionika u postupku INNO DIZAJN društvo s ograničenom odgovornošću za trgovinu i usluge</item>
      <item>Raiffesisenbank Austria d.d.</item>
    </izvorni_sadrzaj>
    <derivirana_varijabla naziv="DomainObject.Predmet.OstaliListFormatedOIB_1">
      <item>Ivan Ražić punomoćnik sudionika u postupku INNO DIZAJN društvo s ograničenom odgovornošću za trgovinu i usluge</item>
      <item>Aleksandar Zekić punomoćnik sudionika u postupku INNO DIZAJN društvo s ograničenom odgovornošću za trgovinu i usluge</item>
      <item>Raiffesisenbank Austria d.d.</item>
    </derivirana_varijabla>
  </DomainObject.Predmet.OstaliListFormatedOIB>
  <DomainObject.Predmet.OstaliListFormatedWithAdress>
    <izvorni_sadrzaj>
      <item>Ivan Ražić, Trg Lovre Matačića 11, 10360 Sesvete punomoćnik sudionika u postupku INNO DIZAJN društvo s ograničenom odgovornošću za trgovinu i usluge</item>
      <item>Aleksandar Zekić, Ulica Matije Skurjenija 81, 10290 Zaprešić punomoćnik sudionika u postupku INNO DIZAJN društvo s ograničenom odgovornošću za trgovinu i usluge</item>
      <item>Raiffesisenbank Austria d.d., Magazinska cesta 69, 10000 Zagreb</item>
    </izvorni_sadrzaj>
    <derivirana_varijabla naziv="DomainObject.Predmet.OstaliListFormatedWithAdress_1">
      <item>Ivan Ražić, Trg Lovre Matačića 11, 10360 Sesvete punomoćnik sudionika u postupku INNO DIZAJN društvo s ograničenom odgovornošću za trgovinu i usluge</item>
      <item>Aleksandar Zekić, Ulica Matije Skurjenija 81, 10290 Zaprešić punomoćnik sudionika u postupku INNO DIZAJN društvo s ograničenom odgovornošću za trgovinu i usluge</item>
      <item>Raiffesisenbank Austria d.d., Magazinska cesta 69, 10000 Zagreb</item>
    </derivirana_varijabla>
  </DomainObject.Predmet.OstaliListFormatedWithAdress>
  <DomainObject.Predmet.OstaliListFormatedWithAdressOIB>
    <izvorni_sadrzaj>
      <item>Ivan Ražić, Trg Lovre Matačića 11, 10360 Sesvete punomoćnik sudionika u postupku INNO DIZAJN društvo s ograničenom odgovornošću za trgovinu i usluge</item>
      <item>Aleksandar Zekić, Ulica Matije Skurjenija 81, 10290 Zaprešić punomoćnik sudionika u postupku INNO DIZAJN društvo s ograničenom odgovornošću za trgovinu i usluge</item>
      <item>Raiffesisenbank Austria d.d., Magazinska cesta 69, 10000 Zagreb</item>
    </izvorni_sadrzaj>
    <derivirana_varijabla naziv="DomainObject.Predmet.OstaliListFormatedWithAdressOIB_1">
      <item>Ivan Ražić, Trg Lovre Matačića 11, 10360 Sesvete punomoćnik sudionika u postupku INNO DIZAJN društvo s ograničenom odgovornošću za trgovinu i usluge</item>
      <item>Aleksandar Zekić, Ulica Matije Skurjenija 81, 10290 Zaprešić punomoćnik sudionika u postupku INNO DIZAJN društvo s ograničenom odgovornošću za trgovinu i usluge</item>
      <item>Raiffesisenbank Austria d.d., Magazinska cesta 69, 10000 Zagreb</item>
    </derivirana_varijabla>
  </DomainObject.Predmet.OstaliListFormatedWithAdressOIB>
  <DomainObject.Predmet.OstaliListNazivFormated>
    <izvorni_sadrzaj>
      <item>Ivan Ražić</item>
      <item>Aleksandar Zekić</item>
      <item>Raiffesisenbank Austria d.d.</item>
    </izvorni_sadrzaj>
    <derivirana_varijabla naziv="DomainObject.Predmet.OstaliListNazivFormated_1">
      <item>Ivan Ražić</item>
      <item>Aleksandar Zekić</item>
      <item>Raiffesisenbank Austria d.d.</item>
    </derivirana_varijabla>
  </DomainObject.Predmet.OstaliListNazivFormated>
  <DomainObject.Predmet.OstaliListNazivFormatedOIB>
    <izvorni_sadrzaj>
      <item>Ivan Ražić</item>
      <item>Aleksandar Zekić</item>
      <item>Raiffesisenbank Austria d.d.</item>
    </izvorni_sadrzaj>
    <derivirana_varijabla naziv="DomainObject.Predmet.OstaliListNazivFormatedOIB_1">
      <item>Ivan Ražić</item>
      <item>Aleksandar Zekić</item>
      <item>Raiffesisenbank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2019.</izvorni_sadrzaj>
    <derivirana_varijabla naziv="DomainObject.Datum_1">11.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INNO DIZAJN društvo s ograničenom odgovornošću za trgovinu i usluge</izvorni_sadrzaj>
    <derivirana_varijabla naziv="DomainObject.Predmet.ProtustrankaIDrugi_1">INNO DIZAJN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INNO DIZAJN društvo s ograničenom odgovornošću za trgovinu i usluge, OIB 26916681450, Trg Lovre Matačića 11, 10360 Sesvete</izvorni_sadrzaj>
    <derivirana_varijabla naziv="DomainObject.Predmet.ProtustrankaIDrugiAdressOIB_1">INNO DIZAJN društvo s ograničenom odgovornošću za trgovinu i usluge, OIB 26916681450, Trg Lovre Matačića 11,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INNO DIZAJN društvo s ograničenom odgovornošću za trgovinu i usluge</item>
      <item>Ivan Ražić</item>
      <item>Aleksandar Zekić</item>
      <item>Raiffesisenbank Austria d.d.</item>
      <item>Ivan Ražić</item>
      <item>Vjerovnici</item>
    </izvorni_sadrzaj>
    <derivirana_varijabla naziv="DomainObject.Predmet.SudioniciListNaziv_1">
      <item>FINA Regionalni centar Zagreb</item>
      <item>INNO DIZAJN društvo s ograničenom odgovornošću za trgovinu i usluge</item>
      <item>Ivan Ražić</item>
      <item>Aleksandar Zekić</item>
      <item>Raiffesisenbank Austria d.d.</item>
      <item>Ivan Ražić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INNO DIZAJN društvo s ograničenom odgovornošću za trgovinu i usluge, OIB 26916681450, Trg Lovre Matačića 11,10360 Sesvete</item>
      <item>Ivan Ražić, Trg Lovre Matačića 11,10360 Sesvete</item>
      <item>Aleksandar Zekić, Ulica Matije Skurjenija 81,10290 Zaprešić</item>
      <item>Raiffesisenbank Austria d.d., Magazinska cesta 69,10000 Zagreb</item>
      <item>Ivan Ražić, OIB 86594220901, Trg Lovre Matačića 11,10360 Sesvete</item>
      <item>Vjerovnici</item>
    </izvorni_sadrzaj>
    <derivirana_varijabla naziv="DomainObject.Predmet.SudioniciListAdressOIB_1">
      <item>FINA Regionalni centar Zagreb, OIB 85821130368, Trg svibanjskih žrtava 1995. 1,10000 Zagreb</item>
      <item>INNO DIZAJN društvo s ograničenom odgovornošću za trgovinu i usluge, OIB 26916681450, Trg Lovre Matačića 11,10360 Sesvete</item>
      <item>Ivan Ražić, Trg Lovre Matačića 11,10360 Sesvete</item>
      <item>Aleksandar Zekić, Ulica Matije Skurjenija 81,10290 Zaprešić</item>
      <item>Raiffesisenbank Austria d.d., Magazinska cesta 69,10000 Zagreb</item>
      <item>Ivan Ražić, OIB 86594220901, Trg Lovre Matačića 11,10360 Sesvete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26916681450</item>
      <item>, OIB null</item>
      <item>, OIB null</item>
      <item>, OIB null</item>
      <item>, OIB 86594220901</item>
      <item>, OIB null</item>
    </izvorni_sadrzaj>
    <derivirana_varijabla naziv="DomainObject.Predmet.SudioniciListNazivOIB_1">
      <item>, OIB 85821130368</item>
      <item>, OIB 26916681450</item>
      <item>, OIB null</item>
      <item>, OIB null</item>
      <item>, OIB null</item>
      <item>, OIB 86594220901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Smole, OIB 15702493535, Srednjopoljski put 3, 10000 Zagreb</item>
    </izvorni_sadrzaj>
    <derivirana_varijabla naziv="DomainObject.Predmet.StecajniUpraviteljiListAddressOIB_1">
      <item>Martina Smole, OIB 15702493535, Srednjopoljski put 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2019.</izvorni_sadrzaj>
    <derivirana_varijabla naziv="DomainObject.Predmet.DatumZadnjeOdrzaneSudskeRadnje_1">7. veljače 2019.</derivirana_varijabla>
  </DomainObject.Predmet.DatumZadnjeOdrzaneSudskeRadnje>
  <DomainObject.PredzadnjaOdlukaIzPredmeta.DatumDonosenjaOdluke>
    <izvorni_sadrzaj>13. ožujka 2019.</izvorni_sadrzaj>
    <derivirana_varijabla naziv="DomainObject.PredzadnjaOdlukaIzPredmeta.DatumDonosenjaOdluke_1">13. ožujka 2019.</derivirana_varijabla>
  </DomainObject.PredzadnjaOdlukaIzPredmeta.DatumDonosenjaOdluke>
  <DomainObject.PredzadnjaOdlukaIzPredmeta.Oznaka>
    <izvorni_sadrzaj>St-3128/2018-17</izvorni_sadrzaj>
    <derivirana_varijabla naziv="DomainObject.PredzadnjaOdlukaIzPredmeta.Oznaka_1">St-3128/2018-17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1095</properties:Words>
  <properties:Characters>5758</properties:Characters>
  <properties:Lines>130</properties:Lines>
  <properties:Paragraphs>30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2019-04-05T11:55:00Z</dcterms:created>
  <dc:creator>Danijela Uzelac</dc:creator>
  <dc:description/>
  <cp:keywords/>
  <cp:lastModifiedBy>Katarina Franjić</cp:lastModifiedBy>
  <cp:lastPrinted>2019-04-11T09:31:00Z</cp:lastPrinted>
  <dcterms:modified xmlns:xsi="http://www.w3.org/2001/XMLSchema-instance" xsi:type="dcterms:W3CDTF">2019-04-11T09:51:00Z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(st-3128-18 9. rješenje otvaranje i zaključenje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