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eba5" w14:paraId="a98eba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743AE4">
        <w:t>8726</w:t>
      </w:r>
      <w:r w:rsidR="007D572D">
        <w:t>/1</w:t>
      </w:r>
      <w:r w:rsidR="00743AE4">
        <w:t>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BD2EA3">
        <w:t xml:space="preserve"> </w:t>
      </w:r>
      <w:r w:rsidR="00743AE4">
        <w:t>MM AUTOMATEN d.o.o.</w:t>
      </w:r>
      <w:r w:rsidR="00BD2EA3">
        <w:t>,</w:t>
      </w:r>
      <w:r w:rsidR="00743AE4">
        <w:t xml:space="preserve"> Matijevička 21, 10000 Zagreb, MBS: 080527560, OIB: 81791588100,</w:t>
      </w:r>
      <w:r w:rsidR="00BD2EA3">
        <w:t xml:space="preserve"> </w:t>
      </w:r>
      <w:r w:rsidR="00B232AC">
        <w:t xml:space="preserve">dana </w:t>
      </w:r>
      <w:r w:rsidR="004239EB">
        <w:t>29. srpnja</w:t>
      </w:r>
      <w:r w:rsidR="00BD2EA3">
        <w:t xml:space="preserve"> </w:t>
      </w:r>
      <w:r w:rsidR="0052661E">
        <w:t xml:space="preserve">2016. </w:t>
      </w:r>
      <w:r w:rsidR="009F793C">
        <w:t xml:space="preserve"> godine </w:t>
      </w:r>
      <w:r w:rsidR="000878C4">
        <w:t xml:space="preserve"> </w:t>
      </w:r>
      <w:r w:rsidR="00BD2EA3">
        <w:t>objavljuje slijedeće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</w:t>
      </w:r>
      <w:r w:rsidR="00743AE4">
        <w:t xml:space="preserve"> Karl Werner M</w:t>
      </w:r>
      <w:r w:rsidR="00743AE4" w:rsidRPr="00743AE4">
        <w:rPr>
          <w:rFonts w:cs="Arial" w:hAnsi="Arial" w:ascii="Arial"/>
          <w:color w:val="545454"/>
          <w:sz w:val="20"/>
          <w:szCs w:val="20"/>
        </w:rPr>
        <w:t>ü</w:t>
      </w:r>
      <w:r w:rsidR="00743AE4">
        <w:t>nchow</w:t>
      </w:r>
      <w:r w:rsidR="00BD2EA3">
        <w:t>,</w:t>
      </w:r>
      <w:r w:rsidR="007D572D">
        <w:t xml:space="preserve"> </w:t>
      </w:r>
      <w:r w:rsidR="00743AE4">
        <w:t>Njemačka,</w:t>
      </w:r>
      <w:r w:rsidR="00743AE4">
        <w:br/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743AE4" w:rsidRPr="00743AE4">
        <w:t xml:space="preserve"> </w:t>
      </w:r>
      <w:r w:rsidR="00743AE4">
        <w:t>MM AUTOMATEN d.o.o., Matijevička 21, 10000 Zagreb, MBS: 080527560, OIB: 81791588100</w:t>
      </w:r>
      <w:r w:rsidR="00BD2EA3">
        <w:t xml:space="preserve"> 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743AE4">
        <w:t>9.545,32</w:t>
      </w:r>
      <w:r w:rsidR="00BD2EA3">
        <w:t xml:space="preserve">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4239EB">
        <w:t xml:space="preserve"> 29. srpnja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F90E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F90E24">
        <w:t>,v.r.</w:t>
      </w:r>
    </w:p>
    <w:p w:rsidRDefault="00F90E24" w:rsidP="0094369F" w:rsidR="00F90E24"/>
    <w:p w:rsidRDefault="00F90E24" w:rsidR="00F90E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90E24" w:rsidP="00F90E24" w:rsidR="00F90E24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239EB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43AE4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87988"/>
    <w:rsid w:val="00BD271E"/>
    <w:rsid w:val="00BD2EA3"/>
    <w:rsid w:val="00C51EA5"/>
    <w:rsid w:val="00C74681"/>
    <w:rsid w:val="00CB121F"/>
    <w:rsid w:val="00CC4CC9"/>
    <w:rsid w:val="00D358AE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0E24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8726</izvorni_sadrzaj>
    <derivirana_varijabla naziv="DomainObject.Predmet.Broj_1">8726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St-8726/2015</izvorni_sadrzaj>
    <derivirana_varijabla naziv="DomainObject.Predmet.OznakaBroj_1">St-8726/2015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AUTOMATEN d.o.o.</izvorni_sadrzaj>
    <derivirana_varijabla naziv="DomainObject.Predmet.ProtustrankaFormated_1">  MM AUTOMATEN d.o.o.</derivirana_varijabla>
  </DomainObject.Predmet.ProtustrankaFormated>
  <DomainObject.Predmet.ProtustrankaFormatedOIB>
    <izvorni_sadrzaj>  MM AUTOMATEN d.o.o., OIB 81491588100</izvorni_sadrzaj>
    <derivirana_varijabla naziv="DomainObject.Predmet.ProtustrankaFormatedOIB_1">  MM AUTOMATEN d.o.o., OIB 81491588100</derivirana_varijabla>
  </DomainObject.Predmet.ProtustrankaFormatedOIB>
  <DomainObject.Predmet.ProtustrankaFormatedWithAdress>
    <izvorni_sadrzaj> MM AUTOMATEN d.o.o., Matijevička 21, 10000 Zagreb</izvorni_sadrzaj>
    <derivirana_varijabla naziv="DomainObject.Predmet.ProtustrankaFormatedWithAdress_1"> MM AUTOMATEN d.o.o., Matijevička 21, 10000 Zagreb</derivirana_varijabla>
  </DomainObject.Predmet.ProtustrankaFormatedWithAdress>
  <DomainObject.Predmet.ProtustrankaFormatedWithAdressOIB>
    <izvorni_sadrzaj> MM AUTOMATEN d.o.o., OIB 81491588100, Matijevička 21, 10000 Zagreb</izvorni_sadrzaj>
    <derivirana_varijabla naziv="DomainObject.Predmet.ProtustrankaFormatedWithAdressOIB_1"> MM AUTOMATEN d.o.o., OIB 81491588100, Matijevička 21, 10000 Zagreb</derivirana_varijabla>
  </DomainObject.Predmet.ProtustrankaFormatedWithAdressOIB>
  <DomainObject.Predmet.ProtustrankaWithAdress>
    <izvorni_sadrzaj>MM AUTOMATEN d.o.o. Matijevička 21, 10000 Zagreb</izvorni_sadrzaj>
    <derivirana_varijabla naziv="DomainObject.Predmet.ProtustrankaWithAdress_1">MM AUTOMATEN d.o.o. Matijevička 21, 10000 Zagreb</derivirana_varijabla>
  </DomainObject.Predmet.ProtustrankaWithAdress>
  <DomainObject.Predmet.ProtustrankaWithAdressOIB>
    <izvorni_sadrzaj>MM AUTOMATEN d.o.o., OIB 81491588100, Matijevička 21, 10000 Zagreb</izvorni_sadrzaj>
    <derivirana_varijabla naziv="DomainObject.Predmet.ProtustrankaWithAdressOIB_1">MM AUTOMATEN d.o.o., OIB 81491588100, Matijevička 21, 10000 Zagreb</derivirana_varijabla>
  </DomainObject.Predmet.ProtustrankaWithAdressOIB>
  <DomainObject.Predmet.ProtustrankaNazivFormated>
    <izvorni_sadrzaj>MM AUTOMATEN d.o.o.</izvorni_sadrzaj>
    <derivirana_varijabla naziv="DomainObject.Predmet.ProtustrankaNazivFormated_1">MM AUTOMATEN d.o.o.</derivirana_varijabla>
  </DomainObject.Predmet.ProtustrankaNazivFormated>
  <DomainObject.Predmet.ProtustrankaNazivFormatedOIB>
    <izvorni_sadrzaj>MM AUTOMATEN d.o.o., OIB 81491588100</izvorni_sadrzaj>
    <derivirana_varijabla naziv="DomainObject.Predmet.ProtustrankaNazivFormatedOIB_1">MM AUTOMATEN d.o.o., OIB 81491588100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AUTOMATEN d.o.o.</item>
    </izvorni_sadrzaj>
    <derivirana_varijabla naziv="DomainObject.Predmet.ProtuStrankaListFormated_1">
      <item>MM AUTOMATEN d.o.o.</item>
    </derivirana_varijabla>
  </DomainObject.Predmet.ProtuStrankaListFormated>
  <DomainObject.Predmet.ProtuStrankaListFormatedOIB>
    <izvorni_sadrzaj>
      <item>MM AUTOMATEN d.o.o., OIB 81491588100</item>
    </izvorni_sadrzaj>
    <derivirana_varijabla naziv="DomainObject.Predmet.ProtuStrankaListFormatedOIB_1">
      <item>MM AUTOMATEN d.o.o., OIB 81491588100</item>
    </derivirana_varijabla>
  </DomainObject.Predmet.ProtuStrankaListFormatedOIB>
  <DomainObject.Predmet.ProtuStrankaListFormatedWithAdress>
    <izvorni_sadrzaj>
      <item>MM AUTOMATEN d.o.o., Matijevička 21, 10000 Zagreb</item>
    </izvorni_sadrzaj>
    <derivirana_varijabla naziv="DomainObject.Predmet.ProtuStrankaListFormatedWithAdress_1">
      <item>MM AUTOMATEN d.o.o., Matijevička 21, 10000 Zagreb</item>
    </derivirana_varijabla>
  </DomainObject.Predmet.ProtuStrankaListFormatedWithAdress>
  <DomainObject.Predmet.ProtuStrankaListFormatedWithAdressOIB>
    <izvorni_sadrzaj>
      <item>MM AUTOMATEN d.o.o., OIB 81491588100, Matijevička 21, 10000 Zagreb</item>
    </izvorni_sadrzaj>
    <derivirana_varijabla naziv="DomainObject.Predmet.ProtuStrankaListFormatedWithAdressOIB_1">
      <item>MM AUTOMATEN d.o.o., OIB 81491588100, Matijevička 21, 10000 Zagreb</item>
    </derivirana_varijabla>
  </DomainObject.Predmet.ProtuStrankaListFormatedWithAdressOIB>
  <DomainObject.Predmet.ProtuStrankaListNazivFormated>
    <izvorni_sadrzaj>
      <item>MM AUTOMATEN d.o.o.</item>
    </izvorni_sadrzaj>
    <derivirana_varijabla naziv="DomainObject.Predmet.ProtuStrankaListNazivFormated_1">
      <item>MM AUTOMATEN d.o.o.</item>
    </derivirana_varijabla>
  </DomainObject.Predmet.ProtuStrankaListNazivFormated>
  <DomainObject.Predmet.ProtuStrankaListNazivFormatedOIB>
    <izvorni_sadrzaj>
      <item>MM AUTOMATEN d.o.o., OIB 81491588100</item>
    </izvorni_sadrzaj>
    <derivirana_varijabla naziv="DomainObject.Predmet.ProtuStrankaListNazivFormatedOIB_1">
      <item>MM AUTOMATEN d.o.o., OIB 81491588100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AUTOMATEN d.o.o.</izvorni_sadrzaj>
    <derivirana_varijabla naziv="DomainObject.Predmet.ProtustrankaIDrugi_1">MM AUTOMATEN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AUTOMATEN d.o.o., OIB 81491588100, Matijevička 21, 10000 Zagreb</izvorni_sadrzaj>
    <derivirana_varijabla naziv="DomainObject.Predmet.ProtustrankaIDrugiAdressOIB_1">MM AUTOMATEN d.o.o., OIB 81491588100, Matijevička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AUTOMATEN d.o.o.</item>
    </izvorni_sadrzaj>
    <derivirana_varijabla naziv="DomainObject.Predmet.SudioniciListNaziv_1">
      <item>FINA Regionalni centar Zagreb</item>
      <item>MM AUTOMATEN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 AUTOMATEN d.o.o., OIB 81491588100, Matijevička 21,10000 Zagreb</item>
    </izvorni_sadrzaj>
    <derivirana_varijabla naziv="DomainObject.Predmet.SudioniciListAdressOIB_1">
      <item>FINA Regionalni centar Zagreb, OIB 85821130368, Trg svibanjskih žrtava 1995. 1,10000 Zagreb</item>
      <item>MM AUTOMATEN d.o.o., OIB 81491588100, Matijevička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81491588100</item>
    </izvorni_sadrzaj>
    <derivirana_varijabla naziv="DomainObject.Predmet.SudioniciListNazivOIB_1">
      <item>, OIB 85821130368</item>
      <item>, OIB 81491588100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1870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2016-07-29T12:27:00Z</dcterms:created>
  <dc:creator>Vinka Mihalinčić</dc:creator>
  <cp:lastModifiedBy>Vinka Mihalinčić</cp:lastModifiedBy>
  <cp:lastPrinted>2016-07-29T12:26:00Z</cp:lastPrinted>
  <dcterms:modified xmlns:xsi="http://www.w3.org/2001/XMLSchema-instance" xsi:type="dcterms:W3CDTF">2016-07-29T12:28:00Z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