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2443" w14:paraId="4502443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70769B" w:rsidR="000759E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0769B" w:rsidP="0070769B" w:rsidR="0070769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</w:t>
      </w:r>
      <w:r w:rsidR="00B4021B">
        <w:t xml:space="preserve">OIB: 85821130368 </w:t>
      </w:r>
      <w:r w:rsidR="00FA3128" w:rsidRPr="00FA3128">
        <w:t xml:space="preserve">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321768">
        <w:t>LIMETA d.o.o., Doverska 37, Split, OIB: 71135436048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4021B">
        <w:rPr>
          <w:rFonts w:eastAsiaTheme="minorHAnsi"/>
          <w:lang w:eastAsia="en-US"/>
        </w:rPr>
        <w:t>03. travnja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>Odbacuje se zahtjev predlagatelja Financijske agencije, Regionalni centar Split, Podružnica Split, Mažuranićevo šetalište 24b,</w:t>
      </w:r>
      <w:r w:rsidR="00B4021B">
        <w:t xml:space="preserve"> OIB:</w:t>
      </w:r>
      <w:r w:rsidR="00B4021B" w:rsidRPr="00B4021B">
        <w:t xml:space="preserve"> </w:t>
      </w:r>
      <w:r w:rsidR="00B4021B">
        <w:t xml:space="preserve">85821130368 </w:t>
      </w:r>
      <w:r>
        <w:t xml:space="preserve">za provedbu skraćenog stečajnog postupka nad dužnikom </w:t>
      </w:r>
      <w:r w:rsidR="00321768">
        <w:t>LIMETA d.o.o., Doverska 37, Split, OIB: 71135436048</w:t>
      </w:r>
      <w:r>
        <w:t xml:space="preserve">, zaprimljen na ovom sudu </w:t>
      </w:r>
      <w:r w:rsidR="00321768">
        <w:t>02</w:t>
      </w:r>
      <w:r w:rsidR="00B4021B">
        <w:t>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321768">
        <w:t>30. listopada</w:t>
      </w:r>
      <w:r>
        <w:t xml:space="preserve"> 2015. godine podnio zahtjev za provedbu skraćenog stečajnog postupka nad dužnikom </w:t>
      </w:r>
      <w:r w:rsidR="00321768">
        <w:t>LIMETA d.o.o., Doverska 37, Split, OIB: 71135436048</w:t>
      </w:r>
      <w:r w:rsidR="00B4021B">
        <w:t>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</w:t>
      </w:r>
      <w:r w:rsidR="00321768">
        <w:t>16</w:t>
      </w:r>
      <w:r w:rsidR="004D3F69" w:rsidRPr="004D3F69">
        <w:t>/</w:t>
      </w:r>
      <w:r w:rsidR="00321768">
        <w:t>3753</w:t>
      </w:r>
      <w:r w:rsidR="004D3F69" w:rsidRPr="004D3F69">
        <w:t>-</w:t>
      </w:r>
      <w:r w:rsidR="00321768">
        <w:t>2</w:t>
      </w:r>
      <w:r w:rsidR="004D3F69" w:rsidRPr="004D3F69">
        <w:t xml:space="preserve"> od </w:t>
      </w:r>
      <w:r w:rsidR="00321768">
        <w:t>10.06.2016</w:t>
      </w:r>
      <w:r w:rsidR="004D3F69" w:rsidRPr="004D3F69">
        <w:t>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</w:t>
      </w:r>
      <w:r w:rsidRPr="0045502A">
        <w:lastRenderedPageBreak/>
        <w:t>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B4021B">
        <w:t>03. travnja</w:t>
      </w:r>
      <w:r w:rsidR="004D3F69">
        <w:t xml:space="preserve"> 2017</w:t>
      </w:r>
      <w:r>
        <w:t>. godine</w:t>
      </w:r>
      <w:r>
        <w:tab/>
      </w:r>
    </w:p>
    <w:p w:rsidRDefault="00F8519D" w:rsidP="00F8519D" w:rsidR="000759E4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59E4"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FED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321768">
      <w:t>1044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321768">
      <w:t>1044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84FED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768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0769B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83EA6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021B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519D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LIMETA d.o.o. za proizvodnju industrijskog sladoleda, trgovinu, ugostiteljstvo i turizam</izvorni_sadrzaj>
    <derivirana_varijabla naziv="DomainObject.Predmet.ProtustrankaFormated_1">  LIMETA d.o.o. za proizvodnju industrijskog sladoleda, trgovinu, ugostiteljstvo i turizam</derivirana_varijabla>
  </DomainObject.Predmet.ProtustrankaFormated>
  <DomainObject.Predmet.ProtustrankaFormatedOIB>
    <izvorni_sadrzaj>  LIMETA d.o.o. za proizvodnju industrijskog sladoleda, trgovinu, ugostiteljstvo i turizam, OIB 71135436048</izvorni_sadrzaj>
    <derivirana_varijabla naziv="DomainObject.Predmet.ProtustrankaFormatedOIB_1">  LIMETA d.o.o. za proizvodnju industrijskog sladoleda, trgovinu, ugostiteljstvo i turizam, OIB 71135436048</derivirana_varijabla>
  </DomainObject.Predmet.ProtustrankaFormatedOIB>
  <DomainObject.Predmet.ProtustrankaFormatedWithAdress>
    <izvorni_sadrzaj> LIMETA d.o.o. za proizvodnju industrijskog sladoleda, trgovinu, ugostiteljstvo i turizam, Doverska 37, 21000 Split</izvorni_sadrzaj>
    <derivirana_varijabla naziv="DomainObject.Predmet.ProtustrankaFormatedWithAdress_1"> LIMETA d.o.o. za proizvodnju industrijskog sladoleda, trgovinu, ugostiteljstvo i turizam, Doverska 37, 21000 Split</derivirana_varijabla>
  </DomainObject.Predmet.ProtustrankaFormatedWithAdress>
  <DomainObject.Predmet.ProtustrankaFormatedWithAdressOIB>
    <izvorni_sadrzaj> LIMETA d.o.o. za proizvodnju industrijskog sladoleda, trgovinu, ugostiteljstvo i turizam, OIB 71135436048, Doverska 37, 21000 Split</izvorni_sadrzaj>
    <derivirana_varijabla naziv="DomainObject.Predmet.ProtustrankaFormatedWithAdressOIB_1"> LIMETA d.o.o. za proizvodnju industrijskog sladoleda, trgovinu, ugostiteljstvo i turizam, OIB 71135436048, Doverska 37, 21000 Split</derivirana_varijabla>
  </DomainObject.Predmet.ProtustrankaFormatedWithAdressOIB>
  <DomainObject.Predmet.ProtustrankaWithAdress>
    <izvorni_sadrzaj>LIMETA d.o.o. za proizvodnju industrijskog sladoleda, trgovinu, ugostiteljstvo i turizam Doverska 37, 21000 Split</izvorni_sadrzaj>
    <derivirana_varijabla naziv="DomainObject.Predmet.ProtustrankaWithAdress_1">LIMETA d.o.o. za proizvodnju industrijskog sladoleda, trgovinu, ugostiteljstvo i turizam Doverska 37, 21000 Split</derivirana_varijabla>
  </DomainObject.Predmet.ProtustrankaWithAdress>
  <DomainObject.Predmet.ProtustrankaWithAdressOIB>
    <izvorni_sadrzaj>LIMETA d.o.o. za proizvodnju industrijskog sladoleda, trgovinu, ugostiteljstvo i turizam, OIB 71135436048, Doverska 37, 21000 Split</izvorni_sadrzaj>
    <derivirana_varijabla naziv="DomainObject.Predmet.ProtustrankaWithAdressOIB_1">LIMETA d.o.o. za proizvodnju industrijskog sladoleda, trgovinu, ugostiteljstvo i turizam, OIB 71135436048, Doverska 37, 21000 Split</derivirana_varijabla>
  </DomainObject.Predmet.ProtustrankaWithAdressOIB>
  <DomainObject.Predmet.ProtustrankaNazivFormated>
    <izvorni_sadrzaj>LIMETA d.o.o. za proizvodnju industrijskog sladoleda, trgovinu, ugostiteljstvo i turizam</izvorni_sadrzaj>
    <derivirana_varijabla naziv="DomainObject.Predmet.ProtustrankaNazivFormated_1">LIMETA d.o.o. za proizvodnju industrijskog sladoleda, trgovinu, ugostiteljstvo i turizam</derivirana_varijabla>
  </DomainObject.Predmet.ProtustrankaNazivFormated>
  <DomainObject.Predmet.ProtustrankaNazivFormatedOIB>
    <izvorni_sadrzaj>LIMETA d.o.o. za proizvodnju industrijskog sladoleda, trgovinu, ugostiteljstvo i turizam, OIB 71135436048</izvorni_sadrzaj>
    <derivirana_varijabla naziv="DomainObject.Predmet.ProtustrankaNazivFormatedOIB_1">LIMETA d.o.o. za proizvodnju industrijskog sladoleda, trgovinu, ugostiteljstvo i turizam, OIB 71135436048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276905.79</izvorni_sadrzaj>
    <derivirana_varijabla naziv="DomainObject.Predmet.TrenutnaVrijednost_1">276905.79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LIMETA d.o.o. za proizvodnju industrijskog sladoleda, trgovinu, ugostiteljstvo i turizam</item>
    </izvorni_sadrzaj>
    <derivirana_varijabla naziv="DomainObject.Predmet.ProtuStrankaListFormated_1">
      <item>LIMETA d.o.o. za proizvodnju industrijskog sladoleda, trgovinu, ugostiteljstvo i turizam</item>
    </derivirana_varijabla>
  </DomainObject.Predmet.ProtuStrankaListFormated>
  <DomainObject.Predmet.ProtuStrankaListFormatedOIB>
    <izvorni_sadrzaj>
      <item>LIMETA d.o.o. za proizvodnju industrijskog sladoleda, trgovinu, ugostiteljstvo i turizam, OIB 71135436048</item>
    </izvorni_sadrzaj>
    <derivirana_varijabla naziv="DomainObject.Predmet.ProtuStrankaListFormatedOIB_1">
      <item>LIMETA d.o.o. za proizvodnju industrijskog sladoleda, trgovinu, ugostiteljstvo i turizam, OIB 71135436048</item>
    </derivirana_varijabla>
  </DomainObject.Predmet.ProtuStrankaListFormatedOIB>
  <DomainObject.Predmet.ProtuStrankaListFormatedWithAdress>
    <izvorni_sadrzaj>
      <item>LIMETA d.o.o. za proizvodnju industrijskog sladoleda, trgovinu, ugostiteljstvo i turizam, Doverska 37, 21000 Split</item>
    </izvorni_sadrzaj>
    <derivirana_varijabla naziv="DomainObject.Predmet.ProtuStrankaListFormatedWithAdress_1">
      <item>LIMETA d.o.o. za proizvodnju industrijskog sladoleda, trgovinu, ugostiteljstvo i turizam, Doverska 37, 21000 Split</item>
    </derivirana_varijabla>
  </DomainObject.Predmet.ProtuStrankaListFormatedWithAdress>
  <DomainObject.Predmet.ProtuStrankaListFormatedWithAdressOIB>
    <izvorni_sadrzaj>
      <item>LIMETA d.o.o. za proizvodnju industrijskog sladoleda, trgovinu, ugostiteljstvo i turizam, OIB 71135436048, Doverska 37, 21000 Split</item>
    </izvorni_sadrzaj>
    <derivirana_varijabla naziv="DomainObject.Predmet.ProtuStrankaListFormatedWithAdressOIB_1">
      <item>LIMETA d.o.o. za proizvodnju industrijskog sladoleda, trgovinu, ugostiteljstvo i turizam, OIB 71135436048, Doverska 37, 21000 Split</item>
    </derivirana_varijabla>
  </DomainObject.Predmet.ProtuStrankaListFormatedWithAdressOIB>
  <DomainObject.Predmet.ProtuStrankaListNazivFormated>
    <izvorni_sadrzaj>
      <item>LIMETA d.o.o. za proizvodnju industrijskog sladoleda, trgovinu, ugostiteljstvo i turizam</item>
    </izvorni_sadrzaj>
    <derivirana_varijabla naziv="DomainObject.Predmet.ProtuStrankaListNazivFormated_1">
      <item>LIMETA d.o.o. za proizvodnju industrijskog sladoleda, trgovinu, ugostiteljstvo i turizam</item>
    </derivirana_varijabla>
  </DomainObject.Predmet.ProtuStrankaListNazivFormated>
  <DomainObject.Predmet.ProtuStrankaListNazivFormatedOIB>
    <izvorni_sadrzaj>
      <item>LIMETA d.o.o. za proizvodnju industrijskog sladoleda, trgovinu, ugostiteljstvo i turizam, OIB 71135436048</item>
    </izvorni_sadrzaj>
    <derivirana_varijabla naziv="DomainObject.Predmet.ProtuStrankaListNazivFormatedOIB_1">
      <item>LIMETA d.o.o. za proizvodnju industrijskog sladoleda, trgovinu, ugostiteljstvo i turizam, OIB 71135436048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LIMETA d.o.o. za proizvodnju industrijskog sladoleda, trgovinu, ugostiteljstvo i turizam</izvorni_sadrzaj>
    <derivirana_varijabla naziv="DomainObject.Predmet.ProtustrankaIDrugi_1">LIMETA d.o.o. za proizvodnju industrijskog sladoleda, trgovinu, ugostiteljstvo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LIMETA d.o.o. za proizvodnju industrijskog sladoleda, trgovinu, ugostiteljstvo i turizam, OIB 71135436048, Doverska 37, 21000 Split</izvorni_sadrzaj>
    <derivirana_varijabla naziv="DomainObject.Predmet.ProtustrankaIDrugiAdressOIB_1">LIMETA d.o.o. za proizvodnju industrijskog sladoleda, trgovinu, ugostiteljstvo i turizam, OIB 71135436048, Doverska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LIMETA d.o.o. za proizvodnju industrijskog sladoleda, trgovinu, ugostiteljstvo i turizam</item>
    </izvorni_sadrzaj>
    <derivirana_varijabla naziv="DomainObject.Predmet.SudioniciListNaziv_1">
      <item>FINANCIJSKA AGENCIJA RC SPLIT</item>
      <item>LIMETA d.o.o. za proizvodnju industrijskog sladoleda, trgovinu, ugostiteljstvo i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LIMETA d.o.o. za proizvodnju industrijskog sladoleda, trgovinu, ugostiteljstvo i turizam, OIB 71135436048, Doverska 37,21000 Split</item>
    </izvorni_sadrzaj>
    <derivirana_varijabla naziv="DomainObject.Predmet.SudioniciListAdressOIB_1">
      <item>FINANCIJSKA AGENCIJA RC SPLIT, OIB 85821130368, Mažuranićevo šetalište 24b,21000 Split</item>
      <item>LIMETA d.o.o. za proizvodnju industrijskog sladoleda, trgovinu, ugostiteljstvo i turizam, OIB 71135436048, Doverska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71135436048</item>
    </izvorni_sadrzaj>
    <derivirana_varijabla naziv="DomainObject.Predmet.SudioniciListNazivOIB_1">
      <item>, OIB 85821130368</item>
      <item>, OIB 71135436048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BC184-5FDA-4EC4-9ADC-B0ACE6C11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2401</properties:Characters>
  <properties:Lines>65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2017-04-03T10:16:00Z</cp:lastPrinted>
  <dcterms:modified xmlns:xsi="http://www.w3.org/2001/XMLSchema-instance" xsi:type="dcterms:W3CDTF">2017-04-03T12:58:00Z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