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dc59" w14:paraId="43ddc59" w:rsidRDefault="00F15707" w:rsidR="00F15707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3 St-1637/11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</w:p>
    <w:p w:rsidRDefault="00F15707" w:rsidP="00F15707" w:rsidR="00F15707">
      <w:r>
        <w:t>Karlovac, Ljudevita Šestića 4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dužnikom SLUNJČICA d.d. u stečaju, Slunj, Stara cesta 2, OIB: </w:t>
      </w:r>
      <w:r w:rsidRPr="00F15707">
        <w:t>48969228893</w:t>
      </w:r>
      <w:r>
        <w:t>,</w:t>
      </w:r>
      <w:r w:rsidR="009759A1">
        <w:t xml:space="preserve"> MBS: 020023292</w:t>
      </w:r>
      <w:r w:rsidR="007747F1">
        <w:t>,</w:t>
      </w:r>
      <w:r>
        <w:t xml:space="preserve"> </w:t>
      </w:r>
      <w:r w:rsidR="007747F1">
        <w:t>7</w:t>
      </w:r>
      <w:r>
        <w:t>. listopada 2016.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I.U stečajnom postupku nad stečajnim dužnikom </w:t>
      </w:r>
      <w:r w:rsidR="009759A1" w:rsidRPr="009759A1">
        <w:t>SLUNJČICA d.d. u stečaju, Slunj, Stara cesta 2, OIB: 48969228893</w:t>
      </w:r>
      <w:r>
        <w:t xml:space="preserve">, s danom </w:t>
      </w:r>
      <w:r w:rsidR="007747F1">
        <w:t>7</w:t>
      </w:r>
      <w:r>
        <w:t xml:space="preserve">. </w:t>
      </w:r>
      <w:r w:rsidR="007747F1">
        <w:t>listopada</w:t>
      </w:r>
      <w:r>
        <w:t xml:space="preserve"> 201</w:t>
      </w:r>
      <w:r w:rsidR="007747F1">
        <w:t>6</w:t>
      </w:r>
      <w:r>
        <w:t xml:space="preserve">., razrješava se dužnosti stečajni upravitelj </w:t>
      </w:r>
      <w:r w:rsidR="007747F1">
        <w:t>Vladimir Špehar</w:t>
      </w:r>
      <w:r>
        <w:t>, iz</w:t>
      </w:r>
      <w:r w:rsidR="007747F1">
        <w:t xml:space="preserve"> Karlovca</w:t>
      </w:r>
      <w:r>
        <w:t xml:space="preserve">, </w:t>
      </w:r>
      <w:r w:rsidR="008868C4">
        <w:t>M. Vrhovca 5</w:t>
      </w:r>
      <w:r>
        <w:t xml:space="preserve">, OIB: </w:t>
      </w:r>
      <w:r w:rsidR="007747F1" w:rsidRPr="007747F1">
        <w:t>20275924066</w:t>
      </w:r>
      <w:r>
        <w:t>.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II.Za novog stečajnog upravitelja u stečajnom postupku nad stečajnim dužnikom </w:t>
      </w:r>
      <w:r w:rsidR="000E0C38" w:rsidRPr="000E0C38">
        <w:t>SLUNJČICA d.d. u stečaju, Slunj, Stara cesta 2, OIB: 48969228893</w:t>
      </w:r>
      <w:r>
        <w:t xml:space="preserve">, imenuje se </w:t>
      </w:r>
      <w:r w:rsidR="00663D26" w:rsidRPr="00663D26">
        <w:t>Anamaria Ivanković, iz Zagreba, Britanski trg 10, OIB:26902318451</w:t>
      </w:r>
      <w:r>
        <w:t xml:space="preserve">. </w:t>
      </w:r>
    </w:p>
    <w:p w:rsidRDefault="00F15707" w:rsidP="00F15707" w:rsidR="00F15707">
      <w:pPr>
        <w:jc w:val="both"/>
      </w:pPr>
    </w:p>
    <w:p w:rsidRDefault="00F15707" w:rsidP="00F15707" w:rsidR="00F15707">
      <w:pPr>
        <w:ind w:firstLine="708"/>
        <w:jc w:val="both"/>
      </w:pPr>
      <w:r>
        <w:t xml:space="preserve">III.Razriješeni i novoimenovani upravitelj obavit će primopredaju dužnosti u roku od tri dana i o tome podnijeti izvješće stečajnom sucu. </w:t>
      </w:r>
    </w:p>
    <w:p w:rsidRDefault="00F15707" w:rsidP="00F15707" w:rsidR="00F15707">
      <w:pPr>
        <w:jc w:val="both"/>
      </w:pPr>
    </w:p>
    <w:p w:rsidRDefault="00F15707" w:rsidP="00F15707" w:rsidR="00F15707">
      <w:pPr>
        <w:ind w:firstLine="708"/>
        <w:jc w:val="both"/>
      </w:pPr>
      <w:r>
        <w:t xml:space="preserve">IV.Razriješeni stečajni upravitelj obvezuje se vratiti ispravu o imenovanju stečajnog upravitelja. </w:t>
      </w:r>
    </w:p>
    <w:p w:rsidRDefault="00F15707" w:rsidP="00F15707" w:rsidR="00F15707">
      <w:pPr>
        <w:jc w:val="both"/>
      </w:pPr>
    </w:p>
    <w:p w:rsidRDefault="00F15707" w:rsidP="00F15707" w:rsidR="00F15707">
      <w:pPr>
        <w:ind w:firstLine="708"/>
        <w:jc w:val="both"/>
      </w:pPr>
      <w:r>
        <w:t xml:space="preserve">V.Promjena stečajnog upravitelja po ovom rješenju objavit će se </w:t>
      </w:r>
      <w:r w:rsidR="00881C2E">
        <w:t>na e-oglasnoj ploči suda</w:t>
      </w:r>
      <w:r>
        <w:t xml:space="preserve">, te dostaviti sudskom registru Trgovačkog suda u Zagrebu, Stalna služba u Karlovcu. </w:t>
      </w:r>
    </w:p>
    <w:p w:rsidRDefault="00F15707" w:rsidP="00F15707" w:rsidR="00F15707">
      <w:r>
        <w:t xml:space="preserve">          </w:t>
      </w:r>
    </w:p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663D26" w:rsidP="00F15707" w:rsidR="00663D26">
      <w:pPr>
        <w:ind w:firstLine="708"/>
        <w:jc w:val="both"/>
      </w:pPr>
      <w:r>
        <w:t xml:space="preserve">Podneskom od </w:t>
      </w:r>
      <w:r w:rsidR="00F15707">
        <w:t xml:space="preserve">5. </w:t>
      </w:r>
      <w:r>
        <w:t>listopada</w:t>
      </w:r>
      <w:r w:rsidR="00F15707">
        <w:t xml:space="preserve"> 201</w:t>
      </w:r>
      <w:r>
        <w:t>6</w:t>
      </w:r>
      <w:r w:rsidR="00F15707">
        <w:t xml:space="preserve">. stečajni upravitelj </w:t>
      </w:r>
      <w:r>
        <w:t>Vladimir Špehar</w:t>
      </w:r>
      <w:r w:rsidR="00F15707">
        <w:t xml:space="preserve"> </w:t>
      </w:r>
      <w:r>
        <w:t>zatražio je da ga se razriješi dužnosti u ovom stečajnom predmetu zbog teške bolesti.</w:t>
      </w:r>
    </w:p>
    <w:p w:rsidRDefault="00F15707" w:rsidP="00F15707" w:rsidR="00F15707">
      <w:pPr>
        <w:jc w:val="both"/>
      </w:pPr>
    </w:p>
    <w:p w:rsidRDefault="00F15707" w:rsidP="00F15707" w:rsidR="00F15707">
      <w:pPr>
        <w:ind w:firstLine="708"/>
        <w:jc w:val="both"/>
      </w:pPr>
      <w:r>
        <w:t xml:space="preserve">Odredbom čl. 27. st. 5. Stečajnog zakona ("Narodne novine" broj 44/96, 29/99, 129/00, 123/03, 82/06, 116/10, 25/12, 133/12 – dalje SZ) propisano je da će se stečajni upravitelj razriješiti dužnosti i kada to sam zatraži. 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S obzirom na izneseno istog je valjalo razriješiti dužnosti stečajnog upravitelja, te je temeljem odredbe čl. 27. st. 8. SZ-a istovremeno doneseno rješenje o imenovanju novog </w:t>
      </w:r>
      <w:r>
        <w:lastRenderedPageBreak/>
        <w:t xml:space="preserve">stečajnog upravitelja </w:t>
      </w:r>
      <w:r w:rsidR="00553A17" w:rsidRPr="00553A17">
        <w:t>Anamaria Ivanković</w:t>
      </w:r>
      <w:r>
        <w:t xml:space="preserve">. Ujedno je određeno da se izvrši primopredaja dužnosti između razriješenog stečajnog upravitelja i novoimenovanog stečajnog upravitelja.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3357BB">
        <w:t>7</w:t>
      </w:r>
      <w:r>
        <w:t>. listopada 2016.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717BFF">
        <w:t>, v.r.</w:t>
      </w:r>
    </w:p>
    <w:p w:rsidRDefault="00717BFF" w:rsidP="00F15707" w:rsidR="00717BFF">
      <w:pPr>
        <w:jc w:val="right"/>
      </w:pPr>
    </w:p>
    <w:p w:rsidRDefault="00717BFF" w:rsidP="00F15707" w:rsidR="00717BFF">
      <w:pPr>
        <w:jc w:val="right"/>
      </w:pPr>
      <w:r>
        <w:t>Za točnost otpravka-</w:t>
      </w:r>
    </w:p>
    <w:p w:rsidRDefault="00717BFF" w:rsidP="00F15707" w:rsidR="00717BFF">
      <w:pPr>
        <w:jc w:val="right"/>
      </w:pPr>
      <w:r>
        <w:t>Ovlašteni službenik:</w:t>
      </w:r>
    </w:p>
    <w:p w:rsidRDefault="00717BFF" w:rsidP="00F15707" w:rsidR="00717BFF">
      <w:pPr>
        <w:jc w:val="right"/>
      </w:pPr>
      <w:r>
        <w:t>Žana Livaja</w:t>
      </w:r>
    </w:p>
    <w:p w:rsidRDefault="00F15707" w:rsidP="00F15707" w:rsidR="00F15707"/>
    <w:p w:rsidRDefault="00F15707" w:rsidP="00F15707" w:rsidR="00F15707"/>
    <w:p w:rsidRDefault="00F15707" w:rsidP="00F15707" w:rsidR="00F15707">
      <w:r>
        <w:t>UPUTA O PRAVNOM LIJEKU:</w:t>
      </w:r>
    </w:p>
    <w:p w:rsidRDefault="00F15707" w:rsidP="00F15707" w:rsidR="00F15707">
      <w:pPr>
        <w:ind w:firstLine="708"/>
      </w:pPr>
      <w:r>
        <w:t>Protiv rješenja o razrješenju stečajnog upravitelja pravo na žalbu imaju samo stečajni vjerovnici u roku od osam dana, protekom osmog dana od dana objave u Narodnim novinama (čl. 11. i čl. 27. st. 4. SZ-a)</w:t>
      </w:r>
    </w:p>
    <w:p w:rsidRDefault="00F15707" w:rsidP="00F15707" w:rsidR="00F15707"/>
    <w:p w:rsidRDefault="00F15707" w:rsidP="00F15707" w:rsidR="00F15707"/>
    <w:p w:rsidRDefault="00F15707" w:rsidP="00F15707" w:rsidR="00F15707"/>
    <w:p w:rsidRDefault="00F15707" w:rsidP="00F15707" w:rsidR="00F15707"/>
    <w:p w:rsidRDefault="00F15707" w:rsidR="00F15707"/>
    <w:p w:rsidRDefault="00F15707" w:rsidR="00F15707"/>
    <w:p w:rsidRDefault="00F15707" w:rsidR="00F15707"/>
    <w:p w:rsidRDefault="00F15707" w:rsidR="00F15707"/>
    <w:sectPr w:rsidSect="002C68AC" w:rsidR="00F15707">
      <w:headerReference w:type="default" r:id="rId10"/>
      <w:pgSz w:h="16838" w:w="11906"/>
      <w:pgMar w:gutter="0" w:footer="708" w:header="708" w:left="1417" w:bottom="141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4ED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>3 St-1637/11</w:t>
        </w:r>
      </w:p>
    </w:sdtContent>
  </w:sdt>
  <w:p w:rsidRDefault="00F15707" w:rsidR="00F1570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E0C38"/>
    <w:rsid w:val="002C68AC"/>
    <w:rsid w:val="003357BB"/>
    <w:rsid w:val="00553A17"/>
    <w:rsid w:val="00636F4D"/>
    <w:rsid w:val="00663D26"/>
    <w:rsid w:val="00667FC9"/>
    <w:rsid w:val="00717BFF"/>
    <w:rsid w:val="007747F1"/>
    <w:rsid w:val="007D1A3F"/>
    <w:rsid w:val="00881C2E"/>
    <w:rsid w:val="008868C4"/>
    <w:rsid w:val="009759A1"/>
    <w:rsid w:val="00E214ED"/>
    <w:rsid w:val="00F15707"/>
    <w:rsid w:val="00F15849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Tekstrezerviranogmjesta" w:type="character">
    <w:name w:val="Placeholder Text"/>
    <w:basedOn w:val="Zadanifontodlomka"/>
    <w:uiPriority w:val="99"/>
    <w:semiHidden/>
    <w:rsid w:val="00717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Tekstrezerviranogmjesta" w:type="character">
    <w:name w:val="Placeholder Text"/>
    <w:basedOn w:val="Zadanifontodlomka"/>
    <w:uiPriority w:val="99"/>
    <w:semiHidden/>
    <w:rsid w:val="00717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MINISTARSTVO FINANCIJA, POREZNA UPRAVA KARLOVAC</item>
      <item>MARIO ERGOVIĆ</item>
      <item>Grad Slunj</item>
      <item>ŽDO u Karlovcu</item>
      <item>Vladimir Špehar</item>
    </izvorni_sadrzaj>
    <derivirana_varijabla naziv="DomainObject.Predmet.SudioniciListNaziv_1">
      <item>SLUNJČICA d.d. Slunj</item>
      <item>MINISTARSTVO FINANCIJA, POREZNA UPRAVA KARLOVAC</item>
      <item>MARIO ERGOVIĆ</item>
      <item>Grad Slunj</item>
      <item>ŽDO u Karlovcu</item>
      <item>Vladimir Špehar</item>
    </derivirana_varijabla>
  </DomainObject.Predmet.SudioniciListNaziv>
  <DomainObject.Predmet.SudioniciListAdressOIB>
    <izvorni_sadrzaj>
      <item>SLUNJČICA d.d. Slunj, OIB 48969228893, Stara cesta 2,Slunj</item>
      <item>MINISTARSTVO FINANCIJA, POREZNA UPRAVA KARLOVAC, OIB 18683136487</item>
      <item>MARIO ERGOVIĆ, OIB 74709970450</item>
      <item>Grad Slunj, OIB 33366502542</item>
      <item>ŽDO u Karlovcu</item>
      <item>Vladimir Špehar, OIB 20275924066, Domobranska Ulica 20c,47000 Karlovac</item>
    </izvorni_sadrzaj>
    <derivirana_varijabla naziv="DomainObject.Predmet.SudioniciListAdressOIB_1">
      <item>SLUNJČICA d.d. Slunj, OIB 48969228893, Stara cesta 2,Slunj</item>
      <item>MINISTARSTVO FINANCIJA, POREZNA UPRAVA KARLOVAC, OIB 18683136487</item>
      <item>MARIO ERGOVIĆ, OIB 74709970450</item>
      <item>Grad Slunj, OIB 33366502542</item>
      <item>ŽDO u Karlovcu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18683136487</item>
      <item>, OIB 74709970450</item>
      <item>, OIB 33366502542</item>
      <item>, OIB null</item>
      <item>, OIB 20275924066</item>
    </izvorni_sadrzaj>
    <derivirana_varijabla naziv="DomainObject.Predmet.SudioniciListNazivOIB_1">
      <item>, OIB 48969228893</item>
      <item>, OIB 18683136487</item>
      <item>, OIB 74709970450</item>
      <item>, OIB 33366502542</item>
      <item>, OIB null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7C33B9-4CF5-4090-9A30-662ADDC9B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2020</properties:Characters>
  <properties:Lines>74</properties:Lines>
  <properties:Paragraphs>26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2016-10-06T11:44:00Z</dcterms:created>
  <dc:creator>Žana Livaja</dc:creator>
  <dc:description/>
  <cp:keywords/>
  <cp:lastModifiedBy>Žana Livaja</cp:lastModifiedBy>
  <dcterms:modified xmlns:xsi="http://www.w3.org/2001/XMLSchema-instance" xsi:type="dcterms:W3CDTF">2016-10-07T08:10:00Z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