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6c4e" w14:paraId="0eb6c4e" w:rsidRDefault="009E6922" w:rsidP="009E6922" w:rsidR="009E6922">
      <w:pPr>
        <w:spacing w:after="0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922" w:rsidP="009E6922" w:rsidR="009E6922">
      <w:pPr>
        <w:spacing w:after="0"/>
      </w:pPr>
      <w:r>
        <w:t xml:space="preserve">         REPUBLIKA HRVATSKA</w:t>
      </w:r>
    </w:p>
    <w:p w:rsidRDefault="009E6922" w:rsidP="009E6922" w:rsidR="009E6922">
      <w:pPr>
        <w:spacing w:after="0"/>
      </w:pPr>
      <w:r>
        <w:t xml:space="preserve"> TRGOVAČKI SUD U VARAŽDINU</w:t>
      </w:r>
    </w:p>
    <w:p w:rsidRDefault="009E6922" w:rsidP="009E6922" w:rsidR="009E6922">
      <w:pPr>
        <w:spacing w:after="0"/>
        <w:ind w:firstLine="720"/>
      </w:pPr>
      <w:r>
        <w:t xml:space="preserve">         B. Radić 2</w:t>
      </w:r>
    </w:p>
    <w:p w:rsidRDefault="009E6922" w:rsidP="009E6922" w:rsidR="009E6922">
      <w:pPr>
        <w:spacing w:after="0"/>
        <w:jc w:val="center"/>
      </w:pPr>
    </w:p>
    <w:p w:rsidRDefault="009E6922" w:rsidP="009E6922" w:rsidR="009E6922">
      <w:pPr>
        <w:spacing w:after="0"/>
        <w:jc w:val="center"/>
      </w:pPr>
    </w:p>
    <w:p w:rsidRDefault="009E6922" w:rsidP="009E6922" w:rsidR="009E6922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CENTAR ZA BORILAČKE ŠPORTOVE „MIHOVIL“ ČAKOVEC, OIB: 08184062846</w:t>
      </w:r>
      <w:r>
        <w:t>, sa</w:t>
      </w:r>
      <w:r>
        <w:t xml:space="preserve"> sjedištem u Jakova Gotovca 7</w:t>
      </w:r>
      <w:r>
        <w:t xml:space="preserve">, </w:t>
      </w:r>
      <w:r>
        <w:t>40000 Čakovec</w:t>
      </w:r>
      <w:r>
        <w:t>, dana 11. studenog 2015. godine, temeljem čl. 430. Stečajnog zakona ("Narodne novine" 71/15, u daljnjem tekstu SZ) objavljuje slijedeći</w:t>
      </w:r>
    </w:p>
    <w:p w:rsidRDefault="009E6922" w:rsidP="009E6922" w:rsidR="009E6922">
      <w:pPr>
        <w:spacing w:after="0"/>
        <w:jc w:val="both"/>
      </w:pPr>
    </w:p>
    <w:p w:rsidRDefault="009E6922" w:rsidP="009E6922" w:rsidR="009E692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E6922" w:rsidP="009E6922" w:rsidR="009E6922">
      <w:pPr>
        <w:spacing w:after="0"/>
        <w:jc w:val="both"/>
      </w:pPr>
    </w:p>
    <w:p w:rsidRDefault="009E6922" w:rsidP="009E6922" w:rsidR="009E6922">
      <w:pPr>
        <w:spacing w:after="0"/>
        <w:jc w:val="both"/>
        <w:rPr>
          <w:lang w:val="en-US"/>
        </w:rPr>
      </w:pPr>
      <w:r>
        <w:tab/>
        <w:t>I/ Utvrđuje se da ukupni iznos evidentiranog duga dužnika CENTAR ZA BORILAČKE ŠPORTOVE „MIHOVIL“ ČAKOVEC, OIB: 08184062846, sa sjedištem u Jakova Gotovca 7, 40000 Čakovec</w:t>
      </w:r>
      <w:r>
        <w:t>, iznosi 3.749,74</w:t>
      </w:r>
      <w:r>
        <w:t xml:space="preserve"> kn.</w:t>
      </w:r>
    </w:p>
    <w:p w:rsidRDefault="009E6922" w:rsidP="009E6922" w:rsidR="009E6922">
      <w:pPr>
        <w:tabs>
          <w:tab w:pos="6571" w:val="left"/>
        </w:tabs>
        <w:spacing w:after="0"/>
        <w:jc w:val="both"/>
      </w:pPr>
      <w:r>
        <w:tab/>
      </w:r>
    </w:p>
    <w:p w:rsidRDefault="009E6922" w:rsidP="009E6922" w:rsidR="009E6922">
      <w:pPr>
        <w:spacing w:after="0"/>
        <w:jc w:val="both"/>
      </w:pPr>
      <w:r>
        <w:tab/>
        <w:t>II/ Poziva se predsjednik</w:t>
      </w:r>
      <w:r>
        <w:t xml:space="preserve"> dužnika</w:t>
      </w:r>
      <w:r>
        <w:t xml:space="preserve"> Milan Kolac</w:t>
      </w:r>
      <w:r>
        <w:t>, OIB:</w:t>
      </w:r>
      <w:r>
        <w:t xml:space="preserve"> 78476640577, Varaždin</w:t>
      </w:r>
      <w:r>
        <w:t xml:space="preserve">, </w:t>
      </w:r>
      <w:r>
        <w:t>Josipa Kozarca 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E6922" w:rsidP="009E6922" w:rsidR="009E6922">
      <w:pPr>
        <w:spacing w:after="0"/>
        <w:jc w:val="both"/>
      </w:pPr>
    </w:p>
    <w:p w:rsidRDefault="009E6922" w:rsidP="009E6922" w:rsidR="009E6922">
      <w:pPr>
        <w:spacing w:after="0"/>
        <w:jc w:val="both"/>
      </w:pPr>
      <w:r>
        <w:tab/>
        <w:t>III/ Upozorava se 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E6922" w:rsidP="009E6922" w:rsidR="009E6922">
      <w:pPr>
        <w:spacing w:after="0"/>
        <w:jc w:val="both"/>
      </w:pPr>
    </w:p>
    <w:p w:rsidRDefault="009E6922" w:rsidP="009E6922" w:rsidR="009E692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E6922" w:rsidP="009E6922" w:rsidR="009E6922">
      <w:pPr>
        <w:spacing w:after="0"/>
        <w:ind w:firstLine="720"/>
        <w:jc w:val="both"/>
      </w:pPr>
    </w:p>
    <w:p w:rsidRDefault="009E6922" w:rsidP="009E6922" w:rsidR="009E692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E6922" w:rsidP="009E6922" w:rsidR="009E6922">
      <w:pPr>
        <w:spacing w:after="0"/>
        <w:outlineLvl w:val="0"/>
      </w:pPr>
    </w:p>
    <w:p w:rsidRDefault="009E6922" w:rsidP="009E6922" w:rsidR="009E6922">
      <w:pPr>
        <w:spacing w:after="0"/>
        <w:jc w:val="center"/>
        <w:outlineLvl w:val="0"/>
      </w:pPr>
    </w:p>
    <w:p w:rsidRDefault="009E6922" w:rsidP="009E6922" w:rsidR="009E6922">
      <w:pPr>
        <w:spacing w:after="0"/>
        <w:jc w:val="center"/>
        <w:outlineLvl w:val="0"/>
      </w:pPr>
    </w:p>
    <w:p w:rsidRDefault="009E6922" w:rsidP="009E6922" w:rsidR="009E6922">
      <w:pPr>
        <w:spacing w:after="0"/>
        <w:jc w:val="center"/>
        <w:outlineLvl w:val="0"/>
      </w:pPr>
    </w:p>
    <w:p w:rsidRDefault="009E6922" w:rsidP="009E6922" w:rsidR="009E6922">
      <w:pPr>
        <w:spacing w:after="0"/>
        <w:jc w:val="center"/>
        <w:outlineLvl w:val="0"/>
      </w:pPr>
      <w:r>
        <w:t>Obrazloženje</w:t>
      </w:r>
    </w:p>
    <w:p w:rsidRDefault="009E6922" w:rsidP="009E6922" w:rsidR="009E6922">
      <w:pPr>
        <w:spacing w:after="0"/>
        <w:outlineLvl w:val="0"/>
      </w:pPr>
    </w:p>
    <w:p w:rsidRDefault="009E6922" w:rsidP="009E6922" w:rsidR="009E6922">
      <w:pPr>
        <w:spacing w:after="0"/>
        <w:jc w:val="both"/>
        <w:outlineLvl w:val="0"/>
      </w:pPr>
      <w:r>
        <w:tab/>
        <w:t xml:space="preserve">Dana </w:t>
      </w:r>
      <w:r>
        <w:t>6</w:t>
      </w:r>
      <w:r>
        <w:t>. studenog 2015. godine, predlagatelj Financijska agencija, Regionalni centar Zagreb Podružnica Varaždin, podnio je prijedlog  za otvaranje stečajnog postupka nad dužnikom CENTAR ZA BORILAČKE ŠPORTOVE „MIHOVIL“ ČAKOVEC, OIB: 08184062846, sa sjedištem u Jakova Gotovca 7, 40000 Čakovec, navodeći da dužnik na dan 1. rujna 2015. u Očevidniku redoslijeda osnova za plaćanje ima evidentirane neizvršene osnove za pla</w:t>
      </w:r>
      <w:r>
        <w:t>ćanje u ukupnom iznosu od 3.749,74</w:t>
      </w:r>
      <w:bookmarkStart w:name="_GoBack" w:id="0"/>
      <w:bookmarkEnd w:id="0"/>
      <w:r>
        <w:t xml:space="preserve"> kn te da dužnik nema zaposlenih.</w:t>
      </w:r>
    </w:p>
    <w:p w:rsidRDefault="009E6922" w:rsidP="009E6922" w:rsidR="009E6922">
      <w:pPr>
        <w:spacing w:after="0"/>
        <w:jc w:val="both"/>
        <w:outlineLvl w:val="0"/>
      </w:pPr>
    </w:p>
    <w:p w:rsidRDefault="009E6922" w:rsidP="009E6922" w:rsidR="009E692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E6922" w:rsidP="009E6922" w:rsidR="009E6922">
      <w:pPr>
        <w:spacing w:after="0"/>
        <w:jc w:val="both"/>
        <w:outlineLvl w:val="0"/>
      </w:pPr>
    </w:p>
    <w:p w:rsidRDefault="009E6922" w:rsidP="009E6922" w:rsidR="009E6922">
      <w:pPr>
        <w:spacing w:after="0"/>
        <w:jc w:val="center"/>
        <w:outlineLvl w:val="0"/>
      </w:pPr>
    </w:p>
    <w:p w:rsidRDefault="009E6922" w:rsidP="009E6922" w:rsidR="009E6922">
      <w:pPr>
        <w:spacing w:after="0"/>
        <w:jc w:val="center"/>
        <w:outlineLvl w:val="0"/>
      </w:pPr>
      <w:r>
        <w:t>U Varaždinu, 11. studenog 2015. godine</w:t>
      </w:r>
    </w:p>
    <w:p w:rsidRDefault="009E6922" w:rsidP="009E6922" w:rsidR="009E6922">
      <w:pPr>
        <w:spacing w:after="0"/>
        <w:jc w:val="center"/>
        <w:outlineLvl w:val="0"/>
      </w:pPr>
    </w:p>
    <w:p w:rsidRDefault="009E6922" w:rsidP="009E6922" w:rsidR="009E692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6922" w:rsidP="009E6922" w:rsidR="009E6922">
      <w:pPr>
        <w:spacing w:after="0"/>
        <w:jc w:val="center"/>
        <w:outlineLvl w:val="0"/>
      </w:pPr>
    </w:p>
    <w:p w:rsidRDefault="009E6922" w:rsidP="009E6922" w:rsidR="009E6922">
      <w:pPr>
        <w:spacing w:after="0"/>
        <w:ind w:firstLine="720" w:left="3600"/>
        <w:jc w:val="center"/>
        <w:outlineLvl w:val="0"/>
      </w:pPr>
      <w:r>
        <w:t>STEČAJNI SUDAC:</w:t>
      </w:r>
    </w:p>
    <w:p w:rsidRDefault="009E6922" w:rsidP="009E6922" w:rsidR="009E6922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9E6922" w:rsidP="009E6922" w:rsidR="009E6922">
      <w:pPr>
        <w:spacing w:after="0"/>
        <w:ind w:firstLine="720" w:left="3600"/>
        <w:jc w:val="center"/>
        <w:outlineLvl w:val="0"/>
      </w:pPr>
    </w:p>
    <w:p w:rsidRDefault="009E6922" w:rsidP="009E6922" w:rsidR="009E6922">
      <w:pPr>
        <w:spacing w:after="0"/>
        <w:outlineLvl w:val="0"/>
      </w:pPr>
    </w:p>
    <w:p w:rsidRDefault="009E6922" w:rsidP="009E6922" w:rsidR="009E6922">
      <w:pPr>
        <w:spacing w:after="0"/>
        <w:outlineLvl w:val="0"/>
      </w:pPr>
    </w:p>
    <w:p w:rsidRDefault="009E6922" w:rsidP="009E6922" w:rsidR="009E6922">
      <w:pPr>
        <w:spacing w:after="0"/>
        <w:outlineLvl w:val="0"/>
      </w:pPr>
    </w:p>
    <w:p w:rsidRDefault="009E6922" w:rsidP="009E6922" w:rsidR="009E6922">
      <w:pPr>
        <w:spacing w:after="0"/>
        <w:outlineLvl w:val="0"/>
      </w:pPr>
    </w:p>
    <w:p w:rsidRDefault="009E6922" w:rsidP="009E6922" w:rsidR="009E6922">
      <w:pPr>
        <w:spacing w:after="0"/>
        <w:outlineLvl w:val="0"/>
      </w:pPr>
      <w:r>
        <w:t>DNA:</w:t>
      </w:r>
    </w:p>
    <w:p w:rsidRDefault="009E6922" w:rsidP="009E6922" w:rsidR="009E6922">
      <w:pPr>
        <w:spacing w:after="0"/>
        <w:outlineLvl w:val="0"/>
      </w:pPr>
      <w:r>
        <w:t>- e-Oglasna ploča suda</w:t>
      </w:r>
    </w:p>
    <w:p w:rsidRDefault="00AE649C" w:rsidP="009E6922" w:rsidR="00AE649C" w:rsidRPr="00B76F3C">
      <w:pPr>
        <w:pStyle w:val="Naslov3"/>
        <w:numPr>
          <w:ilvl w:val="0"/>
          <w:numId w:val="0"/>
        </w:numPr>
      </w:pPr>
    </w:p>
    <w:p w:rsidRDefault="008911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E6922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1B7" w:rsidP="00537B78" w:rsidR="008911B7">
      <w:r>
        <w:separator/>
      </w:r>
    </w:p>
  </w:endnote>
  <w:endnote w:id="0" w:type="continuationSeparator">
    <w:p w:rsidRDefault="008911B7" w:rsidP="00537B78" w:rsidR="00891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1B7" w:rsidP="00537B78" w:rsidR="008911B7">
      <w:r>
        <w:separator/>
      </w:r>
    </w:p>
  </w:footnote>
  <w:footnote w:id="0" w:type="continuationSeparator">
    <w:p w:rsidRDefault="008911B7" w:rsidP="00537B78" w:rsidR="00891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922" w:rsidP="009E6922" w:rsidR="008333A9">
    <w:pPr>
      <w:pStyle w:val="Zaglavlje"/>
      <w:tabs>
        <w:tab w:pos="4536" w:val="center"/>
      </w:tabs>
      <w:jc w:val="left"/>
    </w:pPr>
    <w:r>
      <w:tab/>
    </w:r>
    <w:sdt>
      <w:sdtPr>
        <w:id w:val="54888964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  <w:t>Poslovni broj: 1 St-743/15-4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922" w:rsidP="009E6922" w:rsidR="009E6922">
    <w:pPr>
      <w:pStyle w:val="Zaglavlje"/>
    </w:pPr>
    <w:r>
      <w:t>Poslovni broj: 1 St-743/15-4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1B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922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02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St-743/2015-4</izvorni_sadrzaj>
    <derivirana_varijabla naziv="DomainObject.Oznaka_1">St-743/2015-4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BORILAČKE ŠPORTOVE "MIHOVIL" ČAKOVEC</izvorni_sadrzaj>
    <derivirana_varijabla naziv="DomainObject.Predmet.ProtustrankaFormated_1">  CENTAR ZA BORILAČKE ŠPORTOVE "MIHOVIL" ČAKOVEC</derivirana_varijabla>
  </DomainObject.Predmet.ProtustrankaFormated>
  <DomainObject.Predmet.ProtustrankaFormatedOIB>
    <izvorni_sadrzaj>  CENTAR ZA BORILAČKE ŠPORTOVE "MIHOVIL" ČAKOVEC, OIB 08184062846</izvorni_sadrzaj>
    <derivirana_varijabla naziv="DomainObject.Predmet.ProtustrankaFormatedOIB_1">  CENTAR ZA BORILAČKE ŠPORTOVE "MIHOVIL" ČAKOVEC, OIB 08184062846</derivirana_varijabla>
  </DomainObject.Predmet.ProtustrankaFormatedOIB>
  <DomainObject.Predmet.ProtustrankaFormatedWithAdress>
    <izvorni_sadrzaj> CENTAR ZA BORILAČKE ŠPORTOVE "MIHOVIL" ČAKOVEC, Jakova Gotovca 7, 40000 Čakovec</izvorni_sadrzaj>
    <derivirana_varijabla naziv="DomainObject.Predmet.ProtustrankaFormatedWithAdress_1"> CENTAR ZA BORILAČKE ŠPORTOVE "MIHOVIL" ČAKOVEC, Jakova Gotovca 7, 40000 Čakovec</derivirana_varijabla>
  </DomainObject.Predmet.ProtustrankaFormatedWithAdress>
  <DomainObject.Predmet.ProtustrankaFormatedWithAdressOIB>
    <izvorni_sadrzaj> CENTAR ZA BORILAČKE ŠPORTOVE "MIHOVIL" ČAKOVEC, OIB 08184062846, Jakova Gotovca 7, 40000 Čakovec</izvorni_sadrzaj>
    <derivirana_varijabla naziv="DomainObject.Predmet.ProtustrankaFormatedWithAdressOIB_1"> CENTAR ZA BORILAČKE ŠPORTOVE "MIHOVIL" ČAKOVEC, OIB 08184062846, Jakova Gotovca 7, 40000 Čakovec</derivirana_varijabla>
  </DomainObject.Predmet.ProtustrankaFormatedWithAdressOIB>
  <DomainObject.Predmet.ProtustrankaWithAdress>
    <izvorni_sadrzaj>CENTAR ZA BORILAČKE ŠPORTOVE "MIHOVIL" ČAKOVEC Jakova Gotovca 7, 40000 Čakovec</izvorni_sadrzaj>
    <derivirana_varijabla naziv="DomainObject.Predmet.ProtustrankaWithAdress_1">CENTAR ZA BORILAČKE ŠPORTOVE "MIHOVIL" ČAKOVEC Jakova Gotovca 7, 40000 Čakovec</derivirana_varijabla>
  </DomainObject.Predmet.ProtustrankaWithAdress>
  <DomainObject.Predmet.ProtustrankaWithAdressOIB>
    <izvorni_sadrzaj>CENTAR ZA BORILAČKE ŠPORTOVE "MIHOVIL" ČAKOVEC, OIB 08184062846, Jakova Gotovca 7, 40000 Čakovec</izvorni_sadrzaj>
    <derivirana_varijabla naziv="DomainObject.Predmet.ProtustrankaWithAdressOIB_1">CENTAR ZA BORILAČKE ŠPORTOVE "MIHOVIL" ČAKOVEC, OIB 08184062846, Jakova Gotovca 7, 40000 Čakovec</derivirana_varijabla>
  </DomainObject.Predmet.ProtustrankaWithAdressOIB>
  <DomainObject.Predmet.ProtustrankaNazivFormated>
    <izvorni_sadrzaj>CENTAR ZA BORILAČKE ŠPORTOVE "MIHOVIL" ČAKOVEC</izvorni_sadrzaj>
    <derivirana_varijabla naziv="DomainObject.Predmet.ProtustrankaNazivFormated_1">CENTAR ZA BORILAČKE ŠPORTOVE "MIHOVIL" ČAKOVEC</derivirana_varijabla>
  </DomainObject.Predmet.ProtustrankaNazivFormated>
  <DomainObject.Predmet.ProtustrankaNazivFormatedOIB>
    <izvorni_sadrzaj>CENTAR ZA BORILAČKE ŠPORTOVE "MIHOVIL" ČAKOVEC, OIB 08184062846</izvorni_sadrzaj>
    <derivirana_varijabla naziv="DomainObject.Predmet.ProtustrankaNazivFormatedOIB_1">CENTAR ZA BORILAČKE ŠPORTOVE "MIHOVIL" ČAKOVEC, OIB 08184062846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3749.74</izvorni_sadrzaj>
    <derivirana_varijabla naziv="DomainObject.Predmet.TrenutnaVrijednost_1">3749.74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ZA BORILAČKE ŠPORTOVE "MIHOVIL" ČAKOVEC</item>
    </izvorni_sadrzaj>
    <derivirana_varijabla naziv="DomainObject.Predmet.ProtuStrankaListFormated_1">
      <item>CENTAR ZA BORILAČKE ŠPORTOVE "MIHOVIL" ČAKOVEC</item>
    </derivirana_varijabla>
  </DomainObject.Predmet.ProtuStrankaListFormated>
  <DomainObject.Predmet.ProtuStrankaListFormatedOIB>
    <izvorni_sadrzaj>
      <item>CENTAR ZA BORILAČKE ŠPORTOVE "MIHOVIL" ČAKOVEC, OIB 08184062846</item>
    </izvorni_sadrzaj>
    <derivirana_varijabla naziv="DomainObject.Predmet.ProtuStrankaListFormatedOIB_1">
      <item>CENTAR ZA BORILAČKE ŠPORTOVE "MIHOVIL" ČAKOVEC, OIB 08184062846</item>
    </derivirana_varijabla>
  </DomainObject.Predmet.ProtuStrankaListFormatedOIB>
  <DomainObject.Predmet.ProtuStrankaListFormatedWithAdress>
    <izvorni_sadrzaj>
      <item>CENTAR ZA BORILAČKE ŠPORTOVE "MIHOVIL" ČAKOVEC, Jakova Gotovca 7, 40000 Čakovec</item>
    </izvorni_sadrzaj>
    <derivirana_varijabla naziv="DomainObject.Predmet.ProtuStrankaListFormatedWithAdress_1">
      <item>CENTAR ZA BORILAČKE ŠPORTOVE "MIHOVIL" ČAKOVEC, Jakova Gotovca 7, 40000 Čakovec</item>
    </derivirana_varijabla>
  </DomainObject.Predmet.ProtuStrankaListFormatedWithAdress>
  <DomainObject.Predmet.ProtuStrankaListFormatedWithAdressOIB>
    <izvorni_sadrzaj>
      <item>CENTAR ZA BORILAČKE ŠPORTOVE "MIHOVIL" ČAKOVEC, OIB 08184062846, Jakova Gotovca 7, 40000 Čakovec</item>
    </izvorni_sadrzaj>
    <derivirana_varijabla naziv="DomainObject.Predmet.ProtuStrankaListFormatedWithAdressOIB_1">
      <item>CENTAR ZA BORILAČKE ŠPORTOVE "MIHOVIL" ČAKOVEC, OIB 08184062846, Jakova Gotovca 7, 40000 Čakovec</item>
    </derivirana_varijabla>
  </DomainObject.Predmet.ProtuStrankaListFormatedWithAdressOIB>
  <DomainObject.Predmet.ProtuStrankaListNazivFormated>
    <izvorni_sadrzaj>
      <item>CENTAR ZA BORILAČKE ŠPORTOVE "MIHOVIL" ČAKOVEC</item>
    </izvorni_sadrzaj>
    <derivirana_varijabla naziv="DomainObject.Predmet.ProtuStrankaListNazivFormated_1">
      <item>CENTAR ZA BORILAČKE ŠPORTOVE "MIHOVIL" ČAKOVEC</item>
    </derivirana_varijabla>
  </DomainObject.Predmet.ProtuStrankaListNazivFormated>
  <DomainObject.Predmet.ProtuStrankaListNazivFormatedOIB>
    <izvorni_sadrzaj>
      <item>CENTAR ZA BORILAČKE ŠPORTOVE "MIHOVIL" ČAKOVEC, OIB 08184062846</item>
    </izvorni_sadrzaj>
    <derivirana_varijabla naziv="DomainObject.Predmet.ProtuStrankaListNazivFormatedOIB_1">
      <item>CENTAR ZA BORILAČKE ŠPORTOVE "MIHOVIL" ČAKOVEC, OIB 08184062846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St-743/2015-4</izvorni_sadrzaj>
    <derivirana_varijabla naziv="DomainObject.PoslovniBrojDokumenta_1">St-743/2015-4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ZA BORILAČKE ŠPORTOVE "MIHOVIL" ČAKOVEC</izvorni_sadrzaj>
    <derivirana_varijabla naziv="DomainObject.Predmet.ProtustrankaIDrugi_1">CENTAR ZA BORILAČKE ŠPORTOVE "MIHOVIL"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CENTAR ZA BORILAČKE ŠPORTOVE "MIHOVIL" ČAKOVEC, OIB 08184062846, Jakova Gotovca 7, 40000 Čakovec</izvorni_sadrzaj>
    <derivirana_varijabla naziv="DomainObject.Predmet.ProtustrankaIDrugiAdressOIB_1">CENTAR ZA BORILAČKE ŠPORTOVE "MIHOVIL" ČAKOVEC, OIB 08184062846, Jakova Gotovca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ZA BORILAČKE ŠPORTOVE "MIHOVIL" ČAKOVEC</item>
      <item>E-oglasna ploča</item>
    </izvorni_sadrzaj>
    <derivirana_varijabla naziv="DomainObject.Predmet.SudioniciListNaziv_1">
      <item>Financijska agencija</item>
      <item>CENTAR ZA BORILAČKE ŠPORTOVE "MIHOVIL" ČAKOVEC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CENTAR ZA BORILAČKE ŠPORTOVE "MIHOVIL" ČAKOVEC, OIB 08184062846, Jakova Gotovca 7,40000 Čakovec</item>
      <item>E-oglasna ploča</item>
    </izvorni_sadrzaj>
    <derivirana_varijabla naziv="DomainObject.Predmet.SudioniciListAdressOIB_1">
      <item>Financijska agencija, OIB 85821130368, A. Cesarca 2,42000 Varaždin</item>
      <item>CENTAR ZA BORILAČKE ŠPORTOVE "MIHOVIL" ČAKOVEC, OIB 08184062846, Jakova Gotovca 7,40000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4305F-EAF6-4E9D-B146-217B110DA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2578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2015-11-11T11:10:00Z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