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9267" w14:paraId="2079267" w:rsidRDefault="003B6C83" w:rsidP="00FC1537" w:rsidR="003B6C83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-576/15-5</w:t>
      </w:r>
    </w:p>
    <w:p w:rsidRDefault="003B6C83" w:rsidP="00E87D86" w:rsidR="003B6C83" w:rsidRPr="00FC1537">
      <w:pPr>
        <w:jc w:val="both"/>
      </w:pPr>
    </w:p>
    <w:p w:rsidRDefault="003B6C83" w:rsidP="00E87D86" w:rsidR="003B6C83" w:rsidRPr="00FC1537">
      <w:pPr>
        <w:jc w:val="both"/>
      </w:pPr>
    </w:p>
    <w:p w:rsidRDefault="003B6C83" w:rsidP="00E87D86" w:rsidR="003B6C83" w:rsidRPr="00FC1537">
      <w:pPr>
        <w:jc w:val="both"/>
      </w:pPr>
    </w:p>
    <w:p w:rsidRDefault="003B6C83" w:rsidP="00E87D86" w:rsidR="003B6C83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3B6C83" w:rsidP="00E87D86" w:rsidR="003B6C83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3B6C83" w:rsidP="00FC1537" w:rsidR="003B6C83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3B6C83" w:rsidP="00E87D86" w:rsidR="003B6C83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3B6C83" w:rsidP="00E87D86" w:rsidR="003B6C83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3B6C83" w:rsidP="00FC1537" w:rsidR="003B6C83" w:rsidRPr="00FC1537">
      <w:pPr>
        <w:jc w:val="center"/>
      </w:pPr>
      <w:r>
        <w:t>R E P U B L I K A   H R V A T S K A</w:t>
      </w:r>
    </w:p>
    <w:p w:rsidRDefault="003B6C83" w:rsidP="00E87D86" w:rsidR="003B6C83"/>
    <w:p w:rsidRDefault="003B6C83" w:rsidP="001F7D4E" w:rsidR="003B6C83">
      <w:pPr>
        <w:jc w:val="center"/>
      </w:pPr>
      <w:r>
        <w:t>O G L A S</w:t>
      </w:r>
    </w:p>
    <w:p w:rsidRDefault="003B6C83" w:rsidP="001F7D4E" w:rsidR="003B6C83">
      <w:pPr>
        <w:jc w:val="center"/>
      </w:pPr>
    </w:p>
    <w:p w:rsidRDefault="003B6C83" w:rsidP="001F7D4E" w:rsidR="003B6C83" w:rsidRPr="00FC1537">
      <w:pPr>
        <w:jc w:val="center"/>
      </w:pPr>
    </w:p>
    <w:p w:rsidRDefault="003B6C83" w:rsidP="00E87D86" w:rsidR="003B6C83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>MORKON d.o.o.</w:t>
      </w:r>
      <w:r w:rsidR="00B31080">
        <w:t>,</w:t>
      </w:r>
      <w:r>
        <w:t xml:space="preserve"> Veli Iž, Veli Iž 218, Veli Iž, OIB: 10001825959,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00493A">
        <w:t>09</w:t>
      </w:r>
      <w:r>
        <w:t>. studenoga 2015</w:t>
      </w:r>
      <w:r w:rsidRPr="00FC1537">
        <w:t xml:space="preserve">., dana </w:t>
      </w:r>
      <w:r w:rsidR="0000493A">
        <w:t>22</w:t>
      </w:r>
      <w:r>
        <w:t xml:space="preserve">. prosinca 2015., objavio je </w:t>
      </w:r>
    </w:p>
    <w:p w:rsidRDefault="003B6C83" w:rsidP="00E87D86" w:rsidR="003B6C83">
      <w:pPr>
        <w:ind w:firstLine="720"/>
        <w:jc w:val="both"/>
      </w:pPr>
    </w:p>
    <w:p w:rsidRDefault="003B6C83" w:rsidP="00E87D86" w:rsidR="003B6C83">
      <w:pPr>
        <w:ind w:firstLine="720"/>
        <w:jc w:val="both"/>
      </w:pPr>
    </w:p>
    <w:p w:rsidRDefault="003B6C83" w:rsidP="00083422" w:rsidR="003B6C83" w:rsidRPr="00FC1537">
      <w:pPr>
        <w:jc w:val="center"/>
      </w:pPr>
      <w:r>
        <w:t>o g l a s</w:t>
      </w:r>
    </w:p>
    <w:p w:rsidRDefault="003B6C83" w:rsidP="005C42A8" w:rsidR="003B6C83">
      <w:pPr>
        <w:ind w:firstLine="315"/>
        <w:jc w:val="both"/>
      </w:pPr>
    </w:p>
    <w:p w:rsidRDefault="003B6C83" w:rsidP="005C42A8" w:rsidR="003B6C83">
      <w:pPr>
        <w:ind w:firstLine="315"/>
        <w:jc w:val="both"/>
      </w:pPr>
    </w:p>
    <w:p w:rsidRDefault="003B6C83" w:rsidP="00DE074C" w:rsidR="003B6C83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MORKON d.o.o. Veli Iž, Veli Iž 218, Veli Iž, OIB: 10001825959, </w:t>
      </w:r>
      <w:r w:rsidRPr="00FC1537">
        <w:t xml:space="preserve">iznosi </w:t>
      </w:r>
      <w:r>
        <w:rPr>
          <w:b/>
        </w:rPr>
        <w:t>19</w:t>
      </w:r>
      <w:r w:rsidRPr="0011713A">
        <w:rPr>
          <w:b/>
        </w:rPr>
        <w:t>.</w:t>
      </w:r>
      <w:r>
        <w:rPr>
          <w:b/>
        </w:rPr>
        <w:t>781</w:t>
      </w:r>
      <w:r w:rsidRPr="0011713A">
        <w:rPr>
          <w:b/>
        </w:rPr>
        <w:t>,</w:t>
      </w:r>
      <w:r>
        <w:rPr>
          <w:b/>
        </w:rPr>
        <w:t xml:space="preserve">74 </w:t>
      </w:r>
      <w:r>
        <w:t>kuna.</w:t>
      </w:r>
    </w:p>
    <w:p w:rsidRDefault="003B6C83" w:rsidP="00E87D86" w:rsidR="003B6C83" w:rsidRPr="00FC1537">
      <w:pPr>
        <w:jc w:val="both"/>
      </w:pPr>
    </w:p>
    <w:p w:rsidRDefault="003B6C83" w:rsidP="00CD5142" w:rsidR="003B6C83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Josip Starec iz Koprivnice,  Kozarnjak 13, </w:t>
      </w:r>
      <w:r w:rsidR="0000493A">
        <w:t xml:space="preserve">OIB: 54419714183, </w:t>
      </w:r>
      <w:r w:rsidRPr="00FC1537">
        <w:t>dužnika</w:t>
      </w:r>
      <w:r>
        <w:t xml:space="preserve"> MORKON d.o.o. Veli Iž,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3B6C83" w:rsidP="00CD5142" w:rsidR="003B6C83">
      <w:pPr>
        <w:jc w:val="both"/>
      </w:pPr>
    </w:p>
    <w:p w:rsidRDefault="003B6C83" w:rsidP="0000493A" w:rsidR="0000493A">
      <w:pPr>
        <w:jc w:val="both"/>
      </w:pPr>
      <w:r>
        <w:tab/>
        <w:t>3</w:t>
      </w:r>
      <w:r w:rsidRPr="00FC1537">
        <w:t xml:space="preserve">. </w:t>
      </w:r>
      <w:r w:rsidR="0000493A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3B6C83" w:rsidP="00CD5142" w:rsidR="003B6C83">
      <w:pPr>
        <w:jc w:val="both"/>
      </w:pPr>
    </w:p>
    <w:p w:rsidRDefault="003B6C83" w:rsidP="00CD5142" w:rsidR="003B6C83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MORKON d.o.o. Veli Iž, Veli Iž 218, Veli Iž, OIB: 10001825959,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MORKON d.o.o. Veli Iž,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211-576-2015.</w:t>
      </w:r>
    </w:p>
    <w:p w:rsidRDefault="003B6C83" w:rsidP="00CD5142" w:rsidR="003B6C83">
      <w:pPr>
        <w:jc w:val="both"/>
      </w:pPr>
    </w:p>
    <w:p w:rsidRDefault="003B6C83" w:rsidP="005C42A8" w:rsidR="003B6C83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</w:t>
      </w:r>
      <w:r w:rsidR="0000493A">
        <w:t>2. i 133. te čl. 286. do 299. SZ</w:t>
      </w:r>
      <w:r>
        <w:t xml:space="preserve">-a na odgovarajući način. </w:t>
      </w:r>
    </w:p>
    <w:p w:rsidRDefault="003B6C83" w:rsidP="00E523B5" w:rsidR="003B6C83">
      <w:pPr>
        <w:ind w:firstLine="315"/>
        <w:jc w:val="both"/>
      </w:pPr>
    </w:p>
    <w:p w:rsidRDefault="003B6C83" w:rsidP="00E87D86" w:rsidR="003B6C83" w:rsidRPr="00FC1537">
      <w:pPr>
        <w:jc w:val="center"/>
      </w:pPr>
      <w:r w:rsidRPr="00FC1537">
        <w:t xml:space="preserve">U Zadru, </w:t>
      </w:r>
      <w:r w:rsidR="0000493A">
        <w:t>22</w:t>
      </w:r>
      <w:r>
        <w:t>. prosinca 2015</w:t>
      </w:r>
      <w:r w:rsidRPr="00FC1537">
        <w:t xml:space="preserve">. </w:t>
      </w:r>
    </w:p>
    <w:p w:rsidRDefault="003B6C83" w:rsidP="00E87D86" w:rsidR="003B6C83" w:rsidRPr="00FC1537">
      <w:pPr>
        <w:jc w:val="center"/>
      </w:pPr>
    </w:p>
    <w:p w:rsidRDefault="003B6C83" w:rsidP="00E87D86" w:rsidR="003B6C83" w:rsidRPr="00FC1537">
      <w:pPr>
        <w:jc w:val="right"/>
      </w:pPr>
    </w:p>
    <w:p w:rsidRDefault="003B6C83" w:rsidP="001945B8" w:rsidR="003B6C83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0493A">
        <w:t>Stečajni  s</w:t>
      </w:r>
      <w:r w:rsidR="0000493A" w:rsidRPr="00FC1537">
        <w:t>udac</w:t>
      </w:r>
    </w:p>
    <w:p w:rsidRDefault="003B6C83" w:rsidP="001945B8" w:rsidR="003B6C83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3B6C83" w:rsidP="00B84EF6" w:rsidR="003B6C83" w:rsidRPr="00FC1537">
      <w:pPr>
        <w:jc w:val="right"/>
      </w:pPr>
    </w:p>
    <w:p w:rsidRDefault="003B6C83" w:rsidP="00B84EF6" w:rsidR="003B6C83" w:rsidRPr="00FC1537">
      <w:pPr>
        <w:jc w:val="right"/>
      </w:pPr>
    </w:p>
    <w:p w:rsidRDefault="003B6C83" w:rsidP="00B84EF6" w:rsidR="003B6C83" w:rsidRPr="00FC1537"/>
    <w:p w:rsidRDefault="003B6C83" w:rsidP="00E87D86" w:rsidR="003B6C83" w:rsidRPr="0000493A">
      <w:pPr>
        <w:jc w:val="both"/>
      </w:pPr>
    </w:p>
    <w:p w:rsidRDefault="003B6C83" w:rsidP="00FC1537" w:rsidR="003B6C83" w:rsidRPr="0000493A">
      <w:pPr>
        <w:ind w:firstLine="708" w:left="12"/>
        <w:jc w:val="both"/>
      </w:pPr>
      <w:r w:rsidRPr="0000493A">
        <w:t>DNA:</w:t>
      </w:r>
    </w:p>
    <w:p w:rsidRDefault="003B6C83" w:rsidP="00E87D86" w:rsidR="003B6C83" w:rsidRPr="0000493A">
      <w:pPr>
        <w:numPr>
          <w:ilvl w:val="0"/>
          <w:numId w:val="2"/>
        </w:numPr>
        <w:jc w:val="both"/>
      </w:pPr>
      <w:r w:rsidRPr="0000493A">
        <w:t>e-oglasna ploča suda</w:t>
      </w:r>
    </w:p>
    <w:p w:rsidRDefault="003B6C83" w:rsidP="00E87D86" w:rsidR="003B6C83" w:rsidRPr="0000493A">
      <w:pPr>
        <w:tabs>
          <w:tab w:pos="1890" w:val="left"/>
        </w:tabs>
        <w:ind w:firstLine="720"/>
        <w:jc w:val="both"/>
      </w:pPr>
    </w:p>
    <w:p w:rsidRDefault="003B6C83" w:rsidP="00E87D86" w:rsidR="003B6C83" w:rsidRPr="00083422">
      <w:pPr>
        <w:ind w:firstLine="720"/>
        <w:jc w:val="both"/>
        <w:rPr>
          <w:b/>
        </w:rPr>
      </w:pPr>
    </w:p>
    <w:p w:rsidRDefault="003B6C83" w:rsidP="00E87D86" w:rsidR="003B6C83" w:rsidRPr="00FC1537">
      <w:pPr>
        <w:ind w:firstLine="720"/>
        <w:jc w:val="both"/>
      </w:pPr>
    </w:p>
    <w:p w:rsidRDefault="003B6C83" w:rsidP="00E87D86" w:rsidR="003B6C83" w:rsidRPr="00FC1537"/>
    <w:p w:rsidRDefault="003B6C83" w:rsidP="00E87D86" w:rsidR="003B6C83" w:rsidRPr="00FC1537"/>
    <w:p w:rsidRDefault="003B6C83" w:rsidR="003B6C83" w:rsidRPr="00FC1537"/>
    <w:sectPr w:rsidSect="00381900" w:rsidR="003B6C83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C83" w:rsidP="00381900" w:rsidR="003B6C83">
      <w:r>
        <w:separator/>
      </w:r>
    </w:p>
  </w:endnote>
  <w:endnote w:id="0" w:type="continuationSeparator">
    <w:p w:rsidRDefault="003B6C83" w:rsidP="00381900" w:rsidR="003B6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93A" w:rsidR="003B6C8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23C0A">
      <w:rPr>
        <w:noProof/>
      </w:rPr>
      <w:t>2</w:t>
    </w:r>
    <w:r>
      <w:rPr>
        <w:noProof/>
      </w:rPr>
      <w:fldChar w:fldCharType="end"/>
    </w:r>
  </w:p>
  <w:p w:rsidRDefault="003B6C83" w:rsidR="003B6C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C83" w:rsidP="00381900" w:rsidR="003B6C83">
      <w:r>
        <w:separator/>
      </w:r>
    </w:p>
  </w:footnote>
  <w:footnote w:id="0" w:type="continuationSeparator">
    <w:p w:rsidRDefault="003B6C83" w:rsidP="00381900" w:rsidR="003B6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93A" w:rsidP="00FC1537" w:rsidR="003B6C8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23C0A">
      <w:rPr>
        <w:noProof/>
      </w:rPr>
      <w:t>2</w:t>
    </w:r>
    <w:r>
      <w:rPr>
        <w:noProof/>
      </w:rPr>
      <w:fldChar w:fldCharType="end"/>
    </w:r>
    <w:r w:rsidR="003B6C83">
      <w:tab/>
    </w:r>
    <w:r w:rsidR="003B6C83">
      <w:tab/>
      <w:t xml:space="preserve">Poslovni broj: </w:t>
    </w:r>
    <w:r w:rsidR="003B6C83" w:rsidRPr="00FC1537">
      <w:t>1 St</w:t>
    </w:r>
    <w:r w:rsidR="003B6C83">
      <w:t>-576/15-5</w:t>
    </w:r>
  </w:p>
  <w:p w:rsidRDefault="003B6C83" w:rsidR="003B6C83">
    <w:pPr>
      <w:pStyle w:val="Zaglavlje"/>
      <w:jc w:val="center"/>
    </w:pPr>
  </w:p>
  <w:p w:rsidRDefault="003B6C83" w:rsidP="00FC1537" w:rsidR="003B6C83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493A"/>
    <w:rsid w:val="0003719B"/>
    <w:rsid w:val="00076F98"/>
    <w:rsid w:val="00083422"/>
    <w:rsid w:val="000C40BA"/>
    <w:rsid w:val="0011713A"/>
    <w:rsid w:val="00120DFA"/>
    <w:rsid w:val="00123C0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81900"/>
    <w:rsid w:val="003927C8"/>
    <w:rsid w:val="003946C2"/>
    <w:rsid w:val="00395FBC"/>
    <w:rsid w:val="003B6C83"/>
    <w:rsid w:val="003E4669"/>
    <w:rsid w:val="004212FB"/>
    <w:rsid w:val="00445AD6"/>
    <w:rsid w:val="00461269"/>
    <w:rsid w:val="00477976"/>
    <w:rsid w:val="004928EC"/>
    <w:rsid w:val="004B358C"/>
    <w:rsid w:val="004D697C"/>
    <w:rsid w:val="004F1927"/>
    <w:rsid w:val="005B1954"/>
    <w:rsid w:val="005C42A8"/>
    <w:rsid w:val="005F2D85"/>
    <w:rsid w:val="00631196"/>
    <w:rsid w:val="00655D68"/>
    <w:rsid w:val="0065727A"/>
    <w:rsid w:val="00663483"/>
    <w:rsid w:val="006B3AB1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31080"/>
    <w:rsid w:val="00B82590"/>
    <w:rsid w:val="00B84EF6"/>
    <w:rsid w:val="00BB16C9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A096F"/>
    <w:rsid w:val="00DE074C"/>
    <w:rsid w:val="00E1547E"/>
    <w:rsid w:val="00E24ACD"/>
    <w:rsid w:val="00E523B5"/>
    <w:rsid w:val="00E64ADC"/>
    <w:rsid w:val="00E85B2E"/>
    <w:rsid w:val="00E87D86"/>
    <w:rsid w:val="00E9786D"/>
    <w:rsid w:val="00EA5E65"/>
    <w:rsid w:val="00EC0074"/>
    <w:rsid w:val="00EF6429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10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080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3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20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MORKON, društvo s ograničenom odgovornošću za graditeljstvo, trgovinu i turizam</izvorni_sadrzaj>
    <derivirana_varijabla naziv="DomainObject.Predmet.ProtustrankaFormated_1">  MORKON, društvo s ograničenom odgovornošću za graditeljstvo, trgovinu i turizam</derivirana_varijabla>
  </DomainObject.Predmet.ProtustrankaFormated>
  <DomainObject.Predmet.ProtustrankaFormatedOIB>
    <izvorni_sadrzaj>  MORKON, društvo s ograničenom odgovornošću za graditeljstvo, trgovinu i turizam, OIB 10001825959</izvorni_sadrzaj>
    <derivirana_varijabla naziv="DomainObject.Predmet.ProtustrankaFormatedOIB_1">  MORKON, društvo s ograničenom odgovornošću za graditeljstvo, trgovinu i turizam, OIB 10001825959</derivirana_varijabla>
  </DomainObject.Predmet.ProtustrankaFormatedOIB>
  <DomainObject.Predmet.ProtustrankaFormatedWithAdress>
    <izvorni_sadrzaj> MORKON, društvo s ograničenom odgovornošću za graditeljstvo, trgovinu i turizam, Veli Iž 218, 23284 Veli Iž</izvorni_sadrzaj>
    <derivirana_varijabla naziv="DomainObject.Predmet.ProtustrankaFormatedWithAdress_1"> MORKON, društvo s ograničenom odgovornošću za graditeljstvo, trgovinu i turizam, Veli Iž 218, 23284 Veli Iž</derivirana_varijabla>
  </DomainObject.Predmet.ProtustrankaFormatedWithAdress>
  <DomainObject.Predmet.ProtustrankaFormatedWithAdressOIB>
    <izvorni_sadrzaj> MORKON, društvo s ograničenom odgovornošću za graditeljstvo, trgovinu i turizam, OIB 10001825959, Veli Iž 218, 23284 Veli Iž</izvorni_sadrzaj>
    <derivirana_varijabla naziv="DomainObject.Predmet.ProtustrankaFormatedWithAdressOIB_1"> MORKON, društvo s ograničenom odgovornošću za graditeljstvo, trgovinu i turizam, OIB 10001825959, Veli Iž 218, 23284 Veli Iž</derivirana_varijabla>
  </DomainObject.Predmet.ProtustrankaFormatedWithAdressOIB>
  <DomainObject.Predmet.ProtustrankaWithAdress>
    <izvorni_sadrzaj>MORKON, društvo s ograničenom odgovornošću za graditeljstvo, trgovinu i turizam Veli Iž 218, 23284 Veli Iž</izvorni_sadrzaj>
    <derivirana_varijabla naziv="DomainObject.Predmet.ProtustrankaWithAdress_1">MORKON, društvo s ograničenom odgovornošću za graditeljstvo, trgovinu i turizam Veli Iž 218, 23284 Veli Iž</derivirana_varijabla>
  </DomainObject.Predmet.ProtustrankaWithAdress>
  <DomainObject.Predmet.ProtustrankaWithAdressOIB>
    <izvorni_sadrzaj>MORKON, društvo s ograničenom odgovornošću za graditeljstvo, trgovinu i turizam, OIB 10001825959, Veli Iž 218, 23284 Veli Iž</izvorni_sadrzaj>
    <derivirana_varijabla naziv="DomainObject.Predmet.ProtustrankaWithAdressOIB_1">MORKON, društvo s ograničenom odgovornošću za graditeljstvo, trgovinu i turizam, OIB 10001825959, Veli Iž 218, 23284 Veli Iž</derivirana_varijabla>
  </DomainObject.Predmet.ProtustrankaWithAdressOIB>
  <DomainObject.Predmet.ProtustrankaNazivFormated>
    <izvorni_sadrzaj>MORKON, društvo s ograničenom odgovornošću za graditeljstvo, trgovinu i turizam</izvorni_sadrzaj>
    <derivirana_varijabla naziv="DomainObject.Predmet.ProtustrankaNazivFormated_1">MORKON, društvo s ograničenom odgovornošću za graditeljstvo, trgovinu i turizam</derivirana_varijabla>
  </DomainObject.Predmet.ProtustrankaNazivFormated>
  <DomainObject.Predmet.ProtustrankaNazivFormatedOIB>
    <izvorni_sadrzaj>MORKON, društvo s ograničenom odgovornošću za graditeljstvo, trgovinu i turizam, OIB 10001825959</izvorni_sadrzaj>
    <derivirana_varijabla naziv="DomainObject.Predmet.ProtustrankaNazivFormatedOIB_1">MORKON, društvo s ograničenom odgovornošću za graditeljstvo, trgovinu i turizam, OIB 10001825959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19781.74</izvorni_sadrzaj>
    <derivirana_varijabla naziv="DomainObject.Predmet.TrenutnaVrijednost_1">19781.74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MORKON, društvo s ograničenom odgovornošću za graditeljstvo, trgovinu i turizam</item>
    </izvorni_sadrzaj>
    <derivirana_varijabla naziv="DomainObject.Predmet.ProtuStrankaListFormated_1">
      <item>MORKON, društvo s ograničenom odgovornošću za graditeljstvo, trgovinu i turizam</item>
    </derivirana_varijabla>
  </DomainObject.Predmet.ProtuStrankaListFormated>
  <DomainObject.Predmet.ProtuStrankaListFormatedOIB>
    <izvorni_sadrzaj>
      <item>MORKON, društvo s ograničenom odgovornošću za graditeljstvo, trgovinu i turizam, OIB 10001825959</item>
    </izvorni_sadrzaj>
    <derivirana_varijabla naziv="DomainObject.Predmet.ProtuStrankaListFormatedOIB_1">
      <item>MORKON, društvo s ograničenom odgovornošću za graditeljstvo, trgovinu i turizam, OIB 10001825959</item>
    </derivirana_varijabla>
  </DomainObject.Predmet.ProtuStrankaListFormatedOIB>
  <DomainObject.Predmet.ProtuStrankaListFormatedWithAdress>
    <izvorni_sadrzaj>
      <item>MORKON, društvo s ograničenom odgovornošću za graditeljstvo, trgovinu i turizam, Veli Iž 218, 23284 Veli Iž</item>
    </izvorni_sadrzaj>
    <derivirana_varijabla naziv="DomainObject.Predmet.ProtuStrankaListFormatedWithAdress_1">
      <item>MORKON, društvo s ograničenom odgovornošću za graditeljstvo, trgovinu i turizam, Veli Iž 218, 23284 Veli Iž</item>
    </derivirana_varijabla>
  </DomainObject.Predmet.ProtuStrankaListFormatedWithAdress>
  <DomainObject.Predmet.ProtuStrankaListFormatedWithAdressOIB>
    <izvorni_sadrzaj>
      <item>MORKON, društvo s ograničenom odgovornošću za graditeljstvo, trgovinu i turizam, OIB 10001825959, Veli Iž 218, 23284 Veli Iž</item>
    </izvorni_sadrzaj>
    <derivirana_varijabla naziv="DomainObject.Predmet.ProtuStrankaListFormatedWithAdressOIB_1">
      <item>MORKON, društvo s ograničenom odgovornošću za graditeljstvo, trgovinu i turizam, OIB 10001825959, Veli Iž 218, 23284 Veli Iž</item>
    </derivirana_varijabla>
  </DomainObject.Predmet.ProtuStrankaListFormatedWithAdressOIB>
  <DomainObject.Predmet.ProtuStrankaListNazivFormated>
    <izvorni_sadrzaj>
      <item>MORKON, društvo s ograničenom odgovornošću za graditeljstvo, trgovinu i turizam</item>
    </izvorni_sadrzaj>
    <derivirana_varijabla naziv="DomainObject.Predmet.ProtuStrankaListNazivFormated_1">
      <item>MORKON, društvo s ograničenom odgovornošću za graditeljstvo, trgovinu i turizam</item>
    </derivirana_varijabla>
  </DomainObject.Predmet.ProtuStrankaListNazivFormated>
  <DomainObject.Predmet.ProtuStrankaListNazivFormatedOIB>
    <izvorni_sadrzaj>
      <item>MORKON, društvo s ograničenom odgovornošću za graditeljstvo, trgovinu i turizam, OIB 10001825959</item>
    </izvorni_sadrzaj>
    <derivirana_varijabla naziv="DomainObject.Predmet.ProtuStrankaListNazivFormatedOIB_1">
      <item>MORKON, društvo s ograničenom odgovornošću za graditeljstvo, trgovinu i turizam, OIB 10001825959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MORKON, društvo s ograničenom odgovornošću za graditeljstvo, trgovinu i turizam</izvorni_sadrzaj>
    <derivirana_varijabla naziv="DomainObject.Predmet.ProtustrankaIDrugi_1">MORKON, društvo s ograničenom odgovornošću za graditeljstvo,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MORKON, društvo s ograničenom odgovornošću za graditeljstvo, trgovinu i turizam, OIB 10001825959, Veli Iž 218, 23284 Veli Iž</izvorni_sadrzaj>
    <derivirana_varijabla naziv="DomainObject.Predmet.ProtustrankaIDrugiAdressOIB_1">MORKON, društvo s ograničenom odgovornošću za graditeljstvo, trgovinu i turizam, OIB 10001825959, Veli Iž 218,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MORKON, društvo s ograničenom odgovornošću za graditeljstvo, trgovinu i turizam</item>
    </izvorni_sadrzaj>
    <derivirana_varijabla naziv="DomainObject.Predmet.SudioniciListNaziv_1">
      <item>FINA</item>
      <item>MORKON, društvo s ograničenom odgovornošću za graditeljstvo, trgovinu i turizam</item>
    </derivirana_varijabla>
  </DomainObject.Predmet.SudioniciListNaziv>
  <DomainObject.Predmet.SudioniciListAdressOIB>
    <izvorni_sadrzaj>
      <item>FINA, OIB 85821130368</item>
      <item>MORKON, društvo s ograničenom odgovornošću za graditeljstvo, trgovinu i turizam, OIB 10001825959, Veli Iž 218,23284 Veli Iž</item>
    </izvorni_sadrzaj>
    <derivirana_varijabla naziv="DomainObject.Predmet.SudioniciListAdressOIB_1">
      <item>FINA, OIB 85821130368</item>
      <item>MORKON, društvo s ograničenom odgovornošću za graditeljstvo, trgovinu i turizam, OIB 10001825959, Veli Iž 218,23284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10001825959</item>
    </izvorni_sadrzaj>
    <derivirana_varijabla naziv="DomainObject.Predmet.SudioniciListNazivOIB_1">
      <item>, OIB 85821130368</item>
      <item>, OIB 10001825959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433</properties:Words>
  <properties:Characters>2142</properties:Characters>
  <properties:Lines>69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2015-12-21T08:54:00Z</dcterms:created>
  <dc:creator>Danijela Markulin</dc:creator>
  <dc:description/>
  <cp:keywords/>
  <cp:lastModifiedBy>wsadmin</cp:lastModifiedBy>
  <cp:lastPrinted>2015-12-23T08:03:00Z</cp:lastPrinted>
  <dcterms:modified xmlns:xsi="http://www.w3.org/2001/XMLSchema-instance" xsi:type="dcterms:W3CDTF">2015-12-24T08:41:00Z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