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b12a" w14:paraId="b2eb12a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>predlagatelja FINA RC Osijek Podružnica Osijek za otvaranje stečajnog postupka nad dužnikom</w:t>
      </w:r>
      <w:r w:rsidRPr="009C396C">
        <w:rPr>
          <w:sz w:val="24"/>
        </w:rPr>
        <w:t xml:space="preserve"> </w:t>
      </w:r>
      <w:r w:rsidR="007D0B5A" w:rsidRPr="007D0B5A">
        <w:rPr>
          <w:b/>
          <w:sz w:val="24"/>
        </w:rPr>
        <w:t>UNDERGROUND d.o.o.</w:t>
      </w:r>
      <w:r>
        <w:rPr>
          <w:b/>
          <w:sz w:val="24"/>
        </w:rPr>
        <w:t xml:space="preserve">, </w:t>
      </w:r>
      <w:r w:rsidR="007D0B5A" w:rsidRPr="007D0B5A">
        <w:rPr>
          <w:b/>
          <w:sz w:val="24"/>
        </w:rPr>
        <w:t>Đakovo</w:t>
      </w:r>
      <w:r w:rsidRPr="0027788F">
        <w:rPr>
          <w:b/>
          <w:sz w:val="24"/>
        </w:rPr>
        <w:t xml:space="preserve">, </w:t>
      </w:r>
      <w:r w:rsidR="007D0B5A" w:rsidRPr="007D0B5A">
        <w:rPr>
          <w:b/>
          <w:sz w:val="24"/>
        </w:rPr>
        <w:t>Ante Starčevića 251</w:t>
      </w:r>
      <w:r w:rsidRPr="009C396C">
        <w:rPr>
          <w:b/>
          <w:sz w:val="24"/>
        </w:rPr>
        <w:t xml:space="preserve">, </w:t>
      </w:r>
      <w:r w:rsidR="007D0B5A" w:rsidRPr="009C396C">
        <w:rPr>
          <w:b/>
          <w:sz w:val="24"/>
        </w:rPr>
        <w:t xml:space="preserve">MBS: </w:t>
      </w:r>
      <w:r w:rsidR="007D0B5A" w:rsidRPr="007D0B5A">
        <w:rPr>
          <w:b/>
          <w:sz w:val="24"/>
        </w:rPr>
        <w:t>030131651</w:t>
      </w:r>
      <w:r w:rsidR="007D0B5A">
        <w:rPr>
          <w:b/>
          <w:sz w:val="24"/>
        </w:rPr>
        <w:t xml:space="preserve">, </w:t>
      </w:r>
      <w:r w:rsidRPr="009C396C">
        <w:rPr>
          <w:b/>
          <w:sz w:val="24"/>
        </w:rPr>
        <w:t xml:space="preserve">OIB: </w:t>
      </w:r>
      <w:r w:rsidR="007D0B5A" w:rsidRPr="007D0B5A">
        <w:rPr>
          <w:b/>
          <w:sz w:val="24"/>
        </w:rPr>
        <w:t>77129745075</w:t>
      </w:r>
      <w:r w:rsidR="007D0B5A">
        <w:rPr>
          <w:b/>
          <w:sz w:val="24"/>
        </w:rPr>
        <w:t xml:space="preserve">, </w:t>
      </w:r>
      <w:r w:rsidRPr="009C396C">
        <w:rPr>
          <w:sz w:val="24"/>
        </w:rPr>
        <w:t xml:space="preserve">dana </w:t>
      </w:r>
      <w:r w:rsidR="00440A6B">
        <w:rPr>
          <w:sz w:val="24"/>
        </w:rPr>
        <w:t>7. studenog</w:t>
      </w:r>
      <w:r w:rsidRPr="009C396C">
        <w:rPr>
          <w:sz w:val="24"/>
        </w:rPr>
        <w:t xml:space="preserve"> 2016. g.,  </w:t>
      </w:r>
    </w:p>
    <w:p w:rsidRDefault="008A6DA0" w:rsidP="008A6DA0" w:rsidR="008A6DA0" w:rsidRPr="009C396C">
      <w:pPr>
        <w:pStyle w:val="Tijeloteksta"/>
        <w:rPr>
          <w:sz w:val="24"/>
        </w:rPr>
      </w:pPr>
    </w:p>
    <w:p w:rsidRDefault="008A6DA0" w:rsidP="008A6DA0" w:rsidR="008A6DA0" w:rsidRPr="009C396C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BE0149" w:rsidRPr="00BE0149">
        <w:rPr>
          <w:b/>
        </w:rPr>
        <w:t>Davor Ljubičić, OIB: 02972661220</w:t>
      </w:r>
      <w:r w:rsidRPr="00754992">
        <w:rPr>
          <w:b/>
        </w:rPr>
        <w:t xml:space="preserve">, </w:t>
      </w:r>
      <w:r w:rsidR="00BE0149" w:rsidRPr="00BE0149">
        <w:rPr>
          <w:b/>
        </w:rPr>
        <w:t xml:space="preserve">Đakovo, Vanje </w:t>
      </w:r>
      <w:proofErr w:type="spellStart"/>
      <w:r w:rsidR="00BE0149" w:rsidRPr="00BE0149">
        <w:rPr>
          <w:b/>
        </w:rPr>
        <w:t>Radauša</w:t>
      </w:r>
      <w:proofErr w:type="spellEnd"/>
      <w:r w:rsidR="00BE0149" w:rsidRPr="00BE0149">
        <w:rPr>
          <w:b/>
        </w:rPr>
        <w:t xml:space="preserve"> 17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BE0149">
        <w:rPr>
          <w:b/>
        </w:rPr>
        <w:t>UNDERGROUND d.o.o., Đakovo, Ante Starčevića 251, MBS: 030131651, OIB: 77129745075</w:t>
      </w:r>
      <w:r w:rsidRPr="009C396C">
        <w:t xml:space="preserve"> 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BE0149">
        <w:rPr>
          <w:b/>
        </w:rPr>
        <w:t xml:space="preserve">Davor Ljubičić, Đakovo, Vanje </w:t>
      </w:r>
      <w:proofErr w:type="spellStart"/>
      <w:r w:rsidR="00BE0149">
        <w:rPr>
          <w:b/>
        </w:rPr>
        <w:t>Radauša</w:t>
      </w:r>
      <w:proofErr w:type="spellEnd"/>
      <w:r w:rsidR="00BE0149">
        <w:rPr>
          <w:b/>
        </w:rPr>
        <w:t xml:space="preserve"> 17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8A6DA0" w:rsidP="008A6DA0" w:rsidR="008A6DA0" w:rsidRPr="009C396C">
      <w:pPr>
        <w:ind w:firstLine="720"/>
        <w:jc w:val="both"/>
      </w:pPr>
      <w:r w:rsidRPr="009C396C">
        <w:t xml:space="preserve">3.       Poziva se zakonski zastupnik dužnika </w:t>
      </w:r>
      <w:r w:rsidR="00BE0149">
        <w:rPr>
          <w:b/>
        </w:rPr>
        <w:t xml:space="preserve">Davor Ljubičić, Đakovo, Vanje </w:t>
      </w:r>
      <w:proofErr w:type="spellStart"/>
      <w:r w:rsidR="00BE0149">
        <w:rPr>
          <w:b/>
        </w:rPr>
        <w:t>Radauša</w:t>
      </w:r>
      <w:proofErr w:type="spellEnd"/>
      <w:r w:rsidR="00BE0149">
        <w:rPr>
          <w:b/>
        </w:rPr>
        <w:t xml:space="preserve"> 17</w:t>
      </w:r>
      <w:r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Pr="00D84C2B">
        <w:t>,</w:t>
      </w:r>
      <w:r>
        <w:rPr>
          <w:b/>
        </w:rPr>
        <w:t xml:space="preserve"> </w:t>
      </w:r>
      <w:r w:rsidRPr="009C396C">
        <w:t>u 2 primjerka.</w:t>
      </w:r>
    </w:p>
    <w:p w:rsidRDefault="008A6DA0" w:rsidP="008A6DA0" w:rsidR="008A6DA0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BE0149">
        <w:rPr>
          <w:b/>
        </w:rPr>
        <w:t xml:space="preserve">Davor Ljubičić, Đakovo, Vanje </w:t>
      </w:r>
      <w:proofErr w:type="spellStart"/>
      <w:r w:rsidR="00BE0149">
        <w:rPr>
          <w:b/>
        </w:rPr>
        <w:t>Radauša</w:t>
      </w:r>
      <w:proofErr w:type="spellEnd"/>
      <w:r w:rsidR="00BE0149">
        <w:rPr>
          <w:b/>
        </w:rPr>
        <w:t xml:space="preserve"> 17</w:t>
      </w:r>
      <w:r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>
        <w:t>.</w:t>
      </w:r>
      <w:r w:rsidRPr="009C396C">
        <w:t xml:space="preserve"> i 2</w:t>
      </w:r>
      <w:r>
        <w:t>.</w:t>
      </w:r>
      <w:r w:rsidRPr="009C396C">
        <w:t xml:space="preserve"> čl. 117</w:t>
      </w:r>
      <w:r>
        <w:t>.</w:t>
      </w:r>
      <w:r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BE0149">
        <w:rPr>
          <w:b/>
        </w:rPr>
        <w:t xml:space="preserve">Davor Ljubičić, Đakovo, Vanje </w:t>
      </w:r>
      <w:proofErr w:type="spellStart"/>
      <w:r w:rsidR="00BE0149">
        <w:rPr>
          <w:b/>
        </w:rPr>
        <w:t>Radauša</w:t>
      </w:r>
      <w:proofErr w:type="spellEnd"/>
      <w:r w:rsidR="00BE0149">
        <w:rPr>
          <w:b/>
        </w:rPr>
        <w:t xml:space="preserve"> 17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8B558D">
        <w:t>dostavi</w:t>
      </w:r>
      <w:r>
        <w:t xml:space="preserve"> 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</w:p>
    <w:p w:rsidRDefault="008A6DA0" w:rsidP="008A6DA0" w:rsidR="008A6DA0">
      <w:pPr>
        <w:ind w:firstLine="720"/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B12CEE">
        <w:rPr>
          <w:sz w:val="24"/>
        </w:rPr>
        <w:t>7.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1E19A3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BE0149" w:rsidRPr="00BE0149">
        <w:t xml:space="preserve">Davor Ljubičić, Đakovo, Vanje </w:t>
      </w:r>
      <w:proofErr w:type="spellStart"/>
      <w:r w:rsidR="00BE0149" w:rsidRPr="00BE0149">
        <w:t>Radauša</w:t>
      </w:r>
      <w:proofErr w:type="spellEnd"/>
      <w:r w:rsidR="00BE0149" w:rsidRPr="00BE0149">
        <w:t xml:space="preserve"> 17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1E19A3">
        <w:t>7.12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2A1F" w:rsidR="000F2A1F">
      <w:r>
        <w:separator/>
      </w:r>
    </w:p>
  </w:endnote>
  <w:endnote w:id="0" w:type="continuationSeparator">
    <w:p w:rsidRDefault="000F2A1F" w:rsidR="000F2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2A1F" w:rsidR="000F2A1F">
      <w:r>
        <w:separator/>
      </w:r>
    </w:p>
  </w:footnote>
  <w:footnote w:id="0" w:type="continuationSeparator">
    <w:p w:rsidRDefault="000F2A1F" w:rsidR="000F2A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F2A1F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5A8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33410">
      <w:t>6 St-</w:t>
    </w:r>
    <w:r w:rsidR="00A83617">
      <w:t>993</w:t>
    </w:r>
    <w:r w:rsidR="00AE0EB3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A83617">
      <w:t>993</w:t>
    </w:r>
    <w:r>
      <w:t>/16-3</w:t>
    </w:r>
  </w:p>
  <w:p w:rsidRDefault="000F2A1F" w:rsidP="00546D11" w:rsidR="00546D11">
    <w:pPr>
      <w:jc w:val="right"/>
    </w:pPr>
  </w:p>
  <w:p w:rsidRDefault="000F2A1F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7F2"/>
    <w:rsid w:val="00077852"/>
    <w:rsid w:val="000F2A1F"/>
    <w:rsid w:val="001607D2"/>
    <w:rsid w:val="001633A9"/>
    <w:rsid w:val="001C635E"/>
    <w:rsid w:val="001E19A3"/>
    <w:rsid w:val="002010CC"/>
    <w:rsid w:val="00207758"/>
    <w:rsid w:val="00233410"/>
    <w:rsid w:val="002B6C5B"/>
    <w:rsid w:val="002E191A"/>
    <w:rsid w:val="002E2A89"/>
    <w:rsid w:val="00320F10"/>
    <w:rsid w:val="00331FC0"/>
    <w:rsid w:val="00425C43"/>
    <w:rsid w:val="00437E25"/>
    <w:rsid w:val="00440A6B"/>
    <w:rsid w:val="004445B5"/>
    <w:rsid w:val="004627C0"/>
    <w:rsid w:val="004C1965"/>
    <w:rsid w:val="004E1613"/>
    <w:rsid w:val="00531D16"/>
    <w:rsid w:val="005E147B"/>
    <w:rsid w:val="00630962"/>
    <w:rsid w:val="006F19F3"/>
    <w:rsid w:val="00754992"/>
    <w:rsid w:val="00784800"/>
    <w:rsid w:val="007D0B5A"/>
    <w:rsid w:val="007E05E0"/>
    <w:rsid w:val="00850AF8"/>
    <w:rsid w:val="008A6DA0"/>
    <w:rsid w:val="008A7573"/>
    <w:rsid w:val="008B558D"/>
    <w:rsid w:val="008F70F4"/>
    <w:rsid w:val="00924C72"/>
    <w:rsid w:val="009A0D2F"/>
    <w:rsid w:val="009F16FF"/>
    <w:rsid w:val="00A81A23"/>
    <w:rsid w:val="00A83617"/>
    <w:rsid w:val="00AE0EB3"/>
    <w:rsid w:val="00B12CEE"/>
    <w:rsid w:val="00B54901"/>
    <w:rsid w:val="00BE0149"/>
    <w:rsid w:val="00C82903"/>
    <w:rsid w:val="00DB04C4"/>
    <w:rsid w:val="00DD2EE2"/>
    <w:rsid w:val="00DE4E72"/>
    <w:rsid w:val="00DF587A"/>
    <w:rsid w:val="00DF5A8A"/>
    <w:rsid w:val="00E31AEE"/>
    <w:rsid w:val="00E914A6"/>
    <w:rsid w:val="00F52FC6"/>
    <w:rsid w:val="00F6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6DA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5A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F5A8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F5A8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A8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A8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6DA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5A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F5A8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F5A8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A8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A8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St-993/2016</izvorni_sadrzaj>
    <derivirana_varijabla naziv="DomainObject.Predmet.OznakaBroj_1">St-993/2016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UNDERGROUND d.o.o. za proizvodnju, usluge i zastupanje</izvorni_sadrzaj>
    <derivirana_varijabla naziv="DomainObject.Predmet.ProtustrankaFormated_1">  UNDERGROUND d.o.o. za proizvodnju, usluge i zastupanje</derivirana_varijabla>
  </DomainObject.Predmet.ProtustrankaFormated>
  <DomainObject.Predmet.ProtustrankaFormatedOIB>
    <izvorni_sadrzaj>  UNDERGROUND d.o.o. za proizvodnju, usluge i zastupanje, OIB 77129745075</izvorni_sadrzaj>
    <derivirana_varijabla naziv="DomainObject.Predmet.ProtustrankaFormatedOIB_1">  UNDERGROUND d.o.o. za proizvodnju, usluge i zastupanje, OIB 77129745075</derivirana_varijabla>
  </DomainObject.Predmet.ProtustrankaFormatedOIB>
  <DomainObject.Predmet.ProtustrankaFormatedWithAdress>
    <izvorni_sadrzaj> UNDERGROUND d.o.o. za proizvodnju, usluge i zastupanje, Ante Starčevića 251, 31400 Đakovo</izvorni_sadrzaj>
    <derivirana_varijabla naziv="DomainObject.Predmet.ProtustrankaFormatedWithAdress_1"> UNDERGROUND d.o.o. za proizvodnju, usluge i zastupanje, Ante Starčevića 251, 31400 Đakovo</derivirana_varijabla>
  </DomainObject.Predmet.ProtustrankaFormatedWithAdress>
  <DomainObject.Predmet.ProtustrankaFormatedWithAdressOIB>
    <izvorni_sadrzaj> UNDERGROUND d.o.o. za proizvodnju, usluge i zastupanje, OIB 77129745075, Ante Starčevića 251, 31400 Đakovo</izvorni_sadrzaj>
    <derivirana_varijabla naziv="DomainObject.Predmet.ProtustrankaFormatedWithAdressOIB_1"> UNDERGROUND d.o.o. za proizvodnju, usluge i zastupanje, OIB 77129745075, Ante Starčevića 251, 31400 Đakovo</derivirana_varijabla>
  </DomainObject.Predmet.ProtustrankaFormatedWithAdressOIB>
  <DomainObject.Predmet.ProtustrankaWithAdress>
    <izvorni_sadrzaj>UNDERGROUND d.o.o. za proizvodnju, usluge i zastupanje Ante Starčevića 251, 31400 Đakovo</izvorni_sadrzaj>
    <derivirana_varijabla naziv="DomainObject.Predmet.ProtustrankaWithAdress_1">UNDERGROUND d.o.o. za proizvodnju, usluge i zastupanje Ante Starčevića 251, 31400 Đakovo</derivirana_varijabla>
  </DomainObject.Predmet.ProtustrankaWithAdress>
  <DomainObject.Predmet.ProtustrankaWithAdressOIB>
    <izvorni_sadrzaj>UNDERGROUND d.o.o. za proizvodnju, usluge i zastupanje, OIB 77129745075, Ante Starčevića 251, 31400 Đakovo</izvorni_sadrzaj>
    <derivirana_varijabla naziv="DomainObject.Predmet.ProtustrankaWithAdressOIB_1">UNDERGROUND d.o.o. za proizvodnju, usluge i zastupanje, OIB 77129745075, Ante Starčevića 251, 31400 Đakovo</derivirana_varijabla>
  </DomainObject.Predmet.ProtustrankaWithAdressOIB>
  <DomainObject.Predmet.ProtustrankaNazivFormated>
    <izvorni_sadrzaj>UNDERGROUND d.o.o. za proizvodnju, usluge i zastupanje</izvorni_sadrzaj>
    <derivirana_varijabla naziv="DomainObject.Predmet.ProtustrankaNazivFormated_1">UNDERGROUND d.o.o. za proizvodnju, usluge i zastupanje</derivirana_varijabla>
  </DomainObject.Predmet.ProtustrankaNazivFormated>
  <DomainObject.Predmet.ProtustrankaNazivFormatedOIB>
    <izvorni_sadrzaj>UNDERGROUND d.o.o. za proizvodnju, usluge i zastupanje, OIB 77129745075</izvorni_sadrzaj>
    <derivirana_varijabla naziv="DomainObject.Predmet.ProtustrankaNazivFormatedOIB_1">UNDERGROUND d.o.o. za proizvodnju, usluge i zastupanje, OIB 77129745075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UNDERGROUND d.o.o. za proizvodnju, usluge i zastupanje</item>
    </izvorni_sadrzaj>
    <derivirana_varijabla naziv="DomainObject.Predmet.ProtuStrankaListFormated_1">
      <item>UNDERGROUND d.o.o. za proizvodnju, usluge i zastupanje</item>
    </derivirana_varijabla>
  </DomainObject.Predmet.ProtuStrankaListFormated>
  <DomainObject.Predmet.ProtuStrankaListFormatedOIB>
    <izvorni_sadrzaj>
      <item>UNDERGROUND d.o.o. za proizvodnju, usluge i zastupanje, OIB 77129745075</item>
    </izvorni_sadrzaj>
    <derivirana_varijabla naziv="DomainObject.Predmet.ProtuStrankaListFormatedOIB_1">
      <item>UNDERGROUND d.o.o. za proizvodnju, usluge i zastupanje, OIB 77129745075</item>
    </derivirana_varijabla>
  </DomainObject.Predmet.ProtuStrankaListFormatedOIB>
  <DomainObject.Predmet.ProtuStrankaListFormatedWithAdress>
    <izvorni_sadrzaj>
      <item>UNDERGROUND d.o.o. za proizvodnju, usluge i zastupanje, Ante Starčevića 251, 31400 Đakovo</item>
    </izvorni_sadrzaj>
    <derivirana_varijabla naziv="DomainObject.Predmet.ProtuStrankaListFormatedWithAdress_1">
      <item>UNDERGROUND d.o.o. za proizvodnju, usluge i zastupanje, Ante Starčevića 251, 31400 Đakovo</item>
    </derivirana_varijabla>
  </DomainObject.Predmet.ProtuStrankaListFormatedWithAdress>
  <DomainObject.Predmet.ProtuStrankaListFormatedWithAdressOIB>
    <izvorni_sadrzaj>
      <item>UNDERGROUND d.o.o. za proizvodnju, usluge i zastupanje, OIB 77129745075, Ante Starčevića 251, 31400 Đakovo</item>
    </izvorni_sadrzaj>
    <derivirana_varijabla naziv="DomainObject.Predmet.ProtuStrankaListFormatedWithAdressOIB_1">
      <item>UNDERGROUND d.o.o. za proizvodnju, usluge i zastupanje, OIB 77129745075, Ante Starčevića 251, 31400 Đakovo</item>
    </derivirana_varijabla>
  </DomainObject.Predmet.ProtuStrankaListFormatedWithAdressOIB>
  <DomainObject.Predmet.ProtuStrankaListNazivFormated>
    <izvorni_sadrzaj>
      <item>UNDERGROUND d.o.o. za proizvodnju, usluge i zastupanje</item>
    </izvorni_sadrzaj>
    <derivirana_varijabla naziv="DomainObject.Predmet.ProtuStrankaListNazivFormated_1">
      <item>UNDERGROUND d.o.o. za proizvodnju, usluge i zastupanje</item>
    </derivirana_varijabla>
  </DomainObject.Predmet.ProtuStrankaListNazivFormated>
  <DomainObject.Predmet.ProtuStrankaListNazivFormatedOIB>
    <izvorni_sadrzaj>
      <item>UNDERGROUND d.o.o. za proizvodnju, usluge i zastupanje, OIB 77129745075</item>
    </izvorni_sadrzaj>
    <derivirana_varijabla naziv="DomainObject.Predmet.ProtuStrankaListNazivFormatedOIB_1">
      <item>UNDERGROUND d.o.o. za proizvodnju, usluge i zastupanje, OIB 77129745075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UNDERGROUND d.o.o. za proizvodnju, usluge i zastupanje</izvorni_sadrzaj>
    <derivirana_varijabla naziv="DomainObject.Predmet.ProtustrankaIDrugi_1">UNDERGROUND d.o.o. za proizvodnju, usluge i zastupanje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UNDERGROUND d.o.o. za proizvodnju, usluge i zastupanje, OIB 77129745075, Ante Starčevića 251, 31400 Đakovo</izvorni_sadrzaj>
    <derivirana_varijabla naziv="DomainObject.Predmet.ProtustrankaIDrugiAdressOIB_1">UNDERGROUND d.o.o. za proizvodnju, usluge i zastupanje, OIB 77129745075, Ante Starčevića 251,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UNDERGROUND d.o.o. za proizvodnju, usluge i zastupanje</item>
    </izvorni_sadrzaj>
    <derivirana_varijabla naziv="DomainObject.Predmet.SudioniciListNaziv_1">
      <item>FINA RC OSIJEK</item>
      <item>UNDERGROUND d.o.o. za proizvodnju, usluge i zastupanje</item>
    </derivirana_varijabla>
  </DomainObject.Predmet.SudioniciListNaziv>
  <DomainObject.Predmet.SudioniciListAdressOIB>
    <izvorni_sadrzaj>
      <item>FINA RC OSIJEK, OIB 85821130368</item>
      <item>UNDERGROUND d.o.o. za proizvodnju, usluge i zastupanje, OIB 77129745075, Ante Starčevića 251,31400 Đakovo</item>
    </izvorni_sadrzaj>
    <derivirana_varijabla naziv="DomainObject.Predmet.SudioniciListAdressOIB_1">
      <item>FINA RC OSIJEK, OIB 85821130368</item>
      <item>UNDERGROUND d.o.o. za proizvodnju, usluge i zastupanje, OIB 77129745075, Ante Starčevića 251,31400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77129745075</item>
    </izvorni_sadrzaj>
    <derivirana_varijabla naziv="DomainObject.Predmet.SudioniciListNazivOIB_1">
      <item>, OIB 85821130368</item>
      <item>, OIB 77129745075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488</properties:Words>
  <properties:Characters>2448</properties:Characters>
  <properties:Lines>111</properties:Lines>
  <properties:Paragraphs>24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2016-11-08T07:08:00Z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