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d38fa" w14:paraId="b5d38fa" w:rsidRDefault="00A35AA4" w:rsidP="00A35AA4" w:rsidR="00A35AA4" w:rsidRPr="00451644">
      <w:pPr>
        <w:ind w:firstLine="708"/>
        <w15:collapsed w:val="false"/>
      </w:pPr>
      <w:bookmarkStart w:name="_GoBack" w:id="0"/>
      <w:bookmarkEnd w:id="0"/>
      <w:r w:rsidRPr="00451644">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sidRPr="00451644">
      <w:r w:rsidRPr="00451644">
        <w:rPr>
          <w:rFonts w:eastAsia="MS Mincho"/>
        </w:rPr>
        <w:t>REPUBLIKA HRVATSKA</w:t>
      </w:r>
    </w:p>
    <w:p w:rsidRDefault="00A35AA4" w:rsidP="00A35AA4" w:rsidR="00A35AA4" w:rsidRPr="00451644">
      <w:r w:rsidRPr="00451644">
        <w:rPr>
          <w:rFonts w:eastAsia="MS Mincho"/>
        </w:rPr>
        <w:t>TRGOVAČKI SUD U RIJECI</w:t>
      </w:r>
    </w:p>
    <w:p w:rsidRDefault="00A35AA4" w:rsidP="00A35AA4" w:rsidR="00A35AA4" w:rsidRPr="00451644">
      <w:pPr>
        <w:rPr>
          <w:rFonts w:eastAsia="MS Mincho"/>
        </w:rPr>
      </w:pPr>
      <w:r w:rsidRPr="00451644">
        <w:rPr>
          <w:rFonts w:eastAsia="MS Mincho"/>
        </w:rPr>
        <w:t xml:space="preserve">      Rijeka, Zadarska 1 i 3</w:t>
      </w:r>
    </w:p>
    <w:p w:rsidRDefault="00A35AA4" w:rsidP="00A35AA4" w:rsidR="00A35AA4" w:rsidRPr="00451644">
      <w:pPr>
        <w:jc w:val="right"/>
      </w:pPr>
      <w:r w:rsidRPr="00451644">
        <w:tab/>
      </w:r>
      <w:r w:rsidRPr="00451644">
        <w:tab/>
      </w:r>
      <w:r w:rsidRPr="00451644">
        <w:tab/>
      </w:r>
      <w:r w:rsidRPr="00451644">
        <w:tab/>
      </w:r>
      <w:r w:rsidRPr="00451644">
        <w:tab/>
      </w:r>
      <w:r w:rsidRPr="00451644">
        <w:tab/>
      </w:r>
      <w:r w:rsidRPr="00451644">
        <w:tab/>
      </w:r>
      <w:r w:rsidRPr="00451644">
        <w:tab/>
        <w:t>Posl.br. 14. St-</w:t>
      </w:r>
      <w:r w:rsidR="00451644" w:rsidRPr="00451644">
        <w:t>533/2013</w:t>
      </w:r>
      <w:r w:rsidR="00422089">
        <w:t>-492</w:t>
      </w:r>
    </w:p>
    <w:p w:rsidRDefault="00A35AA4" w:rsidP="00A35AA4" w:rsidR="00A35AA4" w:rsidRPr="00451644">
      <w:pPr>
        <w:pStyle w:val="Naslov1"/>
        <w:rPr>
          <w:b w:val="false"/>
          <w:bCs/>
          <w:noProof/>
          <w:szCs w:val="24"/>
          <w:lang w:val="hr-HR"/>
        </w:rPr>
      </w:pPr>
    </w:p>
    <w:p w:rsidRDefault="00A35AA4" w:rsidP="00A35AA4" w:rsidR="00A35AA4" w:rsidRPr="00451644">
      <w:pPr>
        <w:pStyle w:val="Naslov1"/>
        <w:rPr>
          <w:b w:val="false"/>
          <w:bCs/>
          <w:noProof/>
          <w:szCs w:val="24"/>
          <w:lang w:val="hr-HR"/>
        </w:rPr>
      </w:pPr>
      <w:r w:rsidRPr="00451644">
        <w:rPr>
          <w:b w:val="false"/>
          <w:bCs/>
          <w:noProof/>
          <w:szCs w:val="24"/>
          <w:lang w:val="hr-HR"/>
        </w:rPr>
        <w:t>R E P U B L I K A    H R V A T S K A</w:t>
      </w:r>
    </w:p>
    <w:p w:rsidRDefault="00A35AA4" w:rsidP="00A35AA4" w:rsidR="00A35AA4" w:rsidRPr="00451644">
      <w:pPr>
        <w:pStyle w:val="Naslov1"/>
        <w:rPr>
          <w:b w:val="false"/>
          <w:bCs/>
          <w:noProof/>
          <w:szCs w:val="24"/>
          <w:lang w:val="hr-HR"/>
        </w:rPr>
      </w:pPr>
      <w:r w:rsidRPr="00451644">
        <w:rPr>
          <w:b w:val="false"/>
          <w:bCs/>
          <w:noProof/>
          <w:szCs w:val="24"/>
          <w:lang w:val="hr-HR"/>
        </w:rPr>
        <w:t>Z A K L J U Č A K</w:t>
      </w:r>
    </w:p>
    <w:p w:rsidRDefault="00A35AA4" w:rsidP="00A35AA4" w:rsidR="00A35AA4" w:rsidRPr="00451644"/>
    <w:p w:rsidRDefault="00451644" w:rsidP="00451644" w:rsidR="00451644" w:rsidRPr="00451644">
      <w:pPr>
        <w:jc w:val="both"/>
      </w:pPr>
      <w:r w:rsidRPr="00451644">
        <w:tab/>
      </w:r>
      <w:r w:rsidRPr="00451644">
        <w:tab/>
        <w:t xml:space="preserve">Trgovački sud u Rijeci, po stečajnom sucu Veri Jelenović, u stečajnom postupku nad dužnikom </w:t>
      </w:r>
      <w:r w:rsidRPr="00451644">
        <w:rPr>
          <w:bCs/>
        </w:rPr>
        <w:t>O. G. I. OPATIJA</w:t>
      </w:r>
      <w:r w:rsidRPr="00451644">
        <w:t xml:space="preserve"> društvo s ograničenom odgovornošću za turizam, građevinarstvo i usluge u stečaju Pobri, Evićev Put 11, OIB 48611792764,  dana </w:t>
      </w:r>
      <w:r w:rsidR="00F1592F">
        <w:t>19. srpnja</w:t>
      </w:r>
      <w:r w:rsidRPr="00451644">
        <w:t xml:space="preserve"> 2018.</w:t>
      </w:r>
    </w:p>
    <w:p w:rsidRDefault="00A35AA4" w:rsidP="00A35AA4" w:rsidR="00A35AA4" w:rsidRPr="00451644">
      <w:pPr>
        <w:jc w:val="both"/>
      </w:pPr>
    </w:p>
    <w:p w:rsidRDefault="00A35AA4" w:rsidP="00A35AA4" w:rsidR="00A35AA4" w:rsidRPr="00451644">
      <w:pPr>
        <w:jc w:val="center"/>
      </w:pPr>
      <w:r w:rsidRPr="00451644">
        <w:t>z a k l j u č i o   j e</w:t>
      </w:r>
    </w:p>
    <w:p w:rsidRDefault="00A35AA4" w:rsidP="00A35AA4" w:rsidR="00A35AA4" w:rsidRPr="00451644">
      <w:pPr>
        <w:jc w:val="both"/>
      </w:pPr>
    </w:p>
    <w:p w:rsidRDefault="00A35AA4" w:rsidP="00F1592F" w:rsidR="00F1592F">
      <w:pPr>
        <w:ind w:firstLine="708"/>
        <w:jc w:val="both"/>
      </w:pPr>
      <w:r w:rsidRPr="00451644">
        <w:rPr>
          <w:bCs/>
        </w:rPr>
        <w:t>I</w:t>
      </w:r>
      <w:r w:rsidRPr="00451644">
        <w:tab/>
      </w:r>
      <w:r w:rsidR="002B7C6B" w:rsidRPr="00451644">
        <w:t>Pozivaju se</w:t>
      </w:r>
      <w:r w:rsidRPr="00451644">
        <w:t xml:space="preserve"> stranke i osobe koje prema stanju spisa i prema podacima iz zemljišne knjige polažu pravo da se namire iz iznosa kupovnine postignute za nekretnine dužnika upisane u zemljišnim knjigama </w:t>
      </w:r>
      <w:r w:rsidR="00F1592F">
        <w:t>Općinskog suda u Rijeci, zemljišnoknjižni odjel Rijeka:</w:t>
      </w:r>
    </w:p>
    <w:p w:rsidRDefault="00F1592F" w:rsidP="00F1592F" w:rsidR="00F1592F">
      <w:pPr>
        <w:jc w:val="both"/>
      </w:pPr>
      <w:r>
        <w:t>1. k.č.br. 3733/7  u naravi pašnjak površine 1169 m2, upisano u zk. ul. 4662., k.o. Viškovo, 2. udio 1/1 za korist koje nekretnine je temeljem Ugovora o zasnivanju prava služnosti od 13. prosinca 2007., uknjiženo pravo služnosti puta i kolnika, kao povlasno dobro, a na teret k.č. br. 3701/6, upisane u z.k.ul. 2018 ove k.o. kao poslužno dobro, te</w:t>
      </w:r>
    </w:p>
    <w:p w:rsidRDefault="00F1592F" w:rsidP="00F1592F" w:rsidR="00A35AA4" w:rsidRPr="00451644">
      <w:pPr>
        <w:pStyle w:val="Odlomakpopisa"/>
        <w:ind w:left="0"/>
        <w:jc w:val="both"/>
      </w:pPr>
      <w:r>
        <w:t xml:space="preserve">2. k.č.br. 3733/1, u naravi put, površine 533 m2, upisano u zk.ul. 4663, k.o. Viškovo, </w:t>
      </w:r>
      <w:r>
        <w:rPr>
          <w:bCs/>
        </w:rPr>
        <w:t>7. UDIO 12/84</w:t>
      </w:r>
      <w:r w:rsidR="00A35AA4" w:rsidRPr="00451644">
        <w:t xml:space="preserve">, da pristupe na ročište za diobu koje će se održati dana </w:t>
      </w:r>
    </w:p>
    <w:p w:rsidRDefault="00A35AA4" w:rsidP="00A35AA4" w:rsidR="00A35AA4" w:rsidRPr="00451644">
      <w:pPr>
        <w:jc w:val="both"/>
      </w:pPr>
    </w:p>
    <w:p w:rsidRDefault="00F1592F" w:rsidP="00A35AA4" w:rsidR="00A35AA4" w:rsidRPr="00451644">
      <w:pPr>
        <w:jc w:val="center"/>
        <w:rPr>
          <w:bCs/>
        </w:rPr>
      </w:pPr>
      <w:r>
        <w:rPr>
          <w:bCs/>
        </w:rPr>
        <w:t>23. listopada</w:t>
      </w:r>
      <w:r w:rsidR="002B7C6B" w:rsidRPr="00451644">
        <w:rPr>
          <w:bCs/>
        </w:rPr>
        <w:t xml:space="preserve"> 2018</w:t>
      </w:r>
      <w:r w:rsidR="00A35AA4" w:rsidRPr="00451644">
        <w:rPr>
          <w:bCs/>
        </w:rPr>
        <w:t xml:space="preserve">. u </w:t>
      </w:r>
      <w:r w:rsidR="002B7C6B" w:rsidRPr="00451644">
        <w:rPr>
          <w:bCs/>
        </w:rPr>
        <w:t>9,00</w:t>
      </w:r>
      <w:r w:rsidR="00A35AA4" w:rsidRPr="00451644">
        <w:rPr>
          <w:bCs/>
        </w:rPr>
        <w:t xml:space="preserve"> sati</w:t>
      </w:r>
    </w:p>
    <w:p w:rsidRDefault="00A35AA4" w:rsidP="00A35AA4" w:rsidR="00A35AA4" w:rsidRPr="00451644">
      <w:pPr>
        <w:jc w:val="center"/>
        <w:rPr>
          <w:bCs/>
        </w:rPr>
      </w:pPr>
      <w:r w:rsidRPr="00451644">
        <w:rPr>
          <w:bCs/>
        </w:rPr>
        <w:t>u zgradi Trgovačkog suda u Rijeci, Zadarska 1-3, prvi kat, sudnica broj 3.</w:t>
      </w:r>
    </w:p>
    <w:p w:rsidRDefault="00A35AA4" w:rsidP="00A35AA4" w:rsidR="00A35AA4" w:rsidRPr="00451644">
      <w:pPr>
        <w:jc w:val="center"/>
        <w:rPr>
          <w:bCs/>
        </w:rPr>
      </w:pPr>
    </w:p>
    <w:p w:rsidRDefault="00A35AA4" w:rsidP="00A35AA4" w:rsidR="00A35AA4" w:rsidRPr="00451644">
      <w:pPr>
        <w:jc w:val="both"/>
      </w:pPr>
      <w:r w:rsidRPr="00451644">
        <w:rPr>
          <w:bCs/>
        </w:rPr>
        <w:t xml:space="preserve">II </w:t>
      </w:r>
      <w:r w:rsidRPr="00451644">
        <w:rPr>
          <w:bCs/>
        </w:rPr>
        <w:tab/>
      </w:r>
      <w:r w:rsidRPr="00451644">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rsidRPr="00451644">
      <w:pPr>
        <w:jc w:val="both"/>
      </w:pPr>
    </w:p>
    <w:p w:rsidRDefault="00A35AA4" w:rsidP="00A35AA4" w:rsidR="00A35AA4" w:rsidRPr="00451644">
      <w:pPr>
        <w:jc w:val="center"/>
        <w:rPr>
          <w:bCs/>
        </w:rPr>
      </w:pPr>
      <w:r w:rsidRPr="00451644">
        <w:t>Rijeka</w:t>
      </w:r>
      <w:r w:rsidRPr="00451644">
        <w:rPr>
          <w:bCs/>
        </w:rPr>
        <w:t xml:space="preserve">, dana </w:t>
      </w:r>
      <w:r w:rsidR="00F1592F">
        <w:rPr>
          <w:bCs/>
        </w:rPr>
        <w:t>19. srpnja</w:t>
      </w:r>
      <w:r w:rsidR="002B7C6B" w:rsidRPr="00451644">
        <w:rPr>
          <w:bCs/>
        </w:rPr>
        <w:t xml:space="preserve"> 2018</w:t>
      </w:r>
      <w:r w:rsidRPr="00451644">
        <w:rPr>
          <w:bCs/>
        </w:rPr>
        <w:t>.</w:t>
      </w:r>
    </w:p>
    <w:p w:rsidRDefault="00A35AA4" w:rsidP="00A35AA4" w:rsidR="00A35AA4" w:rsidRPr="00451644">
      <w:pPr>
        <w:jc w:val="both"/>
      </w:pPr>
    </w:p>
    <w:p w:rsidRDefault="00A35AA4" w:rsidP="00A35AA4" w:rsidR="00A35AA4" w:rsidRPr="00451644">
      <w:r w:rsidRPr="00451644">
        <w:t xml:space="preserve">                                                                                                 </w:t>
      </w:r>
      <w:r w:rsidR="00422089">
        <w:t xml:space="preserve">  </w:t>
      </w:r>
      <w:r w:rsidRPr="00451644">
        <w:t>Stečajni sudac</w:t>
      </w:r>
    </w:p>
    <w:p w:rsidRDefault="00A35AA4" w:rsidP="00A35AA4" w:rsidR="00A35AA4" w:rsidRPr="00451644">
      <w:pPr>
        <w:jc w:val="both"/>
      </w:pPr>
      <w:r w:rsidRPr="00451644">
        <w:t xml:space="preserve">                                                                                           </w:t>
      </w:r>
      <w:r w:rsidR="001D6CAD">
        <w:t xml:space="preserve">      </w:t>
      </w:r>
      <w:r w:rsidRPr="00451644">
        <w:t xml:space="preserve">Vera Jelenović </w:t>
      </w:r>
    </w:p>
    <w:p w:rsidRDefault="00A35AA4" w:rsidP="00A35AA4" w:rsidR="00A35AA4" w:rsidRPr="00451644">
      <w:pPr>
        <w:jc w:val="both"/>
      </w:pPr>
    </w:p>
    <w:p w:rsidRDefault="00A35AA4" w:rsidP="00A35AA4" w:rsidR="00A35AA4" w:rsidRPr="00451644">
      <w:pPr>
        <w:jc w:val="both"/>
        <w:rPr>
          <w:bCs/>
        </w:rPr>
      </w:pPr>
      <w:r w:rsidRPr="00451644">
        <w:rPr>
          <w:bCs/>
        </w:rPr>
        <w:t>UPUTA O PRAVNOM LIJEKU:</w:t>
      </w:r>
    </w:p>
    <w:p w:rsidRDefault="00A35AA4" w:rsidP="00A35AA4" w:rsidR="00A35AA4" w:rsidRPr="00451644">
      <w:pPr>
        <w:jc w:val="both"/>
      </w:pPr>
      <w:r w:rsidRPr="00451644">
        <w:tab/>
        <w:t>Protiv ovog zaključka nije dopuštena žalba.</w:t>
      </w:r>
    </w:p>
    <w:sectPr w:rsidR="00A35AA4" w:rsidRPr="0045164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1D6CAD"/>
    <w:rsid w:val="001E3E3C"/>
    <w:rsid w:val="00267BBB"/>
    <w:rsid w:val="002B7C6B"/>
    <w:rsid w:val="003541B1"/>
    <w:rsid w:val="00422089"/>
    <w:rsid w:val="00451644"/>
    <w:rsid w:val="004D4310"/>
    <w:rsid w:val="004F6C16"/>
    <w:rsid w:val="00520689"/>
    <w:rsid w:val="0076139A"/>
    <w:rsid w:val="007B6D04"/>
    <w:rsid w:val="00836506"/>
    <w:rsid w:val="00942A0F"/>
    <w:rsid w:val="00A35AA4"/>
    <w:rsid w:val="00AA43BC"/>
    <w:rsid w:val="00AF0A5D"/>
    <w:rsid w:val="00B2126A"/>
    <w:rsid w:val="00B93FF3"/>
    <w:rsid w:val="00BA3EB5"/>
    <w:rsid w:val="00C17835"/>
    <w:rsid w:val="00D67E91"/>
    <w:rsid w:val="00E518D1"/>
    <w:rsid w:val="00E6094B"/>
    <w:rsid w:val="00ED0D53"/>
    <w:rsid w:val="00F1592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4D4310"/>
    <w:rPr>
      <w:color w:val="808080"/>
      <w:bdr w:space="0" w:sz="0" w:color="auto" w:val="none"/>
      <w:shd w:fill="auto" w:color="auto" w:val="clear"/>
    </w:rPr>
  </w:style>
  <w:style w:customStyle="true" w:styleId="eSPISCCParagraphDefaultFont" w:type="character">
    <w:name w:val="eSPIS_CC_Paragraph Default Font"/>
    <w:basedOn w:val="Zadanifontodlomka"/>
    <w:rsid w:val="004D43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4310"/>
    <w:rPr>
      <w:bdr w:space="0" w:sz="0" w:color="auto" w:val="none"/>
      <w:shd w:fill="FFFFCC" w:color="auto" w:val="clear"/>
      <w:lang w:val="hr-HR"/>
    </w:rPr>
  </w:style>
  <w:style w:customStyle="true" w:styleId="PozadinaSvijetloCrvena" w:type="character">
    <w:name w:val="Pozadina_SvijetloCrvena"/>
    <w:basedOn w:val="eSPISCCParagraphDefaultFont"/>
    <w:rsid w:val="004D43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43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4D4310"/>
    <w:rPr>
      <w:color w:val="808080"/>
      <w:bdr w:color="auto" w:space="0" w:sz="0" w:val="none"/>
      <w:shd w:color="auto" w:fill="auto" w:val="clear"/>
    </w:rPr>
  </w:style>
  <w:style w:customStyle="1" w:styleId="eSPISCCParagraphDefaultFont" w:type="character">
    <w:name w:val="eSPIS_CC_Paragraph Default Font"/>
    <w:basedOn w:val="Zadanifontodlomka"/>
    <w:rsid w:val="004D43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4310"/>
    <w:rPr>
      <w:bdr w:color="auto" w:space="0" w:sz="0" w:val="none"/>
      <w:shd w:color="auto" w:fill="FFFFCC" w:val="clear"/>
      <w:lang w:val="hr-HR"/>
    </w:rPr>
  </w:style>
  <w:style w:customStyle="1" w:styleId="PozadinaSvijetloCrvena" w:type="character">
    <w:name w:val="Pozadina_SvijetloCrvena"/>
    <w:basedOn w:val="eSPISCCParagraphDefaultFont"/>
    <w:rsid w:val="004D43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43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637796">
      <w:bodyDiv w:val="true"/>
      <w:marLeft w:val="0"/>
      <w:marRight w:val="0"/>
      <w:marTop w:val="0"/>
      <w:marBottom w:val="0"/>
      <w:divBdr>
        <w:top w:space="0" w:sz="0" w:color="auto" w:val="none"/>
        <w:left w:space="0" w:sz="0" w:color="auto" w:val="none"/>
        <w:bottom w:space="0" w:sz="0" w:color="auto" w:val="none"/>
        <w:right w:space="0" w:sz="0" w:color="auto" w:val="none"/>
      </w:divBdr>
    </w:div>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298</properties:Words>
  <properties:Characters>1371</properties:Characters>
  <properties:Lines>41</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2018-07-19T12:44:00Z</dcterms:created>
  <dc:creator>Vera Jelenović</dc:creator>
  <cp:lastModifiedBy>Danijela Fumić</cp:lastModifiedBy>
  <cp:lastPrinted>2018-07-19T12:43:00Z</cp:lastPrinted>
  <dcterms:modified xmlns:xsi="http://www.w3.org/2001/XMLSchema-instance" xsi:type="dcterms:W3CDTF">2018-07-19T12:46:00Z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(533 13 poziv razdioba kupovnine 2.docx)</vt:lpwstr>
  </prop:property>
  <prop:property name="CC_coloring" pid="4" fmtid="{D5CDD505-2E9C-101B-9397-08002B2CF9AE}">
    <vt:bool>false</vt:bool>
  </prop:property>
  <prop:property name="BrojStranica" pid="5" fmtid="{D5CDD505-2E9C-101B-9397-08002B2CF9AE}">
    <vt:i4>1</vt:i4>
  </prop:property>
</prop:Properties>
</file>