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ecfa" w14:paraId="e9fecfa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366A48" w:rsidP="00005B10" w:rsidR="00366A48">
      <w:pPr>
        <w:ind w:left="5040"/>
        <w:jc w:val="right"/>
      </w:pPr>
      <w:r>
        <w:t>GORAN NEDOKLAN</w:t>
      </w:r>
    </w:p>
    <w:p w:rsidRDefault="00366A48" w:rsidP="00005B10" w:rsidR="001F169E">
      <w:pPr>
        <w:ind w:left="5040"/>
        <w:jc w:val="right"/>
      </w:pPr>
      <w:r>
        <w:t>Braće Ćirila i Metoda 2</w:t>
      </w:r>
    </w:p>
    <w:p w:rsidRDefault="00366A48" w:rsidP="00005B10" w:rsidR="00366A48">
      <w:pPr>
        <w:ind w:left="5040"/>
        <w:jc w:val="right"/>
      </w:pPr>
      <w:r>
        <w:t>Vodice</w:t>
      </w:r>
    </w:p>
    <w:p w:rsidRDefault="00366A48" w:rsidP="00005B10" w:rsidR="00366A48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1F169E">
        <w:t>83</w:t>
      </w:r>
      <w:r w:rsidR="00366A48">
        <w:t>7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366A48">
        <w:t>MATELL DENTAL CENTAR d.o.o., Vodice, Braće Ćirila i Metoda 2, OIB: 98719574826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366A48">
        <w:t>45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366A48">
        <w:t>47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39589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366A48">
      <w:rPr>
        <w:b/>
        <w:bCs/>
        <w:sz w:val="28"/>
      </w:rPr>
      <w:t>837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D5EBF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EB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EB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EB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D5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EB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EB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EB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St-59/15 - u radu</izvorni_sadrzaj>
    <derivirana_varijabla naziv="DomainObject.Predmet.Opis_1">Veza: St-59/15 -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Formated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Formated>
  <DomainObject.Predmet.ProtustrankaFormatedOIB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FormatedOIB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zvorni_sadrzaj>
    <derivirana_varijabla naziv="DomainObject.Predmet.ProtustrankaFormatedWithAdress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FormatedWithAdressOIB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izvorni_sadrzaj>
    <derivirana_varijabla naziv="DomainObject.Predmet.ProtustrankaWithAdress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NazivFormated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NazivFormated>
  <DomainObject.Predmet.ProtustrankaNazivFormated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NazivFormated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izvorni_sadrzaj>
    <derivirana_varijabla naziv="DomainObject.Predmet.ProtuStrankaListFormatedWithAdress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izvorni_sadrzaj>
    <derivirana_varijabla naziv="DomainObject.Predmet.ProtuStrankaListFormatedWithAdress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Naziv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Naziv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NazivFormatedOIB>
  <DomainObject.Predmet.OstaliListFormated>
    <izvorni_sadrzaj>
      <item>Goran Nedoklan</item>
    </izvorni_sadrzaj>
    <derivirana_varijabla naziv="DomainObject.Predmet.OstaliListFormated_1">
      <item>Goran Nedoklan</item>
    </derivirana_varijabla>
  </DomainObject.Predmet.OstaliListFormated>
  <DomainObject.Predmet.OstaliListFormatedOIB>
    <izvorni_sadrzaj>
      <item>Goran Nedoklan, OIB 90236623617</item>
    </izvorni_sadrzaj>
    <derivirana_varijabla naziv="DomainObject.Predmet.OstaliListFormatedOIB_1">
      <item>Goran Nedoklan, OIB 90236623617</item>
    </derivirana_varijabla>
  </DomainObject.Predmet.OstaliListFormatedOIB>
  <DomainObject.Predmet.OstaliListFormatedWithAdress>
    <izvorni_sadrzaj>
      <item>Goran Nedoklan, Ul. B. Ćirila I Metoda 2, 22211 Vodice</item>
    </izvorni_sadrzaj>
    <derivirana_varijabla naziv="DomainObject.Predmet.OstaliListFormatedWithAdress_1">
      <item>Goran Nedoklan, Ul. B. Ćirila I Metoda 2, 22211 Vodice</item>
    </derivirana_varijabla>
  </DomainObject.Predmet.OstaliListFormatedWithAdress>
  <DomainObject.Predmet.OstaliListFormatedWithAdressOIB>
    <izvorni_sadrzaj>
      <item>Goran Nedoklan, OIB 90236623617, Ul. B. Ćirila I Metoda 2, 22211 Vodice</item>
    </izvorni_sadrzaj>
    <derivirana_varijabla naziv="DomainObject.Predmet.OstaliListFormatedWithAdressOIB_1">
      <item>Goran Nedoklan, OIB 90236623617, Ul. B. Ćirila I Metoda 2, 22211 Vodice</item>
    </derivirana_varijabla>
  </DomainObject.Predmet.OstaliListFormatedWithAdressOIB>
  <DomainObject.Predmet.OstaliListNazivFormated>
    <izvorni_sadrzaj>
      <item>Goran Nedoklan</item>
    </izvorni_sadrzaj>
    <derivirana_varijabla naziv="DomainObject.Predmet.OstaliListNazivFormated_1">
      <item>Goran Nedoklan</item>
    </derivirana_varijabla>
  </DomainObject.Predmet.OstaliListNazivFormated>
  <DomainObject.Predmet.OstaliListNazivFormatedOIB>
    <izvorni_sadrzaj>
      <item>Goran Nedoklan, OIB 90236623617</item>
    </izvorni_sadrzaj>
    <derivirana_varijabla naziv="DomainObject.Predmet.OstaliListNazivFormatedOIB_1"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IDrugi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izvorni_sadrzaj>
    <derivirana_varijabla naziv="DomainObject.Predmet.SudioniciListNaziv_1"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derivirana_varijabla>
  </DomainObject.Predmet.SudioniciListNaziv>
  <DomainObject.Predmet.SudioniciListAdressOIB>
    <izvorni_sadrzaj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izvorni_sadrzaj>
    <derivirana_varijabla naziv="DomainObject.Predmet.SudioniciListAdressOIB_1"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98719574826</item>
      <item>, OIB 90236623617</item>
    </izvorni_sadrzaj>
    <derivirana_varijabla naziv="DomainObject.Predmet.SudioniciListNazivOIB_1">
      <item>, OIB 85821130368</item>
      <item>, OIB 98719574826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B0AAF1-8A1D-41CD-A3D8-029C376C8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165</properties:Words>
  <properties:Characters>912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2016-06-13T07:21:00Z</dcterms:created>
  <dc:creator>Ardena Bajlo</dc:creator>
  <cp:lastModifiedBy>wsadmin</cp:lastModifiedBy>
  <cp:lastPrinted>2016-06-13T07:10:00Z</cp:lastPrinted>
  <dcterms:modified xmlns:xsi="http://www.w3.org/2001/XMLSchema-instance" xsi:type="dcterms:W3CDTF">2016-06-14T05:52:00Z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