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1b35" w14:paraId="7741b35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 </w:t>
      </w:r>
      <w:r w:rsidRPr="00D459F2">
        <w:t>89. St-</w:t>
      </w:r>
      <w:r w:rsidR="00502C59">
        <w:t>2179/16-34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1B5B19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SIGMUND d.o.o., OIB 13913206926</w:t>
      </w:r>
      <w:r w:rsidR="00502C59">
        <w:t xml:space="preserve">, Zagreb, </w:t>
      </w:r>
      <w:proofErr w:type="spellStart"/>
      <w:r w:rsidR="00502C59">
        <w:t>Ljubinkovac</w:t>
      </w:r>
      <w:proofErr w:type="spellEnd"/>
      <w:r w:rsidR="00502C59">
        <w:t xml:space="preserve"> Stube 3, 8</w:t>
      </w:r>
      <w:r w:rsidR="001B5B19">
        <w:t xml:space="preserve">. </w:t>
      </w:r>
      <w:r w:rsidR="00502C59">
        <w:t>ožujka</w:t>
      </w:r>
      <w:r w:rsidR="001B5B19">
        <w:t xml:space="preserve"> 2019.,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1B5B19">
        <w:t xml:space="preserve">SIGMUND d.o.o., OIB 13913206926, Zagreb, </w:t>
      </w:r>
      <w:proofErr w:type="spellStart"/>
      <w:r w:rsidR="001B5B19">
        <w:t>Ljubinkovac</w:t>
      </w:r>
      <w:proofErr w:type="spellEnd"/>
      <w:r w:rsidR="001B5B19">
        <w:t xml:space="preserve"> Stube 3</w:t>
      </w:r>
      <w:r w:rsidR="007332C3" w:rsidRPr="00D459F2">
        <w:rPr>
          <w:lang w:val="pt-BR"/>
        </w:rPr>
        <w:t xml:space="preserve">, za </w:t>
      </w:r>
      <w:r w:rsidR="00502C59">
        <w:rPr>
          <w:lang w:val="pt-BR"/>
        </w:rPr>
        <w:t>11</w:t>
      </w:r>
      <w:r w:rsidR="003F771B">
        <w:t xml:space="preserve">. </w:t>
      </w:r>
      <w:r w:rsidR="00502C59">
        <w:t>travnja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502C59">
        <w:t>9</w:t>
      </w:r>
      <w:r w:rsidR="00F030F3" w:rsidRPr="00D459F2">
        <w:t>:</w:t>
      </w:r>
      <w:r w:rsidR="001B5B19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02C59">
        <w:t>8</w:t>
      </w:r>
      <w:r w:rsidR="00C0276A">
        <w:t xml:space="preserve">. </w:t>
      </w:r>
      <w:r w:rsidR="00502C59">
        <w:t>ožujka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DE7FD6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DE7FD6" w:rsidP="007B64C7" w:rsidR="00DE7FD6">
      <w:pPr>
        <w:ind w:firstLine="708" w:left="3540"/>
        <w:jc w:val="right"/>
      </w:pPr>
    </w:p>
    <w:p w:rsidRDefault="00DE7FD6" w:rsidP="007B64C7" w:rsidR="00DE7FD6">
      <w:pPr>
        <w:ind w:firstLine="708" w:left="3540"/>
        <w:jc w:val="right"/>
      </w:pPr>
    </w:p>
    <w:p w:rsidRDefault="00DE7FD6" w:rsidP="007B64C7" w:rsidR="00DE7FD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E7FD6" w:rsidP="007B64C7" w:rsidR="00DE7FD6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D459F2">
      <w:pPr>
        <w:ind w:left="720"/>
      </w:pPr>
    </w:p>
    <w:sectPr w:rsidSect="00274AEB" w:rsidR="00B639DE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2C59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DE7FD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F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F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F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F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F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F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F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F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SIGMUND d.o.o. zastupanog po punomoćniku DARKO SIGMUND</izvorni_sadrzaj>
    <derivirana_varijabla naziv="DomainObject.Predmet.ProtustrankaFormated_1">  SIGMUND d.o.o. zastupanog po punomoćniku DARKO SIGMUND</derivirana_varijabla>
  </DomainObject.Predmet.ProtustrankaFormated>
  <DomainObject.Predmet.ProtustrankaFormatedOIB>
    <izvorni_sadrzaj>  SIGMUND d.o.o., OIB 13913206926 zastupanog po punomoćniku DARKO SIGMUND</izvorni_sadrzaj>
    <derivirana_varijabla naziv="DomainObject.Predmet.ProtustrankaFormatedOIB_1">  SIGMUND d.o.o., OIB 13913206926 zastupanog po punomoćniku DARKO SIGMUND</derivirana_varijabla>
  </DomainObject.Predmet.ProtustrankaFormatedOIB>
  <DomainObject.Predmet.ProtustrankaFormatedWithAdress>
    <izvorni_sadrzaj> SIGMUND d.o.o., Ljubinkovac Stube 3, 10000 Zagreb zastupanog po punomoćniku DARKO SIGMUND</izvorni_sadrzaj>
    <derivirana_varijabla naziv="DomainObject.Predmet.ProtustrankaFormatedWithAdress_1"> SIGMUND d.o.o., Ljubinkovac Stube 3, 10000 Zagreb zastupanog po punomoćniku DARKO SIGMUND</derivirana_varijabla>
  </DomainObject.Predmet.ProtustrankaFormatedWithAdress>
  <DomainObject.Predmet.ProtustrankaFormatedWithAdressOIB>
    <izvorni_sadrzaj> SIGMUND d.o.o., OIB 13913206926, Ljubinkovac Stube 3, 10000 Zagreb zastupanog po punomoćniku DARKO SIGMUND</izvorni_sadrzaj>
    <derivirana_varijabla naziv="DomainObject.Predmet.ProtustrankaFormatedWithAdressOIB_1"> SIGMUND d.o.o., OIB 13913206926, Ljubinkovac Stube 3, 10000 Zagreb zastupanog po punomoćniku DARKO SIGMUND</derivirana_varijabla>
  </DomainObject.Predmet.ProtustrankaFormatedWithAdressOIB>
  <DomainObject.Predmet.ProtustrankaWithAdress>
    <izvorni_sadrzaj>SIGMUND d.o.o. Ljubinkovac Stube 3, 10000 Zagreb</izvorni_sadrzaj>
    <derivirana_varijabla naziv="DomainObject.Predmet.ProtustrankaWithAdress_1">SIGMUND d.o.o. Ljubinkovac Stube 3, 10000 Zagreb</derivirana_varijabla>
  </DomainObject.Predmet.ProtustrankaWithAdress>
  <DomainObject.Predmet.ProtustrankaWithAdressOIB>
    <izvorni_sadrzaj>SIGMUND d.o.o., OIB 13913206926, Ljubinkovac Stube 3, 10000 Zagreb</izvorni_sadrzaj>
    <derivirana_varijabla naziv="DomainObject.Predmet.ProtustrankaWithAdressOIB_1">SIGMUND d.o.o., OIB 13913206926, Ljubinkovac Stube 3, 10000 Zagreb</derivirana_varijabla>
  </DomainObject.Predmet.ProtustrankaWithAdressOIB>
  <DomainObject.Predmet.ProtustrankaNazivFormated>
    <izvorni_sadrzaj>SIGMUND d.o.o.</izvorni_sadrzaj>
    <derivirana_varijabla naziv="DomainObject.Predmet.ProtustrankaNazivFormated_1">SIGMUND d.o.o.</derivirana_varijabla>
  </DomainObject.Predmet.ProtustrankaNazivFormated>
  <DomainObject.Predmet.ProtustrankaNazivFormatedOIB>
    <izvorni_sadrzaj>SIGMUND d.o.o., OIB 13913206926</izvorni_sadrzaj>
    <derivirana_varijabla naziv="DomainObject.Predmet.ProtustrankaNazivFormatedOIB_1">SIGMUND d.o.o., OIB 13913206926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SIGMUND d.o.o. zastupanog po punomoćniku DARKO SIGMUND</item>
    </izvorni_sadrzaj>
    <derivirana_varijabla naziv="DomainObject.Predmet.ProtuStrankaListFormated_1">
      <item>SIGMUND d.o.o. zastupanog po punomoćniku DARKO SIGMUND</item>
    </derivirana_varijabla>
  </DomainObject.Predmet.ProtuStrankaListFormated>
  <DomainObject.Predmet.ProtuStrankaListFormatedOIB>
    <izvorni_sadrzaj>
      <item>SIGMUND d.o.o., OIB 13913206926 zastupanog po punomoćniku DARKO SIGMUND</item>
    </izvorni_sadrzaj>
    <derivirana_varijabla naziv="DomainObject.Predmet.ProtuStrankaListFormatedOIB_1">
      <item>SIGMUND d.o.o., OIB 13913206926 zastupanog po punomoćniku DARKO SIGMUND</item>
    </derivirana_varijabla>
  </DomainObject.Predmet.ProtuStrankaListFormatedOIB>
  <DomainObject.Predmet.ProtuStrankaListFormatedWithAdress>
    <izvorni_sadrzaj>
      <item>SIGMUND d.o.o., Ljubinkovac Stube 3, 10000 Zagreb zastupanog po punomoćniku DARKO SIGMUND</item>
    </izvorni_sadrzaj>
    <derivirana_varijabla naziv="DomainObject.Predmet.ProtuStrankaListFormatedWithAdress_1">
      <item>SIGMUND d.o.o., Ljubinkovac Stube 3, 10000 Zagreb zastupanog po punomoćniku DARKO SIGMUND</item>
    </derivirana_varijabla>
  </DomainObject.Predmet.ProtuStrankaListFormatedWithAdress>
  <DomainObject.Predmet.ProtuStrankaListFormatedWithAdressOIB>
    <izvorni_sadrzaj>
      <item>SIGMUND d.o.o., OIB 13913206926, Ljubinkovac Stube 3, 10000 Zagreb zastupanog po punomoćniku DARKO SIGMUND</item>
    </izvorni_sadrzaj>
    <derivirana_varijabla naziv="DomainObject.Predmet.ProtuStrankaListFormatedWithAdressOIB_1">
      <item>SIGMUND d.o.o., OIB 13913206926, Ljubinkovac Stube 3, 10000 Zagreb zastupanog po punomoćniku DARKO SIGMUND</item>
    </derivirana_varijabla>
  </DomainObject.Predmet.ProtuStrankaListFormatedWithAdressOIB>
  <DomainObject.Predmet.ProtuStrankaListNazivFormated>
    <izvorni_sadrzaj>
      <item>SIGMUND d.o.o.</item>
    </izvorni_sadrzaj>
    <derivirana_varijabla naziv="DomainObject.Predmet.ProtuStrankaListNazivFormated_1">
      <item>SIGMUND d.o.o.</item>
    </derivirana_varijabla>
  </DomainObject.Predmet.ProtuStrankaListNazivFormated>
  <DomainObject.Predmet.ProtuStrankaListNazivFormatedOIB>
    <izvorni_sadrzaj>
      <item>SIGMUND d.o.o., OIB 13913206926</item>
    </izvorni_sadrzaj>
    <derivirana_varijabla naziv="DomainObject.Predmet.ProtuStrankaListNazivFormatedOIB_1">
      <item>SIGMUND d.o.o., OIB 13913206926</item>
    </derivirana_varijabla>
  </DomainObject.Predmet.ProtuStrankaListNazivFormatedOIB>
  <DomainObject.Predmet.OstaliListFormated>
    <izvorni_sadrzaj>
      <item>DARKO SIGMUND punomoćnik sudionika u postupku SIGMUND d.o.o.</item>
    </izvorni_sadrzaj>
    <derivirana_varijabla naziv="DomainObject.Predmet.OstaliListFormated_1">
      <item>DARKO SIGMUND punomoćnik sudionika u postupku SIGMUND d.o.o.</item>
    </derivirana_varijabla>
  </DomainObject.Predmet.OstaliListFormated>
  <DomainObject.Predmet.OstaliListFormatedOIB>
    <izvorni_sadrzaj>
      <item>DARKO SIGMUND, OIB 72633581041 punomoćnik sudionika u postupku SIGMUND d.o.o.</item>
    </izvorni_sadrzaj>
    <derivirana_varijabla naziv="DomainObject.Predmet.OstaliListFormatedOIB_1">
      <item>DARKO SIGMUND, OIB 72633581041 punomoćnik sudionika u postupku SIGMUND d.o.o.</item>
    </derivirana_varijabla>
  </DomainObject.Predmet.OstaliListFormatedOIB>
  <DomainObject.Predmet.OstaliListFormatedWithAdress>
    <izvorni_sadrzaj>
      <item>DARKO SIGMUND, Ljubinkovac Stube 3, 10000 Zagreb punomoćnik sudionika u postupku SIGMUND d.o.o.</item>
    </izvorni_sadrzaj>
    <derivirana_varijabla naziv="DomainObject.Predmet.OstaliListFormatedWithAdress_1">
      <item>DARKO SIGMUND, Ljubinkovac Stube 3, 10000 Zagreb punomoćnik sudionika u postupku SIGMUND d.o.o.</item>
    </derivirana_varijabla>
  </DomainObject.Predmet.OstaliListFormatedWithAdress>
  <DomainObject.Predmet.OstaliListFormatedWithAdressOIB>
    <izvorni_sadrzaj>
      <item>DARKO SIGMUND, OIB 72633581041, Ljubinkovac Stube 3, 10000 Zagreb punomoćnik sudionika u postupku SIGMUND d.o.o.</item>
    </izvorni_sadrzaj>
    <derivirana_varijabla naziv="DomainObject.Predmet.OstaliListFormatedWithAdressOIB_1">
      <item>DARKO SIGMUND, OIB 72633581041, Ljubinkovac Stube 3, 10000 Zagreb punomoćnik sudionika u postupku SIGMUND d.o.o.</item>
    </derivirana_varijabla>
  </DomainObject.Predmet.OstaliListFormatedWithAdressOIB>
  <DomainObject.Predmet.OstaliListNazivFormated>
    <izvorni_sadrzaj>
      <item>DARKO SIGMUND</item>
    </izvorni_sadrzaj>
    <derivirana_varijabla naziv="DomainObject.Predmet.OstaliListNazivFormated_1">
      <item>DARKO SIGMUND</item>
    </derivirana_varijabla>
  </DomainObject.Predmet.OstaliListNazivFormated>
  <DomainObject.Predmet.OstaliListNazivFormatedOIB>
    <izvorni_sadrzaj>
      <item>DARKO SIGMUND, OIB 72633581041</item>
    </izvorni_sadrzaj>
    <derivirana_varijabla naziv="DomainObject.Predmet.OstaliListNazivFormatedOIB_1">
      <item>DARKO SIGMUND, OIB 72633581041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SIGMUND d.o.o.</izvorni_sadrzaj>
    <derivirana_varijabla naziv="DomainObject.Predmet.ProtustrankaIDrugi_1">SIGMUND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SIGMUND d.o.o., OIB 13913206926, Ljubinkovac Stube 3, 10000 Zagreb</izvorni_sadrzaj>
    <derivirana_varijabla naziv="DomainObject.Predmet.ProtustrankaIDrugiAdressOIB_1">SIGMUND d.o.o., OIB 13913206926, Ljubinkovac Stube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SIGMUND d.o.o.</item>
      <item>DARKO SIGMUND</item>
    </izvorni_sadrzaj>
    <derivirana_varijabla naziv="DomainObject.Predmet.SudioniciListNaziv_1">
      <item>FINA Regionalni centar Zagreb</item>
      <item>SIGMUND d.o.o.</item>
      <item>DARKO SIGMUND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izvorni_sadrzaj>
    <derivirana_varijabla naziv="DomainObject.Predmet.SudioniciListAdressOIB_1"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13913206926</item>
      <item>, OIB 72633581041</item>
    </izvorni_sadrzaj>
    <derivirana_varijabla naziv="DomainObject.Predmet.SudioniciListNazivOIB_1">
      <item>, OIB 85821130368</item>
      <item>, OIB 13913206926</item>
      <item>, OIB 72633581041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St-2179/2016-25</izvorni_sadrzaj>
    <derivirana_varijabla naziv="DomainObject.PredzadnjaOdlukaIzPredmeta.Oznaka_1">St-2179/2016-25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8B5D8-0BEC-4754-BE2D-7A6352C91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894</properties:Characters>
  <properties:Lines>40</properties:Lines>
  <properties:Paragraphs>20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2019-03-08T12:33:00Z</cp:lastPrinted>
  <dcterms:modified xmlns:xsi="http://www.w3.org/2001/XMLSchema-instance" xsi:type="dcterms:W3CDTF">2019-03-08T12:33:00Z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