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3bf4" w14:paraId="4983bf4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72289">
        <w:rPr>
          <w:rFonts w:hAnsi="Times New Roman" w:ascii="Times New Roman"/>
          <w:lang w:val="hr-HR"/>
        </w:rPr>
        <w:t>-</w:t>
      </w:r>
      <w:r w:rsidR="005331FE">
        <w:rPr>
          <w:rFonts w:hAnsi="Times New Roman" w:ascii="Times New Roman"/>
          <w:lang w:val="hr-HR"/>
        </w:rPr>
        <w:t>8391</w:t>
      </w:r>
      <w:r w:rsidR="00146043">
        <w:rPr>
          <w:rFonts w:hAnsi="Times New Roman" w:ascii="Times New Roman"/>
          <w:lang w:val="hr-HR"/>
        </w:rPr>
        <w:t>/15-</w:t>
      </w:r>
      <w:r w:rsidR="00E7228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5331FE">
        <w:rPr>
          <w:rFonts w:hAnsi="Times New Roman" w:ascii="Times New Roman"/>
          <w:szCs w:val="24"/>
          <w:lang w:val="hr-HR"/>
        </w:rPr>
        <w:t xml:space="preserve"> </w:t>
      </w:r>
      <w:r w:rsidR="005331FE" w:rsidRPr="005331FE">
        <w:rPr>
          <w:rFonts w:hAnsi="Times New Roman" w:ascii="Times New Roman"/>
          <w:szCs w:val="24"/>
        </w:rPr>
        <w:t>LJUBIC d.o.o. za trgovinu i usluge, Zagreb, Franje Malnara 9 odvojak 14 b, OIB 73993399911</w:t>
      </w:r>
      <w:r w:rsidR="00B72DFB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5331FE" w:rsidRPr="005331FE">
        <w:rPr>
          <w:rFonts w:hAnsi="Times New Roman" w:ascii="Times New Roman"/>
          <w:szCs w:val="24"/>
        </w:rPr>
        <w:t>LJUBIC d.o.o. za trgovinu i usluge, Zagreb, Franje Malnara 9 odvojak 14 b, OIB 73993399911</w:t>
      </w:r>
      <w:r w:rsidR="00B72DF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331FE">
        <w:rPr>
          <w:rFonts w:hAnsi="Times New Roman" w:ascii="Times New Roman"/>
          <w:szCs w:val="24"/>
        </w:rPr>
        <w:t>14,00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8962BF">
        <w:rPr>
          <w:rFonts w:hAnsi="Times New Roman" w:ascii="Times New Roman"/>
          <w:szCs w:val="24"/>
        </w:rPr>
        <w:t xml:space="preserve"> Jelenko Lehki, Zagreb, Pavla Haatza 10, OIB 96068307857</w:t>
      </w:r>
      <w:r w:rsidR="00B72DF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518FE">
        <w:rPr>
          <w:rFonts w:hAnsi="Times New Roman" w:ascii="Times New Roman"/>
          <w:szCs w:val="24"/>
          <w:lang w:val="hr-HR"/>
        </w:rPr>
        <w:t xml:space="preserve">  </w:t>
      </w:r>
      <w:r w:rsidR="008962BF" w:rsidRPr="005331FE">
        <w:rPr>
          <w:rFonts w:hAnsi="Times New Roman" w:ascii="Times New Roman"/>
          <w:szCs w:val="24"/>
        </w:rPr>
        <w:t>LJUBIC d.o.o. za trgovinu i usluge, Zagreb, Franje Malnara 9 odvojak 14 b, OIB 73993399911</w:t>
      </w:r>
      <w:r w:rsidR="0032649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B00A0" w:rsidRPr="00FB00A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75. St-</w:t>
        </w:r>
        <w:r w:rsidR="005331FE">
          <w:rPr>
            <w:rFonts w:hAnsi="Times New Roman" w:ascii="Times New Roman"/>
          </w:rPr>
          <w:t>8391</w:t>
        </w:r>
        <w:r>
          <w:rPr>
            <w:rFonts w:hAnsi="Times New Roman" w:ascii="Times New Roman"/>
          </w:rPr>
          <w:t>/15-</w:t>
        </w:r>
        <w:r w:rsidR="00E7228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3410D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2649D"/>
    <w:rsid w:val="00385410"/>
    <w:rsid w:val="003E3A62"/>
    <w:rsid w:val="0042162E"/>
    <w:rsid w:val="0044662D"/>
    <w:rsid w:val="004518FE"/>
    <w:rsid w:val="004C69B9"/>
    <w:rsid w:val="00506511"/>
    <w:rsid w:val="00532B71"/>
    <w:rsid w:val="005331FE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725C6"/>
    <w:rsid w:val="00793AFF"/>
    <w:rsid w:val="007A29F9"/>
    <w:rsid w:val="007A4D52"/>
    <w:rsid w:val="00813326"/>
    <w:rsid w:val="0081718B"/>
    <w:rsid w:val="00840E3D"/>
    <w:rsid w:val="00867F16"/>
    <w:rsid w:val="0088293F"/>
    <w:rsid w:val="008962BF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72DFB"/>
    <w:rsid w:val="00B8494A"/>
    <w:rsid w:val="00B92B1D"/>
    <w:rsid w:val="00B9790A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5265D"/>
    <w:rsid w:val="00E72289"/>
    <w:rsid w:val="00E940EB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  <w:rsid w:val="00FB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0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0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8391</izvorni_sadrzaj>
    <derivirana_varijabla naziv="DomainObject.Predmet.Broj_1">8391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St-8391/2015</izvorni_sadrzaj>
    <derivirana_varijabla naziv="DomainObject.Predmet.OznakaBroj_1">St-8391/2015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LJUBIC d.o.o. zastupanog po punomoćniku KRISZTINA LJUBIC</izvorni_sadrzaj>
    <derivirana_varijabla naziv="DomainObject.Predmet.ProtustrankaFormated_1">  LJUBIC d.o.o. zastupanog po punomoćniku KRISZTINA LJUBIC</derivirana_varijabla>
  </DomainObject.Predmet.ProtustrankaFormated>
  <DomainObject.Predmet.ProtustrankaFormatedOIB>
    <izvorni_sadrzaj>  LJUBIC d.o.o., OIB 73993399911 zastupanog po punomoćniku KRISZTINA LJUBIC</izvorni_sadrzaj>
    <derivirana_varijabla naziv="DomainObject.Predmet.ProtustrankaFormatedOIB_1">  LJUBIC d.o.o., OIB 73993399911 zastupanog po punomoćniku KRISZTINA LJUBIC</derivirana_varijabla>
  </DomainObject.Predmet.ProtustrankaFormatedOIB>
  <DomainObject.Predmet.ProtustrankaFormatedWithAdress>
    <izvorni_sadrzaj> LJUBIC d.o.o., Franje Malnara 9 odvojak 14 B, 10000 Zagreb zastupanog po punomoćniku KRISZTINA LJUBIC</izvorni_sadrzaj>
    <derivirana_varijabla naziv="DomainObject.Predmet.ProtustrankaFormatedWithAdress_1"> LJUBIC d.o.o., Franje Malnara 9 odvojak 14 B, 10000 Zagreb zastupanog po punomoćniku KRISZTINA LJUBIC</derivirana_varijabla>
  </DomainObject.Predmet.ProtustrankaFormatedWithAdress>
  <DomainObject.Predmet.ProtustrankaFormatedWithAdressOIB>
    <izvorni_sadrzaj> LJUBIC d.o.o., OIB 73993399911, Franje Malnara 9 odvojak 14 B, 10000 Zagreb zastupanog po punomoćniku KRISZTINA LJUBIC</izvorni_sadrzaj>
    <derivirana_varijabla naziv="DomainObject.Predmet.ProtustrankaFormatedWithAdressOIB_1"> LJUBIC d.o.o., OIB 73993399911, Franje Malnara 9 odvojak 14 B, 10000 Zagreb zastupanog po punomoćniku KRISZTINA LJUBIC</derivirana_varijabla>
  </DomainObject.Predmet.ProtustrankaFormatedWithAdressOIB>
  <DomainObject.Predmet.ProtustrankaWithAdress>
    <izvorni_sadrzaj>LJUBIC d.o.o. Franje Malnara 9 odvojak 14 B, 10000 Zagreb</izvorni_sadrzaj>
    <derivirana_varijabla naziv="DomainObject.Predmet.ProtustrankaWithAdress_1">LJUBIC d.o.o. Franje Malnara 9 odvojak 14 B, 10000 Zagreb</derivirana_varijabla>
  </DomainObject.Predmet.ProtustrankaWithAdress>
  <DomainObject.Predmet.ProtustrankaWithAdressOIB>
    <izvorni_sadrzaj>LJUBIC d.o.o., OIB 73993399911, Franje Malnara 9 odvojak 14 B, 10000 Zagreb</izvorni_sadrzaj>
    <derivirana_varijabla naziv="DomainObject.Predmet.ProtustrankaWithAdressOIB_1">LJUBIC d.o.o., OIB 73993399911, Franje Malnara 9 odvojak 14 B, 10000 Zagreb</derivirana_varijabla>
  </DomainObject.Predmet.ProtustrankaWithAdressOIB>
  <DomainObject.Predmet.ProtustrankaNazivFormated>
    <izvorni_sadrzaj>LJUBIC d.o.o.</izvorni_sadrzaj>
    <derivirana_varijabla naziv="DomainObject.Predmet.ProtustrankaNazivFormated_1">LJUBIC d.o.o.</derivirana_varijabla>
  </DomainObject.Predmet.ProtustrankaNazivFormated>
  <DomainObject.Predmet.ProtustrankaNazivFormatedOIB>
    <izvorni_sadrzaj>LJUBIC d.o.o., OIB 73993399911</izvorni_sadrzaj>
    <derivirana_varijabla naziv="DomainObject.Predmet.ProtustrankaNazivFormatedOIB_1">LJUBIC d.o.o., OIB 73993399911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LJUBIC d.o.o. zastupanog po punomoćniku KRISZTINA LJUBIC</item>
    </izvorni_sadrzaj>
    <derivirana_varijabla naziv="DomainObject.Predmet.ProtuStrankaListFormated_1">
      <item>LJUBIC d.o.o. zastupanog po punomoćniku KRISZTINA LJUBIC</item>
    </derivirana_varijabla>
  </DomainObject.Predmet.ProtuStrankaListFormated>
  <DomainObject.Predmet.ProtuStrankaListFormatedOIB>
    <izvorni_sadrzaj>
      <item>LJUBIC d.o.o., OIB 73993399911 zastupanog po punomoćniku KRISZTINA LJUBIC</item>
    </izvorni_sadrzaj>
    <derivirana_varijabla naziv="DomainObject.Predmet.ProtuStrankaListFormatedOIB_1">
      <item>LJUBIC d.o.o., OIB 73993399911 zastupanog po punomoćniku KRISZTINA LJUBIC</item>
    </derivirana_varijabla>
  </DomainObject.Predmet.ProtuStrankaListFormatedOIB>
  <DomainObject.Predmet.ProtuStrankaListFormatedWithAdress>
    <izvorni_sadrzaj>
      <item>LJUBIC d.o.o., Franje Malnara 9 odvojak 14 B, 10000 Zagreb zastupanog po punomoćniku KRISZTINA LJUBIC</item>
    </izvorni_sadrzaj>
    <derivirana_varijabla naziv="DomainObject.Predmet.ProtuStrankaListFormatedWithAdress_1">
      <item>LJUBIC d.o.o., Franje Malnara 9 odvojak 14 B, 10000 Zagreb zastupanog po punomoćniku KRISZTINA LJUBIC</item>
    </derivirana_varijabla>
  </DomainObject.Predmet.ProtuStrankaListFormatedWithAdress>
  <DomainObject.Predmet.ProtuStrankaListFormatedWithAdressOIB>
    <izvorni_sadrzaj>
      <item>LJUBIC d.o.o., OIB 73993399911, Franje Malnara 9 odvojak 14 B, 10000 Zagreb zastupanog po punomoćniku KRISZTINA LJUBIC</item>
    </izvorni_sadrzaj>
    <derivirana_varijabla naziv="DomainObject.Predmet.ProtuStrankaListFormatedWithAdressOIB_1">
      <item>LJUBIC d.o.o., OIB 73993399911, Franje Malnara 9 odvojak 14 B, 10000 Zagreb zastupanog po punomoćniku KRISZTINA LJUBIC</item>
    </derivirana_varijabla>
  </DomainObject.Predmet.ProtuStrankaListFormatedWithAdressOIB>
  <DomainObject.Predmet.ProtuStrankaListNazivFormated>
    <izvorni_sadrzaj>
      <item>LJUBIC d.o.o.</item>
    </izvorni_sadrzaj>
    <derivirana_varijabla naziv="DomainObject.Predmet.ProtuStrankaListNazivFormated_1">
      <item>LJUBIC d.o.o.</item>
    </derivirana_varijabla>
  </DomainObject.Predmet.ProtuStrankaListNazivFormated>
  <DomainObject.Predmet.ProtuStrankaListNazivFormatedOIB>
    <izvorni_sadrzaj>
      <item>LJUBIC d.o.o., OIB 73993399911</item>
    </izvorni_sadrzaj>
    <derivirana_varijabla naziv="DomainObject.Predmet.ProtuStrankaListNazivFormatedOIB_1">
      <item>LJUBIC d.o.o., OIB 73993399911</item>
    </derivirana_varijabla>
  </DomainObject.Predmet.ProtuStrankaListNazivFormatedOIB>
  <DomainObject.Predmet.OstaliListFormated>
    <izvorni_sadrzaj>
      <item>KRISZTINA LJUBIC punomoćnik sudionika u postupku LJUBIC d.o.o.</item>
    </izvorni_sadrzaj>
    <derivirana_varijabla naziv="DomainObject.Predmet.OstaliListFormated_1">
      <item>KRISZTINA LJUBIC punomoćnik sudionika u postupku LJUBIC d.o.o.</item>
    </derivirana_varijabla>
  </DomainObject.Predmet.OstaliListFormated>
  <DomainObject.Predmet.OstaliListFormatedOIB>
    <izvorni_sadrzaj>
      <item>KRISZTINA LJUBIC, OIB 49323956489 punomoćnik sudionika u postupku LJUBIC d.o.o.</item>
    </izvorni_sadrzaj>
    <derivirana_varijabla naziv="DomainObject.Predmet.OstaliListFormatedOIB_1">
      <item>KRISZTINA LJUBIC, OIB 49323956489 punomoćnik sudionika u postupku LJUBIC d.o.o.</item>
    </derivirana_varijabla>
  </DomainObject.Predmet.OstaliListFormatedOIB>
  <DomainObject.Predmet.OstaliListFormatedWithAdress>
    <izvorni_sadrzaj>
      <item>KRISZTINA LJUBIC, UL. FRANJE MALNARA IX. ODVOJAK 14, 10000 Zagreb punomoćnik sudionika u postupku LJUBIC d.o.o.</item>
    </izvorni_sadrzaj>
    <derivirana_varijabla naziv="DomainObject.Predmet.OstaliListFormatedWithAdress_1">
      <item>KRISZTINA LJUBIC, UL. FRANJE MALNARA IX. ODVOJAK 14, 10000 Zagreb punomoćnik sudionika u postupku LJUBIC d.o.o.</item>
    </derivirana_varijabla>
  </DomainObject.Predmet.OstaliListFormatedWithAdress>
  <DomainObject.Predmet.OstaliListFormatedWithAdressOIB>
    <izvorni_sadrzaj>
      <item>KRISZTINA LJUBIC, OIB 49323956489, UL. FRANJE MALNARA IX. ODVOJAK 14, 10000 Zagreb punomoćnik sudionika u postupku LJUBIC d.o.o.</item>
    </izvorni_sadrzaj>
    <derivirana_varijabla naziv="DomainObject.Predmet.OstaliListFormatedWithAdressOIB_1">
      <item>KRISZTINA LJUBIC, OIB 49323956489, UL. FRANJE MALNARA IX. ODVOJAK 14, 10000 Zagreb punomoćnik sudionika u postupku LJUBIC d.o.o.</item>
    </derivirana_varijabla>
  </DomainObject.Predmet.OstaliListFormatedWithAdressOIB>
  <DomainObject.Predmet.OstaliListNazivFormated>
    <izvorni_sadrzaj>
      <item>KRISZTINA LJUBIC</item>
    </izvorni_sadrzaj>
    <derivirana_varijabla naziv="DomainObject.Predmet.OstaliListNazivFormated_1">
      <item>KRISZTINA LJUBIC</item>
    </derivirana_varijabla>
  </DomainObject.Predmet.OstaliListNazivFormated>
  <DomainObject.Predmet.OstaliListNazivFormatedOIB>
    <izvorni_sadrzaj>
      <item>KRISZTINA LJUBIC, OIB 49323956489</item>
    </izvorni_sadrzaj>
    <derivirana_varijabla naziv="DomainObject.Predmet.OstaliListNazivFormatedOIB_1">
      <item>KRISZTINA LJUBIC, OIB 49323956489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LJUBIC d.o.o.</izvorni_sadrzaj>
    <derivirana_varijabla naziv="DomainObject.Predmet.ProtustrankaIDrugi_1">LJUBIC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LJUBIC d.o.o., OIB 73993399911, Franje Malnara 9 odvojak 14 B, 10000 Zagreb</izvorni_sadrzaj>
    <derivirana_varijabla naziv="DomainObject.Predmet.ProtustrankaIDrugiAdressOIB_1">LJUBIC d.o.o., OIB 73993399911, Franje Malnara 9 odvojak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LJUBIC d.o.o.</item>
      <item>KRISZTINA LJUBIC</item>
    </izvorni_sadrzaj>
    <derivirana_varijabla naziv="DomainObject.Predmet.SudioniciListNaziv_1">
      <item>FINA Regionalni centar Zagreb</item>
      <item>LJUBIC d.o.o.</item>
      <item>KRISZTINA LJUBIC</item>
    </derivirana_varijabla>
  </DomainObject.Predmet.SudioniciListNaziv>
  <DomainObject.Predmet.SudioniciListAdressOIB>
    <izvorni_sadrzaj>
      <item>FINA Regionalni centar Zagreb, OIB 85821130368, Trg svibanjskih žrtava 1995. 1,10000 Zagreb</item>
      <item>LJUBIC d.o.o., OIB 73993399911, Franje Malnara 9 odvojak 14 B,10000 Zagreb</item>
      <item>KRISZTINA LJUBIC, OIB 49323956489, UL. FRANJE MALNARA IX. ODVOJAK 14,10000 Zagreb</item>
    </izvorni_sadrzaj>
    <derivirana_varijabla naziv="DomainObject.Predmet.SudioniciListAdressOIB_1">
      <item>FINA Regionalni centar Zagreb, OIB 85821130368, Trg svibanjskih žrtava 1995. 1,10000 Zagreb</item>
      <item>LJUBIC d.o.o., OIB 73993399911, Franje Malnara 9 odvojak 14 B,10000 Zagreb</item>
      <item>KRISZTINA LJUBIC, OIB 49323956489, UL. FRANJE MALNARA IX.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73993399911</item>
      <item>, OIB 49323956489</item>
    </izvorni_sadrzaj>
    <derivirana_varijabla naziv="DomainObject.Predmet.SudioniciListNazivOIB_1">
      <item>, OIB 85821130368</item>
      <item>, OIB 73993399911</item>
      <item>, OIB 49323956489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16F9B-EBD1-4B6C-B9A7-69250283E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437</properties:Words>
  <properties:Characters>2285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2016-03-16T12:11:00Z</dcterms:created>
  <dc:creator>Sudsko vijeæe</dc:creator>
  <cp:lastModifiedBy>Višnja Svečak</cp:lastModifiedBy>
  <cp:lastPrinted>2016-03-16T12:11:00Z</cp:lastPrinted>
  <dcterms:modified xmlns:xsi="http://www.w3.org/2001/XMLSchema-instance" xsi:type="dcterms:W3CDTF">2016-03-16T12:12:00Z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