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4a51" w14:paraId="aac4a51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4A1338" w:rsidR="004A1338">
      <w:pPr>
        <w:jc w:val="both"/>
        <w:rPr>
          <w:rFonts w:eastAsiaTheme="minorHAnsi"/>
          <w:bCs/>
          <w:lang w:eastAsia="en-US" w:val="fr-FR"/>
        </w:rPr>
      </w:pPr>
      <w:r>
        <w:rPr>
          <w:rFonts w:eastAsiaTheme="minorHAnsi"/>
          <w:bCs/>
          <w:lang w:eastAsia="en-US" w:val="fr-FR"/>
        </w:rPr>
        <w:t xml:space="preserve">Sukoišanska 6, Split    </w:t>
      </w:r>
    </w:p>
    <w:p w:rsidRDefault="00371426" w:rsidP="004A1338" w:rsidR="00E932B8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4A1338" w:rsidP="004A1338" w:rsidR="004A1338">
      <w:pPr>
        <w:jc w:val="both"/>
        <w:rPr>
          <w:rFonts w:eastAsiaTheme="minorHAnsi"/>
          <w:bCs/>
          <w:lang w:eastAsia="en-US" w:val="en-US"/>
        </w:rPr>
      </w:pPr>
    </w:p>
    <w:p w:rsidRDefault="00A83400" w:rsidP="004A1338" w:rsidR="00A83400" w:rsidRPr="004A1338">
      <w:pPr>
        <w:jc w:val="both"/>
        <w:rPr>
          <w:rFonts w:eastAsiaTheme="minorHAnsi"/>
          <w:bCs/>
          <w:lang w:eastAsia="en-US" w:val="en-US"/>
        </w:rPr>
      </w:pPr>
    </w:p>
    <w:p w:rsidRDefault="004A1338" w:rsidP="004A1338" w:rsidR="004A1338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4A1338" w:rsidP="004A1338" w:rsidR="004A1338" w:rsidRPr="00533A5C">
      <w:pPr>
        <w:rPr>
          <w:sz w:val="16"/>
          <w:szCs w:val="16"/>
        </w:rPr>
      </w:pPr>
    </w:p>
    <w:p w:rsidRDefault="004A1338" w:rsidP="004A1338" w:rsidR="00E932B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  <w:r w:rsidR="00EA47B7">
        <w:rPr>
          <w:b/>
          <w:bCs/>
          <w:szCs w:val="24"/>
        </w:rPr>
        <w:t xml:space="preserve"> </w:t>
      </w:r>
    </w:p>
    <w:p w:rsidRDefault="00EA47B7" w:rsidP="00EA47B7" w:rsidR="00EA47B7" w:rsidRPr="00EA47B7">
      <w:pPr>
        <w:rPr>
          <w:lang w:eastAsia="en-US"/>
        </w:rPr>
      </w:pPr>
    </w:p>
    <w:p w:rsidRDefault="004A1338" w:rsidP="004A1338" w:rsidR="004A1338" w:rsidRPr="004A1338">
      <w:pPr>
        <w:rPr>
          <w:rFonts w:eastAsiaTheme="minorHAnsi"/>
          <w:lang w:eastAsia="en-US"/>
        </w:rPr>
      </w:pPr>
    </w:p>
    <w:p w:rsidRDefault="00FD3481" w:rsidP="00F80B2A" w:rsidR="00F80B2A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>
        <w:rPr>
          <w:color w:val="FF0000"/>
        </w:rPr>
        <w:t xml:space="preserve"> </w:t>
      </w:r>
      <w:r w:rsidR="00937090" w:rsidRPr="004955C1">
        <w:t>DURABILIS d.o.o., Glavina Donja (Grad Imotski), Glavina Donja 434, OIB: 84277497081, MBS: 060279873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937090">
        <w:rPr>
          <w:rFonts w:eastAsiaTheme="minorHAnsi"/>
          <w:lang w:eastAsia="en-US"/>
        </w:rPr>
        <w:t>21</w:t>
      </w:r>
      <w:r w:rsidR="000B715F">
        <w:rPr>
          <w:rFonts w:eastAsiaTheme="minorHAnsi"/>
          <w:lang w:eastAsia="en-US"/>
        </w:rPr>
        <w:t xml:space="preserve">. </w:t>
      </w:r>
      <w:r w:rsidR="00093260">
        <w:rPr>
          <w:rFonts w:eastAsiaTheme="minorHAnsi"/>
          <w:lang w:eastAsia="en-US"/>
        </w:rPr>
        <w:t>prosinca</w:t>
      </w:r>
      <w:r>
        <w:rPr>
          <w:rFonts w:eastAsiaTheme="minorHAnsi"/>
          <w:lang w:eastAsia="en-US"/>
        </w:rPr>
        <w:t xml:space="preserve"> 2016. godine   </w:t>
      </w:r>
    </w:p>
    <w:p w:rsidRDefault="00093260" w:rsidP="00E932B8" w:rsidR="00093260">
      <w:pPr>
        <w:ind w:firstLine="709"/>
        <w:jc w:val="center"/>
        <w:rPr>
          <w:rFonts w:eastAsiaTheme="minorHAnsi"/>
          <w:lang w:eastAsia="en-US"/>
        </w:rPr>
      </w:pPr>
    </w:p>
    <w:p w:rsidRDefault="004A1338" w:rsidP="00E932B8" w:rsidR="00E932B8">
      <w:pPr>
        <w:spacing w:after="200" w:before="160"/>
        <w:jc w:val="center"/>
      </w:pPr>
      <w:r w:rsidRPr="001F361B">
        <w:t>r i j e š i o   j e</w:t>
      </w:r>
    </w:p>
    <w:p w:rsidRDefault="004A1338" w:rsidP="00EA47B7" w:rsidR="004A1338">
      <w:pPr>
        <w:jc w:val="center"/>
        <w:rPr>
          <w:spacing w:val="100"/>
        </w:rPr>
      </w:pPr>
    </w:p>
    <w:p w:rsidRDefault="003D1D6E" w:rsidP="00E11838" w:rsidR="00E11838">
      <w:pPr>
        <w:ind w:firstLine="708"/>
        <w:jc w:val="both"/>
      </w:pPr>
      <w:r>
        <w:t xml:space="preserve">Nalaže se </w:t>
      </w:r>
      <w:r w:rsidR="00EA47B7">
        <w:t>FINANCIJSKOJ AGENCIJI, Regionalni centar Split,</w:t>
      </w:r>
      <w:r>
        <w:t xml:space="preserve"> Podružnica </w:t>
      </w:r>
      <w:r w:rsidR="00006F7D">
        <w:t>Split</w:t>
      </w:r>
      <w:r>
        <w:t>, da</w:t>
      </w:r>
      <w:r w:rsidRPr="006947F3">
        <w:t xml:space="preserve"> u roku od 8 dana od dana primitka pisanog otpravka ovog </w:t>
      </w:r>
      <w:r w:rsidR="00EA47B7">
        <w:t>rješenja</w:t>
      </w:r>
      <w:r>
        <w:t xml:space="preserve"> </w:t>
      </w:r>
      <w:r w:rsidR="00093260" w:rsidRPr="00CC6109">
        <w:t>naloži banci prijenos</w:t>
      </w:r>
      <w:r w:rsidR="00E932B8">
        <w:t xml:space="preserve"> zaplijenjenoga iznosa predujma</w:t>
      </w:r>
      <w:r w:rsidR="00A83400">
        <w:t xml:space="preserve"> za namirenje troškova stečajnog postupka</w:t>
      </w:r>
      <w:r w:rsidR="00E932B8">
        <w:t xml:space="preserve"> od </w:t>
      </w:r>
      <w:r w:rsidR="00093260">
        <w:t>5.000,00</w:t>
      </w:r>
      <w:r w:rsidR="00EA47B7">
        <w:t xml:space="preserve"> kuna</w:t>
      </w:r>
      <w:r w:rsidR="00093260">
        <w:t xml:space="preserve"> </w:t>
      </w:r>
      <w:r>
        <w:t xml:space="preserve">na račun sudskog depozita Trgovačkog suda u Splitu </w:t>
      </w:r>
      <w:r w:rsidRPr="00081449">
        <w:t>HR1623900011300000664</w:t>
      </w:r>
      <w:r w:rsidR="00093260"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937090">
        <w:t>637</w:t>
      </w:r>
      <w:r w:rsidRPr="006D5886">
        <w:t>-</w:t>
      </w:r>
      <w:r w:rsidR="00A83400">
        <w:t>2016.</w:t>
      </w:r>
    </w:p>
    <w:p w:rsidRDefault="00093260" w:rsidP="004A1338" w:rsidR="00093260">
      <w:pPr>
        <w:jc w:val="both"/>
      </w:pPr>
    </w:p>
    <w:p w:rsidRDefault="00F80B2A" w:rsidP="00006F7D" w:rsidR="00006F7D">
      <w:pPr>
        <w:spacing w:after="100" w:before="240"/>
        <w:jc w:val="center"/>
      </w:pPr>
      <w:r>
        <w:t>Obrazloženje</w:t>
      </w:r>
    </w:p>
    <w:p w:rsidRDefault="00EA47B7" w:rsidP="00EA47B7" w:rsidR="00EA47B7">
      <w:pPr>
        <w:jc w:val="center"/>
      </w:pPr>
    </w:p>
    <w:p w:rsidRDefault="002C62A4" w:rsidP="00EA47B7" w:rsidR="00093260">
      <w:pPr>
        <w:spacing w:after="100"/>
        <w:jc w:val="both"/>
      </w:pPr>
      <w:r>
        <w:tab/>
        <w:t>Trgovački sud u Splitu, povodo</w:t>
      </w:r>
      <w:r w:rsidR="00093260">
        <w:t>m zahtjeva Financijske</w:t>
      </w:r>
      <w:r w:rsidR="00F054F4">
        <w:t xml:space="preserve"> agencije</w:t>
      </w:r>
      <w:r w:rsidR="00093260" w:rsidRPr="00D42D19">
        <w:t>, Regionalni centar Split</w:t>
      </w:r>
      <w:r w:rsidR="000C71BB">
        <w:t xml:space="preserve"> (</w:t>
      </w:r>
      <w:r w:rsidR="00F054F4">
        <w:t>dalje</w:t>
      </w:r>
      <w:r w:rsidR="000C71BB">
        <w:t>:</w:t>
      </w:r>
      <w:r w:rsidR="00006F7D">
        <w:t xml:space="preserve"> FINA) od </w:t>
      </w:r>
      <w:r w:rsidR="00937090">
        <w:t>02</w:t>
      </w:r>
      <w:r w:rsidR="00F054F4">
        <w:t xml:space="preserve">. </w:t>
      </w:r>
      <w:r w:rsidR="00937090">
        <w:t>ožujka</w:t>
      </w:r>
      <w:r w:rsidR="00F054F4">
        <w:t xml:space="preserve"> 2016. godine</w:t>
      </w:r>
      <w:r w:rsidR="00093260">
        <w:t xml:space="preserve">, u skraćenom stečajnom postupku koji se vodio protiv naprijed navedenog dužnika, donio je rješenje o otvaranju </w:t>
      </w:r>
      <w:r w:rsidR="00A83400">
        <w:t>(</w:t>
      </w:r>
      <w:r w:rsidR="00093260">
        <w:t>i zaključenju</w:t>
      </w:r>
      <w:r w:rsidR="00A83400">
        <w:t>)</w:t>
      </w:r>
      <w:r w:rsidR="00093260">
        <w:t xml:space="preserve"> skraćenog </w:t>
      </w:r>
      <w:r w:rsidR="00E932B8">
        <w:t>stečajnog postupka broj: 22. St</w:t>
      </w:r>
      <w:r w:rsidR="00093260">
        <w:t>-</w:t>
      </w:r>
      <w:r w:rsidR="00937090">
        <w:t>637</w:t>
      </w:r>
      <w:r w:rsidR="00093260">
        <w:t>/2016</w:t>
      </w:r>
      <w:r w:rsidR="00937090">
        <w:t xml:space="preserve"> od 28</w:t>
      </w:r>
      <w:r w:rsidR="00A83400">
        <w:t xml:space="preserve">. </w:t>
      </w:r>
      <w:r w:rsidR="00937090">
        <w:t>studenoga</w:t>
      </w:r>
      <w:r w:rsidR="00A83400">
        <w:t xml:space="preserve"> 2016. godine.</w:t>
      </w:r>
    </w:p>
    <w:p w:rsidRDefault="00DA0291" w:rsidP="00E11838" w:rsidR="00A83400">
      <w:pPr>
        <w:spacing w:after="100" w:before="240"/>
        <w:jc w:val="both"/>
      </w:pPr>
      <w:r>
        <w:tab/>
        <w:t>U zahtjevu za provođenjem skraćnog stečajnog postupka</w:t>
      </w:r>
      <w:r w:rsidR="00F054F4">
        <w:t xml:space="preserve"> FINA je, temeljem  čl. 112. st. 5. Stečajnog zakona („Narodne novine“ broj: 71/15, dalje</w:t>
      </w:r>
      <w:r w:rsidR="000C71BB">
        <w:t>:</w:t>
      </w:r>
      <w:r w:rsidR="00F054F4">
        <w:t xml:space="preserve"> SZ), obavijestila ovaj sud da dužnik na dan </w:t>
      </w:r>
      <w:r w:rsidR="00937090">
        <w:t>29</w:t>
      </w:r>
      <w:r w:rsidR="00006F7D">
        <w:t xml:space="preserve">. </w:t>
      </w:r>
      <w:r w:rsidR="00937090">
        <w:t>veljače</w:t>
      </w:r>
      <w:r w:rsidR="00006F7D">
        <w:t xml:space="preserve"> 2016. godine</w:t>
      </w:r>
      <w:r w:rsidR="00F054F4">
        <w:t xml:space="preserve"> na ime predujma za namirenje troškova stečajnog postupka ima zaplijenjena novčana sredstva u iznosu od 5.000,00 kuna.   </w:t>
      </w:r>
    </w:p>
    <w:p w:rsidRDefault="00E932B8" w:rsidP="007B6D47" w:rsidR="004A2F8E">
      <w:pPr>
        <w:spacing w:after="100" w:before="240"/>
        <w:jc w:val="both"/>
      </w:pPr>
      <w:r>
        <w:tab/>
        <w:t>U čl.</w:t>
      </w:r>
      <w:r w:rsidR="007B6D47">
        <w:t xml:space="preserve"> 112. st.</w:t>
      </w:r>
      <w:r>
        <w:t xml:space="preserve"> </w:t>
      </w:r>
      <w:r w:rsidR="007B6D47">
        <w:t xml:space="preserve">1. </w:t>
      </w:r>
      <w:r w:rsidR="000C71BB">
        <w:t>SZ-a</w:t>
      </w:r>
      <w:r w:rsidR="007B6D47">
        <w:t xml:space="preserve"> propisano je da će </w:t>
      </w:r>
      <w:r w:rsidR="007B6D47" w:rsidRPr="00CC6109">
        <w:t xml:space="preserve">Financijska agencija </w:t>
      </w:r>
      <w:r w:rsidR="007B6D47">
        <w:t xml:space="preserve">nakon što utvrdi </w:t>
      </w:r>
      <w:r w:rsidR="007B6D47" w:rsidRPr="00CC6109">
        <w:t>nemogućnost izvršenja osnove za plaćanje radi nedostatka novčanih sredstava na računima dužnika pravne osobe, naložit</w:t>
      </w:r>
      <w:r w:rsidR="007B6D47">
        <w:t>i</w:t>
      </w:r>
      <w:r w:rsidR="007B6D47" w:rsidRPr="00CC6109">
        <w:t xml:space="preserve"> banci da zaplijeni novčana sredstva s računa dužnika, u iznosu od 5</w:t>
      </w:r>
      <w:r w:rsidR="00EA47B7">
        <w:t>.</w:t>
      </w:r>
      <w:r w:rsidR="007B6D47" w:rsidRPr="00CC6109">
        <w:t>000,00 kuna za predujam za namirenje troškova stečajnoga postupka</w:t>
      </w:r>
      <w:r w:rsidR="00972898">
        <w:t>, dok je st. 6</w:t>
      </w:r>
      <w:r w:rsidR="007B6D47">
        <w:t xml:space="preserve">. istog </w:t>
      </w:r>
      <w:r w:rsidR="007B6D47">
        <w:lastRenderedPageBreak/>
        <w:t xml:space="preserve">članka propisano </w:t>
      </w:r>
      <w:r w:rsidR="00CD56A8">
        <w:t>da će sud r</w:t>
      </w:r>
      <w:r w:rsidR="007B6D47"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 w:rsidR="00CD56A8">
        <w:t>.</w:t>
      </w:r>
    </w:p>
    <w:p w:rsidRDefault="00CD56A8" w:rsidP="00E932B8" w:rsidR="00A83400">
      <w:pPr>
        <w:spacing w:afterAutospacing="true" w:after="100" w:beforeAutospacing="true" w:before="100"/>
        <w:jc w:val="both"/>
      </w:pPr>
      <w:r>
        <w:tab/>
      </w:r>
      <w:r w:rsidR="004A2F8E">
        <w:t xml:space="preserve">Budući da </w:t>
      </w:r>
      <w:r w:rsidR="007008CB">
        <w:t xml:space="preserve">je </w:t>
      </w:r>
      <w:r w:rsidR="00972898">
        <w:t>FINA</w:t>
      </w:r>
      <w:r w:rsidR="007008CB">
        <w:t>,</w:t>
      </w:r>
      <w:r w:rsidR="00F95BFF">
        <w:t xml:space="preserve"> </w:t>
      </w:r>
      <w:r w:rsidR="00972898">
        <w:t>temeljem</w:t>
      </w:r>
      <w:r w:rsidR="00F95BFF">
        <w:t xml:space="preserve"> čl. 112. st. 1. SZ-a,</w:t>
      </w:r>
      <w:r w:rsidR="007008CB">
        <w:t xml:space="preserve"> </w:t>
      </w:r>
      <w:r w:rsidR="007008CB" w:rsidRPr="00CC6109">
        <w:t>zaplijeni</w:t>
      </w:r>
      <w:r w:rsidR="007008CB">
        <w:t>la</w:t>
      </w:r>
      <w:r w:rsidR="007008CB" w:rsidRPr="00CC6109">
        <w:t xml:space="preserve"> nov</w:t>
      </w:r>
      <w:r w:rsidR="00972898">
        <w:t xml:space="preserve">čana sredstva s računa dužnika </w:t>
      </w:r>
      <w:r w:rsidR="007008CB" w:rsidRPr="00CC6109">
        <w:t>u iznosu</w:t>
      </w:r>
      <w:r w:rsidR="007008CB">
        <w:t xml:space="preserve"> od 5</w:t>
      </w:r>
      <w:r w:rsidR="004A1338">
        <w:t>.</w:t>
      </w:r>
      <w:r w:rsidR="007008CB">
        <w:t xml:space="preserve">000,00 kuna kao </w:t>
      </w:r>
      <w:r w:rsidR="007008CB" w:rsidRPr="00CC6109">
        <w:t>predujam za namirenje troškova</w:t>
      </w:r>
      <w:r w:rsidR="007008CB">
        <w:t xml:space="preserve"> naprijed navednog</w:t>
      </w:r>
      <w:r w:rsidR="007008CB" w:rsidRPr="00CC6109">
        <w:t xml:space="preserve"> stečajnoga postupka</w:t>
      </w:r>
      <w:r w:rsidR="007008CB">
        <w:t>,</w:t>
      </w:r>
      <w:r w:rsidR="00972898">
        <w:t xml:space="preserve"> te pošto je </w:t>
      </w:r>
      <w:r w:rsidR="00A83400">
        <w:t xml:space="preserve">ovaj sud donio </w:t>
      </w:r>
      <w:r w:rsidR="00972898">
        <w:t xml:space="preserve">rješenje o otvaranju </w:t>
      </w:r>
      <w:r w:rsidR="00A83400">
        <w:t>(</w:t>
      </w:r>
      <w:r w:rsidR="00972898">
        <w:t>i zaključenju</w:t>
      </w:r>
      <w:r w:rsidR="00A83400">
        <w:t>)</w:t>
      </w:r>
      <w:r w:rsidR="00972898">
        <w:t xml:space="preserve"> skraćenog stečajnog postupka</w:t>
      </w:r>
      <w:r w:rsidR="00A83400">
        <w:t xml:space="preserve"> nad naprijed navedenim dužnikom</w:t>
      </w:r>
      <w:r w:rsidR="00972898">
        <w:t>,</w:t>
      </w:r>
      <w:r w:rsidR="00F95BFF">
        <w:t xml:space="preserve"> </w:t>
      </w:r>
      <w:r w:rsidR="00972898">
        <w:t xml:space="preserve">valjalo je, </w:t>
      </w:r>
      <w:r w:rsidR="00F95BFF">
        <w:t>an</w:t>
      </w:r>
      <w:r w:rsidR="00972898">
        <w:t>alognom primjenom čl. 112. st. 6</w:t>
      </w:r>
      <w:r w:rsidR="00F95BFF">
        <w:t xml:space="preserve">. SZ-a,  odlučiti kao u </w:t>
      </w:r>
      <w:r w:rsidR="004A1338">
        <w:t>izreci</w:t>
      </w:r>
      <w:r w:rsidR="00F95BFF">
        <w:t xml:space="preserve"> ovog </w:t>
      </w:r>
      <w:r w:rsidR="004A1338">
        <w:t>rješenja</w:t>
      </w:r>
      <w:r w:rsidR="00F95BFF">
        <w:t>.</w:t>
      </w:r>
    </w:p>
    <w:p w:rsidRDefault="00FD3481" w:rsidP="00E11838" w:rsidR="002A7F12">
      <w:pPr>
        <w:spacing w:before="200"/>
        <w:jc w:val="center"/>
      </w:pPr>
      <w:r>
        <w:t xml:space="preserve">U Splitu, </w:t>
      </w:r>
      <w:r w:rsidR="00937090">
        <w:rPr>
          <w:rFonts w:eastAsiaTheme="minorHAnsi"/>
          <w:lang w:eastAsia="en-US"/>
        </w:rPr>
        <w:t>21</w:t>
      </w:r>
      <w:r w:rsidR="00CD56A8">
        <w:rPr>
          <w:rFonts w:eastAsiaTheme="minorHAnsi"/>
          <w:lang w:eastAsia="en-US"/>
        </w:rPr>
        <w:t>. prosinca</w:t>
      </w:r>
      <w:r w:rsidR="00741CD6">
        <w:rPr>
          <w:rFonts w:eastAsiaTheme="minorHAnsi"/>
          <w:lang w:eastAsia="en-US"/>
        </w:rPr>
        <w:t xml:space="preserve"> 2016</w:t>
      </w:r>
      <w:r>
        <w:t>. godine</w:t>
      </w:r>
    </w:p>
    <w:p w:rsidRDefault="002A7F12" w:rsidP="002A7F12" w:rsidR="002A7F12">
      <w:pPr>
        <w:spacing w:before="200"/>
        <w:ind w:left="6480"/>
        <w:jc w:val="center"/>
      </w:pPr>
      <w:r w:rsidRPr="00E932B8">
        <w:t>S</w:t>
      </w:r>
      <w:r>
        <w:t>UDSKI SAVJETNIK</w:t>
      </w:r>
    </w:p>
    <w:p w:rsidRDefault="002A7F12" w:rsidP="002A7F12" w:rsidR="002A7F12">
      <w:pPr>
        <w:ind w:left="6480"/>
        <w:jc w:val="center"/>
      </w:pPr>
    </w:p>
    <w:p w:rsidRDefault="00741CD6" w:rsidP="00741CD6" w:rsidR="00FD3481">
      <w:pPr>
        <w:ind w:left="6480"/>
      </w:pPr>
      <w:r>
        <w:t xml:space="preserve">   Goran Radanović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2A7F12" w:rsidP="003A6E41" w:rsidR="002A7F12" w:rsidRPr="00236892"/>
    <w:p w:rsidRDefault="004A1338" w:rsidP="004A1338" w:rsidR="004A1338">
      <w:pPr>
        <w:jc w:val="both"/>
      </w:pPr>
      <w:r w:rsidRPr="00403F01">
        <w:t>POUKA O PRAVNOM LIJEKU:</w:t>
      </w:r>
      <w:r>
        <w:t xml:space="preserve"> </w:t>
      </w:r>
    </w:p>
    <w:p w:rsidRDefault="004A1338" w:rsidP="004A1338" w:rsidR="004A1338" w:rsidRPr="00934026">
      <w:pPr>
        <w:jc w:val="both"/>
      </w:pPr>
    </w:p>
    <w:p w:rsidRDefault="004A1338" w:rsidP="004A1338" w:rsidR="004A1338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4A1338" w:rsidP="004A1338" w:rsidR="004A1338">
      <w:pPr>
        <w:jc w:val="both"/>
      </w:pPr>
    </w:p>
    <w:p w:rsidRDefault="004A1338" w:rsidP="004A1338" w:rsidR="004A1338">
      <w:pPr>
        <w:jc w:val="both"/>
      </w:pPr>
    </w:p>
    <w:p w:rsidRDefault="004A1338" w:rsidP="004A1338" w:rsidR="004A1338">
      <w:pPr>
        <w:ind w:firstLine="360"/>
        <w:jc w:val="both"/>
      </w:pPr>
      <w:r w:rsidRPr="00403F01">
        <w:t>DNA:</w:t>
      </w:r>
    </w:p>
    <w:p w:rsidRDefault="004A1338" w:rsidP="004A1338" w:rsidR="004A1338" w:rsidRPr="00403F01">
      <w:pPr>
        <w:ind w:firstLine="360"/>
        <w:jc w:val="both"/>
      </w:pPr>
    </w:p>
    <w:p w:rsidRDefault="00006F7D" w:rsidP="00006F7D" w:rsidR="00515653" w:rsidRPr="00497EB4">
      <w:pPr>
        <w:pStyle w:val="Odlomakpopisa"/>
        <w:numPr>
          <w:ilvl w:val="0"/>
          <w:numId w:val="2"/>
        </w:numPr>
        <w:jc w:val="both"/>
      </w:pPr>
      <w:r>
        <w:t xml:space="preserve">podnositelju zahtjeva </w:t>
      </w:r>
      <w:r w:rsidRPr="00497EB4">
        <w:t>– Financijskoj agenciji, RC Split</w:t>
      </w:r>
    </w:p>
    <w:p w:rsidRDefault="004A1338" w:rsidP="004A1338" w:rsidR="004A1338" w:rsidRPr="00497EB4">
      <w:pPr>
        <w:pStyle w:val="Odlomakpopisa"/>
        <w:numPr>
          <w:ilvl w:val="0"/>
          <w:numId w:val="2"/>
        </w:numPr>
        <w:jc w:val="both"/>
      </w:pPr>
      <w:r w:rsidRPr="00497EB4">
        <w:t>Mrežna stranica e-oglasna ploča suda – (rok 20 dana)</w:t>
      </w:r>
    </w:p>
    <w:p w:rsidRDefault="004A1338" w:rsidP="004A1338" w:rsidR="003A6E41" w:rsidRPr="006D5886">
      <w:pPr>
        <w:pStyle w:val="Odlomakpopisa"/>
        <w:numPr>
          <w:ilvl w:val="0"/>
          <w:numId w:val="2"/>
        </w:numPr>
      </w:pPr>
      <w:r w:rsidRPr="00497EB4">
        <w:t>u spis</w:t>
      </w:r>
    </w:p>
    <w:p w:rsidRDefault="003A6E41" w:rsidP="003A6E41" w:rsidR="003A6E41" w:rsidRPr="00407572">
      <w:pPr>
        <w:jc w:val="both"/>
        <w:rPr>
          <w:color w:val="FF0000"/>
        </w:rPr>
      </w:pP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DDF">
          <w:rPr>
            <w:noProof/>
          </w:rPr>
          <w:t>2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937090">
          <w:t>637</w:t>
        </w:r>
        <w:r w:rsidR="00E11838">
          <w:t>/2016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400" w:rsidP="003E6296" w:rsidR="003E6296">
    <w:pPr>
      <w:pStyle w:val="Zaglavlje"/>
      <w:jc w:val="right"/>
    </w:pPr>
    <w:r>
      <w:t xml:space="preserve">Poslovni broj: </w:t>
    </w:r>
    <w:r w:rsidR="00560424">
      <w:t>22</w:t>
    </w:r>
    <w:r w:rsidR="003E6296">
      <w:t>. St-</w:t>
    </w:r>
    <w:r w:rsidR="00937090">
      <w:t>637</w:t>
    </w:r>
    <w:r w:rsidR="00E11838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06F7D"/>
    <w:rsid w:val="00057EA6"/>
    <w:rsid w:val="00066650"/>
    <w:rsid w:val="0008278A"/>
    <w:rsid w:val="00085E7C"/>
    <w:rsid w:val="00093260"/>
    <w:rsid w:val="000B253D"/>
    <w:rsid w:val="000B4D96"/>
    <w:rsid w:val="000B715F"/>
    <w:rsid w:val="000C4E7C"/>
    <w:rsid w:val="000C71BB"/>
    <w:rsid w:val="000D58E1"/>
    <w:rsid w:val="00163AB2"/>
    <w:rsid w:val="002949BC"/>
    <w:rsid w:val="002A7F12"/>
    <w:rsid w:val="002C62A4"/>
    <w:rsid w:val="00311779"/>
    <w:rsid w:val="00357160"/>
    <w:rsid w:val="00371426"/>
    <w:rsid w:val="00386AAB"/>
    <w:rsid w:val="003A6E41"/>
    <w:rsid w:val="003C2F22"/>
    <w:rsid w:val="003D1D6E"/>
    <w:rsid w:val="003E6296"/>
    <w:rsid w:val="003F18FB"/>
    <w:rsid w:val="00407572"/>
    <w:rsid w:val="00417EA6"/>
    <w:rsid w:val="004A1338"/>
    <w:rsid w:val="004A2F8E"/>
    <w:rsid w:val="004D1F5D"/>
    <w:rsid w:val="005001F0"/>
    <w:rsid w:val="00515653"/>
    <w:rsid w:val="00536913"/>
    <w:rsid w:val="00557626"/>
    <w:rsid w:val="00557FE5"/>
    <w:rsid w:val="00560424"/>
    <w:rsid w:val="005652D0"/>
    <w:rsid w:val="00606B58"/>
    <w:rsid w:val="00651F1A"/>
    <w:rsid w:val="00687E74"/>
    <w:rsid w:val="006B1865"/>
    <w:rsid w:val="007008CB"/>
    <w:rsid w:val="0071519E"/>
    <w:rsid w:val="00741CD6"/>
    <w:rsid w:val="007537B5"/>
    <w:rsid w:val="00787737"/>
    <w:rsid w:val="007B6D47"/>
    <w:rsid w:val="007F7A84"/>
    <w:rsid w:val="00800F3A"/>
    <w:rsid w:val="00814DA8"/>
    <w:rsid w:val="00814EDB"/>
    <w:rsid w:val="00815142"/>
    <w:rsid w:val="00853B3E"/>
    <w:rsid w:val="00937090"/>
    <w:rsid w:val="00972898"/>
    <w:rsid w:val="00981D37"/>
    <w:rsid w:val="009C2427"/>
    <w:rsid w:val="009E413B"/>
    <w:rsid w:val="00A466AA"/>
    <w:rsid w:val="00A51DE9"/>
    <w:rsid w:val="00A530EA"/>
    <w:rsid w:val="00A70E46"/>
    <w:rsid w:val="00A83400"/>
    <w:rsid w:val="00A83867"/>
    <w:rsid w:val="00B7506F"/>
    <w:rsid w:val="00B809DC"/>
    <w:rsid w:val="00BA2A64"/>
    <w:rsid w:val="00BB3407"/>
    <w:rsid w:val="00BF3CBD"/>
    <w:rsid w:val="00C07A07"/>
    <w:rsid w:val="00C53F18"/>
    <w:rsid w:val="00CD56A8"/>
    <w:rsid w:val="00CF2099"/>
    <w:rsid w:val="00D06CAA"/>
    <w:rsid w:val="00DA0291"/>
    <w:rsid w:val="00DB56AF"/>
    <w:rsid w:val="00DD0D50"/>
    <w:rsid w:val="00E00DDF"/>
    <w:rsid w:val="00E11838"/>
    <w:rsid w:val="00E932B8"/>
    <w:rsid w:val="00EA47B7"/>
    <w:rsid w:val="00EB63CF"/>
    <w:rsid w:val="00EB6A52"/>
    <w:rsid w:val="00F054F4"/>
    <w:rsid w:val="00F2599E"/>
    <w:rsid w:val="00F80B2A"/>
    <w:rsid w:val="00F95BFF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A1338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4A1338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4A133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4A1338"/>
    <w:rPr>
      <w:rFonts w:cs="Times New Roman" w:eastAsia="Arial Unicode MS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A1338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4A1338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4A133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4A1338"/>
    <w:rPr>
      <w:rFonts w:cs="Times New Roman" w:eastAsia="Arial Unicode MS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2016.</izvorni_sadrzaj>
    <derivirana_varijabla naziv="DomainObject.Predmet.DatumRjesavanja_1">28.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24617844658</izvorni_sadrzaj>
    <derivirana_varijabla naziv="DomainObject.Predmet.PredmetRijesio.Oib_1">24617844658</derivirana_varijabla>
  </DomainObject.Predmet.PredmetRijesio.Oib>
  <DomainObject.Predmet.PredmetRijesio.Prezime>
    <izvorni_sadrzaj>Radanović</izvorni_sadrzaj>
    <derivirana_varijabla naziv="DomainObject.Predmet.PredmetRijesio.Prezime_1">Radanović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DURABILIS, društvo s ograničenom odgovornošću za trgovinu i usluge</izvorni_sadrzaj>
    <derivirana_varijabla naziv="DomainObject.Predmet.ProtustrankaFormated_1">  DURABILIS, društvo s ograničenom odgovornošću za trgovinu i usluge</derivirana_varijabla>
  </DomainObject.Predmet.ProtustrankaFormated>
  <DomainObject.Predmet.ProtustrankaFormatedOIB>
    <izvorni_sadrzaj>  DURABILIS, društvo s ograničenom odgovornošću za trgovinu i usluge, OIB 84277497081</izvorni_sadrzaj>
    <derivirana_varijabla naziv="DomainObject.Predmet.ProtustrankaFormatedOIB_1">  DURABILIS, društvo s ograničenom odgovornošću za trgovinu i usluge, OIB 84277497081</derivirana_varijabla>
  </DomainObject.Predmet.ProtustrankaFormatedOIB>
  <DomainObject.Predmet.ProtustrankaFormatedWithAdress>
    <izvorni_sadrzaj> DURABILIS, društvo s ograničenom odgovornošću za trgovinu i usluge, Glavina Donja 434, 21260 Glavina Donja</izvorni_sadrzaj>
    <derivirana_varijabla naziv="DomainObject.Predmet.ProtustrankaFormatedWithAdress_1"> DURABILIS, društvo s ograničenom odgovornošću za trgovinu i usluge, Glavina Donja 434, 21260 Glavina Donja</derivirana_varijabla>
  </DomainObject.Predmet.ProtustrankaFormatedWithAdress>
  <DomainObject.Predmet.ProtustrankaFormatedWithAdressOIB>
    <izvorni_sadrzaj> DURABILIS, društvo s ograničenom odgovornošću za trgovinu i usluge, OIB 84277497081, Glavina Donja 434, 21260 Glavina Donja</izvorni_sadrzaj>
    <derivirana_varijabla naziv="DomainObject.Predmet.ProtustrankaFormatedWithAdressOIB_1"> DURABILIS, društvo s ograničenom odgovornošću za trgovinu i usluge, OIB 84277497081, Glavina Donja 434, 21260 Glavina Donja</derivirana_varijabla>
  </DomainObject.Predmet.ProtustrankaFormatedWithAdressOIB>
  <DomainObject.Predmet.ProtustrankaWithAdress>
    <izvorni_sadrzaj>DURABILIS, društvo s ograničenom odgovornošću za trgovinu i usluge Glavina Donja 434, 21260 Glavina Donja</izvorni_sadrzaj>
    <derivirana_varijabla naziv="DomainObject.Predmet.ProtustrankaWithAdress_1">DURABILIS, društvo s ograničenom odgovornošću za trgovinu i usluge Glavina Donja 434, 21260 Glavina Donja</derivirana_varijabla>
  </DomainObject.Predmet.ProtustrankaWithAdress>
  <DomainObject.Predmet.ProtustrankaWithAdressOIB>
    <izvorni_sadrzaj>DURABILIS, društvo s ograničenom odgovornošću za trgovinu i usluge, OIB 84277497081, Glavina Donja 434, 21260 Glavina Donja</izvorni_sadrzaj>
    <derivirana_varijabla naziv="DomainObject.Predmet.ProtustrankaWithAdressOIB_1">DURABILIS, društvo s ograničenom odgovornošću za trgovinu i usluge, OIB 84277497081, Glavina Donja 434, 21260 Glavina Donja</derivirana_varijabla>
  </DomainObject.Predmet.ProtustrankaWithAdressOIB>
  <DomainObject.Predmet.ProtustrankaNazivFormated>
    <izvorni_sadrzaj>DURABILIS, društvo s ograničenom odgovornošću za trgovinu i usluge</izvorni_sadrzaj>
    <derivirana_varijabla naziv="DomainObject.Predmet.ProtustrankaNazivFormated_1">DURABILIS, društvo s ograničenom odgovornošću za trgovinu i usluge</derivirana_varijabla>
  </DomainObject.Predmet.ProtustrankaNazivFormated>
  <DomainObject.Predmet.ProtustrankaNazivFormatedOIB>
    <izvorni_sadrzaj>DURABILIS, društvo s ograničenom odgovornošću za trgovinu i usluge, OIB 84277497081</izvorni_sadrzaj>
    <derivirana_varijabla naziv="DomainObject.Predmet.ProtustrankaNazivFormatedOIB_1">DURABILIS, društvo s ograničenom odgovornošću za trgovinu i usluge, OIB 84277497081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29181.84</izvorni_sadrzaj>
    <derivirana_varijabla naziv="DomainObject.Predmet.TrenutnaVrijednost_1">29181.84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DURABILIS, društvo s ograničenom odgovornošću za trgovinu i usluge</item>
    </izvorni_sadrzaj>
    <derivirana_varijabla naziv="DomainObject.Predmet.ProtuStrankaListFormated_1">
      <item>DURABILIS, društvo s ograničenom odgovornošću za trgovinu i usluge</item>
    </derivirana_varijabla>
  </DomainObject.Predmet.ProtuStrankaListFormated>
  <DomainObject.Predmet.ProtuStrankaListFormatedOIB>
    <izvorni_sadrzaj>
      <item>DURABILIS, društvo s ograničenom odgovornošću za trgovinu i usluge, OIB 84277497081</item>
    </izvorni_sadrzaj>
    <derivirana_varijabla naziv="DomainObject.Predmet.ProtuStrankaListFormatedOIB_1">
      <item>DURABILIS, društvo s ograničenom odgovornošću za trgovinu i usluge, OIB 84277497081</item>
    </derivirana_varijabla>
  </DomainObject.Predmet.ProtuStrankaListFormatedOIB>
  <DomainObject.Predmet.ProtuStrankaListFormatedWithAdress>
    <izvorni_sadrzaj>
      <item>DURABILIS, društvo s ograničenom odgovornošću za trgovinu i usluge, Glavina Donja 434, 21260 Glavina Donja</item>
    </izvorni_sadrzaj>
    <derivirana_varijabla naziv="DomainObject.Predmet.ProtuStrankaListFormatedWithAdress_1">
      <item>DURABILIS, društvo s ograničenom odgovornošću za trgovinu i usluge, Glavina Donja 434, 21260 Glavina Donja</item>
    </derivirana_varijabla>
  </DomainObject.Predmet.ProtuStrankaListFormatedWithAdress>
  <DomainObject.Predmet.ProtuStrankaListFormatedWithAdressOIB>
    <izvorni_sadrzaj>
      <item>DURABILIS, društvo s ograničenom odgovornošću za trgovinu i usluge, OIB 84277497081, Glavina Donja 434, 21260 Glavina Donja</item>
    </izvorni_sadrzaj>
    <derivirana_varijabla naziv="DomainObject.Predmet.ProtuStrankaListFormatedWithAdressOIB_1">
      <item>DURABILIS, društvo s ograničenom odgovornošću za trgovinu i usluge, OIB 84277497081, Glavina Donja 434, 21260 Glavina Donja</item>
    </derivirana_varijabla>
  </DomainObject.Predmet.ProtuStrankaListFormatedWithAdressOIB>
  <DomainObject.Predmet.ProtuStrankaListNazivFormated>
    <izvorni_sadrzaj>
      <item>DURABILIS, društvo s ograničenom odgovornošću za trgovinu i usluge</item>
    </izvorni_sadrzaj>
    <derivirana_varijabla naziv="DomainObject.Predmet.ProtuStrankaListNazivFormated_1">
      <item>DURABILIS, društvo s ograničenom odgovornošću za trgovinu i usluge</item>
    </derivirana_varijabla>
  </DomainObject.Predmet.ProtuStrankaListNazivFormated>
  <DomainObject.Predmet.ProtuStrankaListNazivFormatedOIB>
    <izvorni_sadrzaj>
      <item>DURABILIS, društvo s ograničenom odgovornošću za trgovinu i usluge, OIB 84277497081</item>
    </izvorni_sadrzaj>
    <derivirana_varijabla naziv="DomainObject.Predmet.ProtuStrankaListNazivFormatedOIB_1">
      <item>DURABILIS, društvo s ograničenom odgovornošću za trgovinu i usluge, OIB 84277497081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DURABILIS, društvo s ograničenom odgovornošću za trgovinu i usluge</izvorni_sadrzaj>
    <derivirana_varijabla naziv="DomainObject.Predmet.ProtustrankaIDrugi_1">DURABILIS,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DURABILIS, društvo s ograničenom odgovornošću za trgovinu i usluge, OIB 84277497081, Glavina Donja 434, 21260 Glavina Donja</izvorni_sadrzaj>
    <derivirana_varijabla naziv="DomainObject.Predmet.ProtustrankaIDrugiAdressOIB_1">DURABILIS, društvo s ograničenom odgovornošću za trgovinu i usluge, OIB 84277497081, Glavina Donja 434,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2016.</izvorni_sadrzaj>
    <derivirana_varijabla naziv="DomainObject.Predmet.OdlukaRjesenje.DatumDonosenjaOdluke_1">28.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St-637/2016-7</izvorni_sadrzaj>
    <derivirana_varijabla naziv="DomainObject.Predmet.OdlukaRjesenje.Oznaka_1">St-637/2016-7</derivirana_varijabla>
  </DomainObject.Predmet.OdlukaRjesenje.Oznaka>
  <DomainObject.Predmet.SudioniciListNaziv>
    <izvorni_sadrzaj>
      <item>DURABILIS, društvo s ograničenom odgovornošću za trgovinu i usluge</item>
      <item>FINANCIJSKA AGENCIJA, RC SPLIT</item>
    </izvorni_sadrzaj>
    <derivirana_varijabla naziv="DomainObject.Predmet.SudioniciListNaziv_1">
      <item>DURABILIS, društvo s ograničenom odgovornošću za trgovinu i usluge</item>
      <item>FINANCIJSKA AGENCIJA, RC SPLIT</item>
    </derivirana_varijabla>
  </DomainObject.Predmet.SudioniciListNaziv>
  <DomainObject.Predmet.SudioniciListAdressOIB>
    <izvorni_sadrzaj>
      <item>DURABILIS, društvo s ograničenom odgovornošću za trgovinu i usluge, OIB 84277497081, Glavina Donja 434,21260 Glavina Donja</item>
      <item>FINANCIJSKA AGENCIJA, RC SPLIT, OIB 85821130368, Mažuranićevo šetalište 24 b,21000 Split</item>
    </izvorni_sadrzaj>
    <derivirana_varijabla naziv="DomainObject.Predmet.SudioniciListAdressOIB_1">
      <item>DURABILIS, društvo s ograničenom odgovornošću za trgovinu i usluge, OIB 84277497081, Glavina Donja 434,21260 Glavina Donja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84277497081</item>
      <item>, OIB 85821130368</item>
    </izvorni_sadrzaj>
    <derivirana_varijabla naziv="DomainObject.Predmet.SudioniciListNazivOIB_1">
      <item>, OIB 84277497081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2817</properties:Characters>
  <properties:Lines>72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2016-12-20T11:34:00Z</dcterms:created>
  <dc:creator>Katarina Mikulić</dc:creator>
  <cp:lastModifiedBy>Goran Radanović</cp:lastModifiedBy>
  <cp:lastPrinted>2016-12-01T12:12:00Z</cp:lastPrinted>
  <dcterms:modified xmlns:xsi="http://www.w3.org/2001/XMLSchema-instance" xsi:type="dcterms:W3CDTF">2016-12-21T11:07:00Z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