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726d" w14:paraId="451726d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E60F68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EA3A6F">
        <w:rPr>
          <w:rFonts w:cs="Times New Roman"/>
        </w:rPr>
        <w:t>ZADRUGA ZA PRUŽANJE USLUGA U SPORTU I REKREACIJI M-SPORT, OIB 36774011708, Đurđevac, Trg Svetog Jurja 4,</w:t>
      </w:r>
      <w:r w:rsidRPr="00BA3155">
        <w:rPr>
          <w:rFonts w:cs="Times New Roman"/>
        </w:rPr>
        <w:t xml:space="preserve"> dana </w:t>
      </w:r>
      <w:r w:rsidR="00EA3A6F">
        <w:rPr>
          <w:rFonts w:cs="Times New Roman"/>
        </w:rPr>
        <w:t>10.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EA3A6F">
        <w:rPr>
          <w:rFonts w:cs="Times New Roman"/>
        </w:rPr>
        <w:t>ZADRUGA ZA PRUŽANJE USLUGA U SPORTU I REKREACIJI M-SPORT, OIB 36774011708, Đurđevac, Trg Svetog Jurja 4</w:t>
      </w:r>
      <w:r w:rsidRPr="00BA3155">
        <w:rPr>
          <w:rFonts w:cs="Times New Roman"/>
        </w:rPr>
        <w:t xml:space="preserve">, s danom </w:t>
      </w:r>
      <w:r w:rsidR="00EA3A6F">
        <w:rPr>
          <w:rFonts w:cs="Times New Roman"/>
        </w:rPr>
        <w:t>10. ožujka 2016.</w:t>
      </w:r>
      <w:r>
        <w:rPr>
          <w:rFonts w:cs="Times New Roman"/>
        </w:rPr>
        <w:t xml:space="preserve"> u  </w:t>
      </w:r>
      <w:r w:rsidR="00EA3A6F">
        <w:rPr>
          <w:rFonts w:cs="Times New Roman"/>
        </w:rPr>
        <w:t>13,00</w:t>
      </w:r>
      <w:r w:rsidRPr="00BA3155">
        <w:rPr>
          <w:rFonts w:cs="Times New Roman"/>
        </w:rPr>
        <w:t xml:space="preserve"> sati.</w:t>
      </w:r>
    </w:p>
    <w:p w:rsidRDefault="00EA3A6F" w:rsidP="00BA3155" w:rsidR="00EA3A6F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EA3A6F">
        <w:rPr>
          <w:rFonts w:cs="Times New Roman"/>
        </w:rPr>
        <w:t>ZADRUGA ZA PRUŽANJE USLUGA U SPORTU I REKREACIJI M-SPORT, OIB 36774011708, Đurđevac, Trg Svetog Jurja 4</w:t>
      </w:r>
      <w:r w:rsidRPr="00BA3155">
        <w:rPr>
          <w:rFonts w:cs="Times New Roman"/>
        </w:rPr>
        <w:t>.</w:t>
      </w:r>
    </w:p>
    <w:p w:rsidRDefault="00EA3A6F" w:rsidP="00BA3155" w:rsidR="00EA3A6F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EA3A6F">
        <w:rPr>
          <w:rFonts w:cs="Times New Roman"/>
        </w:rPr>
        <w:t>Ivan Hudoletnjak, OIB 80924395653, iz Ivanca, Zavojna ulica 3</w:t>
      </w:r>
      <w:r w:rsidRPr="00BA3155">
        <w:rPr>
          <w:rFonts w:cs="Times New Roman"/>
        </w:rPr>
        <w:t xml:space="preserve">. </w:t>
      </w:r>
    </w:p>
    <w:p w:rsidRDefault="00EA3A6F" w:rsidP="00BA3155" w:rsidR="00EA3A6F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EA3A6F" w:rsidP="00BA3155" w:rsidR="00EA3A6F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EA3A6F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 w:rsidR="00EA3A6F">
        <w:rPr>
          <w:rFonts w:cs="Times New Roman"/>
        </w:rPr>
        <w:t xml:space="preserve"> ZADRUGA ZA PRUŽANJE USLUGA U SPORTU I REKREACIJI M-SPORT, OIB 36774011708, Đurđevac, Trg Svetog Jurja 4</w:t>
      </w:r>
      <w:r w:rsidRPr="00BA3155">
        <w:rPr>
          <w:rFonts w:cs="Times New Roman"/>
        </w:rPr>
        <w:t xml:space="preserve">, bit će brisan </w:t>
      </w:r>
      <w:r w:rsidRPr="00EA3A6F">
        <w:rPr>
          <w:rFonts w:cs="Times New Roman"/>
        </w:rPr>
        <w:t>iz sudskog registra.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EA3A6F" w:rsidP="00BA3155" w:rsidR="00EA3A6F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EA3A6F">
        <w:rPr>
          <w:rFonts w:cs="Times New Roman"/>
        </w:rPr>
        <w:t xml:space="preserve">23. studenoga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EA3A6F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</w:t>
      </w:r>
      <w:r w:rsidRPr="00BA3155">
        <w:rPr>
          <w:rFonts w:cs="Times New Roman"/>
        </w:rP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EA3A6F">
        <w:rPr>
          <w:rFonts w:cs="Times New Roman"/>
        </w:rPr>
        <w:t>10. ožujka 2016.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EA3A6F" w:rsidP="00BA3155" w:rsidR="00EA3A6F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E60F68">
        <w:rPr>
          <w:rFonts w:cs="Times New Roman"/>
        </w:rPr>
        <w:t>, v. r.</w:t>
      </w:r>
    </w:p>
    <w:p w:rsidRDefault="00EA3A6F" w:rsidP="00BA3155" w:rsidR="00EA3A6F">
      <w:pPr>
        <w:spacing w:after="0"/>
        <w:rPr>
          <w:rFonts w:cs="Times New Roman"/>
        </w:rPr>
      </w:pPr>
    </w:p>
    <w:p w:rsidRDefault="00E60F68" w:rsidP="00E60F68" w:rsidR="00E60F68">
      <w:pPr>
        <w:spacing w:after="0"/>
        <w:jc w:val="right"/>
        <w:rPr>
          <w:rFonts w:cs="Times New Roman"/>
        </w:rPr>
      </w:pPr>
    </w:p>
    <w:p w:rsidRDefault="00E60F68" w:rsidP="00E60F68" w:rsidR="00E60F68">
      <w:pPr>
        <w:spacing w:after="0"/>
        <w:jc w:val="right"/>
        <w:rPr>
          <w:rFonts w:cs="Times New Roman"/>
        </w:rPr>
      </w:pPr>
    </w:p>
    <w:p w:rsidRDefault="00EA3A6F" w:rsidP="00BA3155" w:rsidR="00EA3A6F">
      <w:pPr>
        <w:spacing w:after="0"/>
        <w:rPr>
          <w:rFonts w:cs="Times New Roman"/>
        </w:rPr>
      </w:pPr>
    </w:p>
    <w:p w:rsidRDefault="00EA3A6F" w:rsidP="00BA3155" w:rsidR="00EA3A6F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EA3A6F">
        <w:rPr>
          <w:rFonts w:cs="Times New Roman"/>
        </w:rPr>
        <w:t>ZADRUGA ZA PRUŽANJE USLUGA U SPORTU I REKREACIJI M-SPORT,  Đurđevac, Trg Svetog Jurja 4</w:t>
      </w:r>
    </w:p>
    <w:p w:rsidRDefault="00EA3A6F" w:rsidP="00BA3155" w:rsidR="00BA3155" w:rsidRPr="00EA3A6F">
      <w:pPr>
        <w:numPr>
          <w:ilvl w:val="0"/>
          <w:numId w:val="2"/>
        </w:numPr>
        <w:spacing w:after="0"/>
        <w:rPr>
          <w:rFonts w:cs="Times New Roman"/>
        </w:rPr>
      </w:pPr>
      <w:r w:rsidRPr="00EA3A6F">
        <w:rPr>
          <w:rFonts w:cs="Times New Roman"/>
        </w:rPr>
        <w:t>Upravitelj zadruge</w:t>
      </w:r>
      <w:r w:rsidR="00BA3155" w:rsidRPr="00EA3A6F">
        <w:rPr>
          <w:rFonts w:cs="Times New Roman"/>
        </w:rPr>
        <w:t xml:space="preserve"> dužnika, </w:t>
      </w:r>
      <w:r w:rsidRPr="00EA3A6F">
        <w:rPr>
          <w:rFonts w:cs="Times New Roman"/>
        </w:rPr>
        <w:t>Mario Lončarić, Đurđevac, Trg Svetog Jurja 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EA3A6F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EA3A6F">
        <w:rPr>
          <w:rFonts w:cs="Times New Roman"/>
        </w:rPr>
        <w:t>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EA3A6F">
        <w:rPr>
          <w:rFonts w:cs="Times New Roman"/>
        </w:rPr>
        <w:t>Ivan Hudoletnjak, Ivanec, Zvojna ulica 3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EA3A6F" w:rsidP="00BA3155" w:rsidR="00EA3A6F" w:rsidRP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Kal. 20 dana </w:t>
      </w:r>
    </w:p>
    <w:sectPr w:rsidSect="00E60F68" w:rsidR="00EA3A6F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655" w:rsidP="00BA3155" w:rsidR="00EA3655">
      <w:pPr>
        <w:spacing w:after="0"/>
      </w:pPr>
      <w:r>
        <w:separator/>
      </w:r>
    </w:p>
  </w:endnote>
  <w:endnote w:id="0" w:type="continuationSeparator">
    <w:p w:rsidRDefault="00EA3655" w:rsidP="00BA3155" w:rsidR="00EA36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F68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655" w:rsidP="00BA3155" w:rsidR="00EA3655">
      <w:pPr>
        <w:spacing w:after="0"/>
      </w:pPr>
      <w:r>
        <w:separator/>
      </w:r>
    </w:p>
  </w:footnote>
  <w:footnote w:id="0" w:type="continuationSeparator">
    <w:p w:rsidRDefault="00EA3655" w:rsidP="00BA3155" w:rsidR="00EA365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EA3A6F">
      <w:t>883/15-5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EA3A6F">
      <w:t>883/15-5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B1ACB"/>
    <w:rsid w:val="00443F39"/>
    <w:rsid w:val="00521255"/>
    <w:rsid w:val="00535974"/>
    <w:rsid w:val="0057362D"/>
    <w:rsid w:val="007D392C"/>
    <w:rsid w:val="00876900"/>
    <w:rsid w:val="00B63FE2"/>
    <w:rsid w:val="00B72CD2"/>
    <w:rsid w:val="00BA3155"/>
    <w:rsid w:val="00D12B3F"/>
    <w:rsid w:val="00D463E2"/>
    <w:rsid w:val="00DF5515"/>
    <w:rsid w:val="00E31D2D"/>
    <w:rsid w:val="00E60F68"/>
    <w:rsid w:val="00EA3655"/>
    <w:rsid w:val="00EA3A6F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E60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F6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E60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F6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St-883/2015</izvorni_sadrzaj>
    <derivirana_varijabla naziv="DomainObject.Predmet.OznakaBroj_1">St-883/2015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PRUŽANJE USLUGA U SPORTU I REKREACIJI M-SPORT</izvorni_sadrzaj>
    <derivirana_varijabla naziv="DomainObject.Predmet.ProtustrankaFormated_1">  ZADRUGA ZA PRUŽANJE USLUGA U SPORTU I REKREACIJI M-SPORT</derivirana_varijabla>
  </DomainObject.Predmet.ProtustrankaFormated>
  <DomainObject.Predmet.ProtustrankaFormatedOIB>
    <izvorni_sadrzaj>  ZADRUGA ZA PRUŽANJE USLUGA U SPORTU I REKREACIJI M-SPORT, OIB 36774011708</izvorni_sadrzaj>
    <derivirana_varijabla naziv="DomainObject.Predmet.ProtustrankaFormatedOIB_1">  ZADRUGA ZA PRUŽANJE USLUGA U SPORTU I REKREACIJI M-SPORT, OIB 36774011708</derivirana_varijabla>
  </DomainObject.Predmet.ProtustrankaFormatedOIB>
  <DomainObject.Predmet.ProtustrankaFormatedWithAdress>
    <izvorni_sadrzaj> ZADRUGA ZA PRUŽANJE USLUGA U SPORTU I REKREACIJI M-SPORT, Trg Svetog Jurja 4, 48350 Đurđevac</izvorni_sadrzaj>
    <derivirana_varijabla naziv="DomainObject.Predmet.ProtustrankaFormatedWithAdress_1"> ZADRUGA ZA PRUŽANJE USLUGA U SPORTU I REKREACIJI M-SPORT, Trg Svetog Jurja 4, 48350 Đurđevac</derivirana_varijabla>
  </DomainObject.Predmet.ProtustrankaFormatedWithAdress>
  <DomainObject.Predmet.ProtustrankaFormatedWithAdressOIB>
    <izvorni_sadrzaj> ZADRUGA ZA PRUŽANJE USLUGA U SPORTU I REKREACIJI M-SPORT, OIB 36774011708, Trg Svetog Jurja 4, 48350 Đurđevac</izvorni_sadrzaj>
    <derivirana_varijabla naziv="DomainObject.Predmet.ProtustrankaFormatedWithAdressOIB_1"> ZADRUGA ZA PRUŽANJE USLUGA U SPORTU I REKREACIJI M-SPORT, OIB 36774011708, Trg Svetog Jurja 4, 48350 Đurđevac</derivirana_varijabla>
  </DomainObject.Predmet.ProtustrankaFormatedWithAdressOIB>
  <DomainObject.Predmet.ProtustrankaWithAdress>
    <izvorni_sadrzaj>ZADRUGA ZA PRUŽANJE USLUGA U SPORTU I REKREACIJI M-SPORT Trg Svetog Jurja 4, 48350 Đurđevac</izvorni_sadrzaj>
    <derivirana_varijabla naziv="DomainObject.Predmet.ProtustrankaWithAdress_1">ZADRUGA ZA PRUŽANJE USLUGA U SPORTU I REKREACIJI M-SPORT Trg Svetog Jurja 4, 48350 Đurđevac</derivirana_varijabla>
  </DomainObject.Predmet.ProtustrankaWithAdress>
  <DomainObject.Predmet.ProtustrankaWithAdressOIB>
    <izvorni_sadrzaj>ZADRUGA ZA PRUŽANJE USLUGA U SPORTU I REKREACIJI M-SPORT, OIB 36774011708, Trg Svetog Jurja 4, 48350 Đurđevac</izvorni_sadrzaj>
    <derivirana_varijabla naziv="DomainObject.Predmet.ProtustrankaWithAdressOIB_1">ZADRUGA ZA PRUŽANJE USLUGA U SPORTU I REKREACIJI M-SPORT, OIB 36774011708, Trg Svetog Jurja 4, 48350 Đurđevac</derivirana_varijabla>
  </DomainObject.Predmet.ProtustrankaWithAdressOIB>
  <DomainObject.Predmet.ProtustrankaNazivFormated>
    <izvorni_sadrzaj>ZADRUGA ZA PRUŽANJE USLUGA U SPORTU I REKREACIJI M-SPORT</izvorni_sadrzaj>
    <derivirana_varijabla naziv="DomainObject.Predmet.ProtustrankaNazivFormated_1">ZADRUGA ZA PRUŽANJE USLUGA U SPORTU I REKREACIJI M-SPORT</derivirana_varijabla>
  </DomainObject.Predmet.ProtustrankaNazivFormated>
  <DomainObject.Predmet.ProtustrankaNazivFormatedOIB>
    <izvorni_sadrzaj>ZADRUGA ZA PRUŽANJE USLUGA U SPORTU I REKREACIJI M-SPORT, OIB 36774011708</izvorni_sadrzaj>
    <derivirana_varijabla naziv="DomainObject.Predmet.ProtustrankaNazivFormatedOIB_1">ZADRUGA ZA PRUŽANJE USLUGA U SPORTU I REKREACIJI M-SPORT, OIB 36774011708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9671.17</izvorni_sadrzaj>
    <derivirana_varijabla naziv="DomainObject.Predmet.TrenutnaVrijednost_1">9671.17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ZA PRUŽANJE USLUGA U SPORTU I REKREACIJI M-SPORT</item>
    </izvorni_sadrzaj>
    <derivirana_varijabla naziv="DomainObject.Predmet.ProtuStrankaListFormated_1">
      <item>ZADRUGA ZA PRUŽANJE USLUGA U SPORTU I REKREACIJI M-SPORT</item>
    </derivirana_varijabla>
  </DomainObject.Predmet.ProtuStrankaListFormated>
  <DomainObject.Predmet.ProtuStrankaListFormatedOIB>
    <izvorni_sadrzaj>
      <item>ZADRUGA ZA PRUŽANJE USLUGA U SPORTU I REKREACIJI M-SPORT, OIB 36774011708</item>
    </izvorni_sadrzaj>
    <derivirana_varijabla naziv="DomainObject.Predmet.ProtuStrankaListFormatedOIB_1">
      <item>ZADRUGA ZA PRUŽANJE USLUGA U SPORTU I REKREACIJI M-SPORT, OIB 36774011708</item>
    </derivirana_varijabla>
  </DomainObject.Predmet.ProtuStrankaListFormatedOIB>
  <DomainObject.Predmet.ProtuStrankaListFormatedWithAdress>
    <izvorni_sadrzaj>
      <item>ZADRUGA ZA PRUŽANJE USLUGA U SPORTU I REKREACIJI M-SPORT, Trg Svetog Jurja 4, 48350 Đurđevac</item>
    </izvorni_sadrzaj>
    <derivirana_varijabla naziv="DomainObject.Predmet.ProtuStrankaListFormatedWithAdress_1">
      <item>ZADRUGA ZA PRUŽANJE USLUGA U SPORTU I REKREACIJI M-SPORT, Trg Svetog Jurja 4, 48350 Đurđevac</item>
    </derivirana_varijabla>
  </DomainObject.Predmet.ProtuStrankaListFormatedWithAdress>
  <DomainObject.Predmet.ProtuStrankaListFormatedWithAdressOIB>
    <izvorni_sadrzaj>
      <item>ZADRUGA ZA PRUŽANJE USLUGA U SPORTU I REKREACIJI M-SPORT, OIB 36774011708, Trg Svetog Jurja 4, 48350 Đurđevac</item>
    </izvorni_sadrzaj>
    <derivirana_varijabla naziv="DomainObject.Predmet.ProtuStrankaListFormatedWithAdressOIB_1">
      <item>ZADRUGA ZA PRUŽANJE USLUGA U SPORTU I REKREACIJI M-SPORT, OIB 36774011708, Trg Svetog Jurja 4, 48350 Đurđevac</item>
    </derivirana_varijabla>
  </DomainObject.Predmet.ProtuStrankaListFormatedWithAdressOIB>
  <DomainObject.Predmet.ProtuStrankaListNazivFormated>
    <izvorni_sadrzaj>
      <item>ZADRUGA ZA PRUŽANJE USLUGA U SPORTU I REKREACIJI M-SPORT</item>
    </izvorni_sadrzaj>
    <derivirana_varijabla naziv="DomainObject.Predmet.ProtuStrankaListNazivFormated_1">
      <item>ZADRUGA ZA PRUŽANJE USLUGA U SPORTU I REKREACIJI M-SPORT</item>
    </derivirana_varijabla>
  </DomainObject.Predmet.ProtuStrankaListNazivFormated>
  <DomainObject.Predmet.ProtuStrankaListNazivFormatedOIB>
    <izvorni_sadrzaj>
      <item>ZADRUGA ZA PRUŽANJE USLUGA U SPORTU I REKREACIJI M-SPORT, OIB 36774011708</item>
    </izvorni_sadrzaj>
    <derivirana_varijabla naziv="DomainObject.Predmet.ProtuStrankaListNazivFormatedOIB_1">
      <item>ZADRUGA ZA PRUŽANJE USLUGA U SPORTU I REKREACIJI M-SPORT, OIB 36774011708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ZA PRUŽANJE USLUGA U SPORTU I REKREACIJI M-SPORT</izvorni_sadrzaj>
    <derivirana_varijabla naziv="DomainObject.Predmet.ProtustrankaIDrugi_1">ZADRUGA ZA PRUŽANJE USLUGA U SPORTU I REKREACIJI M-SPORT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ZA PRUŽANJE USLUGA U SPORTU I REKREACIJI M-SPORT, OIB 36774011708, Trg Svetog Jurja 4, 48350 Đurđevac</izvorni_sadrzaj>
    <derivirana_varijabla naziv="DomainObject.Predmet.ProtustrankaIDrugiAdressOIB_1">ZADRUGA ZA PRUŽANJE USLUGA U SPORTU I REKREACIJI M-SPORT, OIB 36774011708, Trg Svetog Jurja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ZA PRUŽANJE USLUGA U SPORTU I REKREACIJI M-SPORT</item>
      <item>E-oglasna ploča</item>
      <item>Sudski registar</item>
    </izvorni_sadrzaj>
    <derivirana_varijabla naziv="DomainObject.Predmet.SudioniciListNaziv_1">
      <item>Financijska agencija</item>
      <item>ZADRUGA ZA PRUŽANJE USLUGA U SPORTU I REKREACIJI M-SPORT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ZADRUGA ZA PRUŽANJE USLUGA U SPORTU I REKREACIJI M-SPORT, OIB 36774011708, Trg Svetog Jurja 4,48350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ZADRUGA ZA PRUŽANJE USLUGA U SPORTU I REKREACIJI M-SPORT, OIB 36774011708, Trg Svetog Jurja 4,48350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36774011708</item>
      <item>, OIB null</item>
      <item>, OIB null</item>
    </izvorni_sadrzaj>
    <derivirana_varijabla naziv="DomainObject.Predmet.SudioniciListNazivOIB_1">
      <item>, OIB 85821130368</item>
      <item>, OIB 36774011708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2896</properties:Characters>
  <properties:Lines>85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2016-03-09T11:48:00Z</dcterms:created>
  <dc:creator>Ljubica Makovec</dc:creator>
  <cp:lastModifiedBy>Ljubica Makovec</cp:lastModifiedBy>
  <cp:lastPrinted>2016-03-10T07:40:00Z</cp:lastPrinted>
  <dcterms:modified xmlns:xsi="http://www.w3.org/2001/XMLSchema-instance" xsi:type="dcterms:W3CDTF">2016-03-10T07:40:00Z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