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C73198" w14:paraId="b4b0ca6" w14:textId="b4b0ca6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C73198">
        <w:rPr>
          <w:sz w:val="24"/>
          <w:szCs w:val="24"/>
          <w:lang w:val="pt-BR"/>
        </w:rPr>
        <w:t>-206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F57C9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683A0B">
        <w:rPr>
          <w:sz w:val="24"/>
          <w:szCs w:val="24"/>
        </w:rPr>
        <w:t xml:space="preserve">Danijela Šutića iz </w:t>
      </w:r>
      <w:r w:rsidR="003A556C">
        <w:rPr>
          <w:sz w:val="24"/>
          <w:szCs w:val="24"/>
        </w:rPr>
        <w:t>Zagreba, Horvaćanska cesta 53,</w:t>
      </w:r>
      <w:r w:rsidR="007F57C9">
        <w:rPr>
          <w:sz w:val="24"/>
          <w:szCs w:val="24"/>
        </w:rPr>
        <w:t xml:space="preserve"> OIB: 67024076396, broj: HR722340009</w:t>
      </w:r>
      <w:r w:rsidR="008F6208">
        <w:rPr>
          <w:sz w:val="24"/>
          <w:szCs w:val="24"/>
        </w:rPr>
        <w:t>3103922109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E353CD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1E7693">
        <w:rPr>
          <w:sz w:val="24"/>
          <w:szCs w:val="24"/>
        </w:rPr>
        <w:t>Danijel Šutić</w:t>
      </w:r>
      <w:r w:rsidRPr="001E7693" w:rsidR="00502C24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Pr="001E7693" w:rsidR="001E7693">
        <w:rPr>
          <w:sz w:val="24"/>
          <w:szCs w:val="24"/>
        </w:rPr>
        <w:t>Danijel Šutić</w:t>
      </w:r>
      <w:r w:rsidRPr="000625B3"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8F6208">
        <w:rPr>
          <w:sz w:val="24"/>
          <w:szCs w:val="24"/>
        </w:rPr>
        <w:t>zahtjevu za povrat novčanih sredstava (l. 749.-751.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="00142126">
        <w:rPr>
          <w:sz w:val="24"/>
          <w:szCs w:val="24"/>
        </w:rPr>
        <w:t>19. kolovoz</w:t>
      </w:r>
      <w:r w:rsidRPr="009454EC" w:rsidR="009454EC">
        <w:rPr>
          <w:sz w:val="24"/>
          <w:szCs w:val="24"/>
        </w:rPr>
        <w:t xml:space="preserve"> 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smartTag w:uri="urn:schemas-microsoft-com:office:smarttags" w:element="PersonName">
        <w:r w:rsidRPr="002A3429" w:rsidR="00720596">
          <w:rPr>
            <w:sz w:val="24"/>
            <w:szCs w:val="24"/>
          </w:rPr>
          <w:t>Gordan Zubak</w:t>
        </w:r>
      </w:smartTag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142126" w:rsidP="00400817" w:rsidRDefault="00142126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Pr="00400817" w:rsidR="00142126" w:rsidP="00400817" w:rsidRDefault="00142126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142126" w:rsidRDefault="009E33A3">
      <w:pPr>
        <w:pStyle w:val="Odlomakpopisa"/>
        <w:jc w:val="both"/>
        <w:rPr>
          <w:sz w:val="24"/>
          <w:szCs w:val="24"/>
        </w:rPr>
      </w:pPr>
    </w:p>
    <w:p w:rsidRPr="009E33A3" w:rsidR="00142126" w:rsidP="00142126" w:rsidRDefault="00142126">
      <w:pPr>
        <w:pStyle w:val="Odlomakpopisa"/>
        <w:jc w:val="both"/>
        <w:rPr>
          <w:sz w:val="24"/>
          <w:szCs w:val="24"/>
        </w:rPr>
      </w:pPr>
    </w:p>
    <w:sectPr w:rsidRPr="009E33A3" w:rsidR="001421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42126"/>
    <w:rsid w:val="001E7693"/>
    <w:rsid w:val="002248AC"/>
    <w:rsid w:val="002A3429"/>
    <w:rsid w:val="002D62D4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556C"/>
    <w:rsid w:val="003A73AE"/>
    <w:rsid w:val="003C54AE"/>
    <w:rsid w:val="003D4067"/>
    <w:rsid w:val="003D56DA"/>
    <w:rsid w:val="003F0353"/>
    <w:rsid w:val="004117EE"/>
    <w:rsid w:val="00434E43"/>
    <w:rsid w:val="0045349E"/>
    <w:rsid w:val="00457301"/>
    <w:rsid w:val="00463006"/>
    <w:rsid w:val="004901CE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3A0B"/>
    <w:rsid w:val="00684F98"/>
    <w:rsid w:val="006C149F"/>
    <w:rsid w:val="00704D47"/>
    <w:rsid w:val="00707F55"/>
    <w:rsid w:val="00720596"/>
    <w:rsid w:val="00731C0D"/>
    <w:rsid w:val="00776C6D"/>
    <w:rsid w:val="007B1CD9"/>
    <w:rsid w:val="007B2F69"/>
    <w:rsid w:val="007C08F1"/>
    <w:rsid w:val="007C516D"/>
    <w:rsid w:val="007D633B"/>
    <w:rsid w:val="007E0496"/>
    <w:rsid w:val="007F57C9"/>
    <w:rsid w:val="00801E56"/>
    <w:rsid w:val="00832234"/>
    <w:rsid w:val="00883B8D"/>
    <w:rsid w:val="00890658"/>
    <w:rsid w:val="008A286D"/>
    <w:rsid w:val="008E7932"/>
    <w:rsid w:val="008F6208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B66FD"/>
    <w:rsid w:val="00AD7D71"/>
    <w:rsid w:val="00AE6F93"/>
    <w:rsid w:val="00B27A74"/>
    <w:rsid w:val="00B4513B"/>
    <w:rsid w:val="00B75C25"/>
    <w:rsid w:val="00B7625C"/>
    <w:rsid w:val="00B839F9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73198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17173"/>
    <w:rsid w:val="00E21DD2"/>
    <w:rsid w:val="00E353CD"/>
    <w:rsid w:val="00E5553E"/>
    <w:rsid w:val="00E57CA7"/>
    <w:rsid w:val="00E6270D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421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212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2126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212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212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12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12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1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1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St-5156/2015-204</izvorni_sadrzaj>
    <derivirana_varijabla naziv="DomainObject.PredzadnjaOdlukaIzPredmeta.Oznaka_1">St-5156/2015-204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197</properties:Words>
  <properties:Characters>980</properties:Characters>
  <properties:Lines>38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2019-08-19T11:28:00Z</dcterms:created>
  <dc:creator>nmarkovic</dc:creator>
  <cp:lastModifiedBy>Dijana Hadžić</cp:lastModifiedBy>
  <cp:lastPrinted>2019-08-19T13:22:00Z</cp:lastPrinted>
  <dcterms:modified xmlns:xsi="http://www.w3.org/2001/XMLSchema-instance" xsi:type="dcterms:W3CDTF">2019-08-19T13:22:00Z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(115. zaključak - vraćanje jamčevine Danijel Šutić.docx)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