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c1ad" w14:paraId="82bc1ad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A14684" w:rsidR="006534AF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 xml:space="preserve">MORSKA DOLINA j.d.o.o. za trgovinu i ugostiteljstvo, Šibenik, Stjepana Radića 70, OIB: 66839549884, povodom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zahtjeva Financijske agencije, Regionalnog centra Split, Podružnice Šibenik, Perivoj L. Marune 1, OIB: 85821130368 od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>10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>siječnja 2019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>21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>MORSKA DOLINA j.d.o.o. za trgovinu i ugostiteljstvo, Šibenik, Stjepana Radića 70, OIB: 66839549884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>21.326,49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A1468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Vladimir </w:t>
      </w:r>
      <w:proofErr w:type="spellStart"/>
      <w:r w:rsidR="00A14684">
        <w:rPr>
          <w:rFonts w:cs="Times New Roman" w:hAnsi="Times New Roman" w:ascii="Times New Roman"/>
          <w:color w:themeColor="text1" w:val="000000"/>
          <w:sz w:val="24"/>
          <w:szCs w:val="24"/>
        </w:rPr>
        <w:t>Ćelić</w:t>
      </w:r>
      <w:proofErr w:type="spellEnd"/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>21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77FBC" w:rsidP="00077FBC" w:rsidR="00077FBC" w:rsidRPr="00077FBC">
      <w:pPr>
        <w:tabs>
          <w:tab w:pos="709" w:val="left"/>
          <w:tab w:pos="9072" w:val="righ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077FBC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077FBC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077FBC"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</w:t>
      </w:r>
      <w:r w:rsidRPr="00077FB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077FBC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077FBC" w:rsidP="00077FBC" w:rsidR="00077FBC" w:rsidRPr="00077FBC">
      <w:pPr>
        <w:tabs>
          <w:tab w:pos="709" w:val="left"/>
          <w:tab w:pos="9072" w:val="righ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077FBC">
        <w:rPr>
          <w:rFonts w:cs="Times New Roman" w:hAnsi="Times New Roman" w:ascii="Times New Roman"/>
          <w:sz w:val="24"/>
          <w:szCs w:val="24"/>
        </w:rPr>
        <w:t xml:space="preserve">Kristina Njegovan                                                               </w:t>
      </w:r>
      <w:r w:rsidRPr="00077FBC"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77FBC">
        <w:rPr>
          <w:rFonts w:cs="Times New Roman" w:hAnsi="Times New Roman" w:ascii="Times New Roman"/>
          <w:sz w:val="24"/>
          <w:szCs w:val="24"/>
        </w:rPr>
        <w:t>Anamarija Kovačić Milković, v.r.</w:t>
      </w:r>
    </w:p>
    <w:p w:rsidRDefault="006534AF" w:rsidP="00077FBC" w:rsidR="006534AF" w:rsidRPr="00077F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7FBC">
        <w:rPr>
          <w:rFonts w:cs="Times New Roman" w:hAnsi="Times New Roman" w:ascii="Times New Roman"/>
          <w:sz w:val="24"/>
          <w:szCs w:val="24"/>
        </w:rPr>
        <w:tab/>
      </w:r>
      <w:r w:rsidRPr="00077FBC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F6DA4" w:rsidRPr="00077FB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534AF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794E" w:rsidP="006534AF" w:rsidR="001A794E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CD4B92">
      <w:pPr>
        <w:rPr>
          <w:rFonts w:cs="Times New Roman" w:hAnsi="Times New Roman" w:ascii="Times New Roman"/>
        </w:rPr>
      </w:pPr>
    </w:p>
    <w:sectPr w:rsidSect="008A1375" w:rsidR="00DB052E" w:rsidRPr="00CD4B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DF3F3E" w:rsidRPr="008A1375">
      <w:rPr>
        <w:rFonts w:cs="Times New Roman" w:hAnsi="Times New Roman" w:ascii="Times New Roman"/>
        <w:sz w:val="24"/>
        <w:szCs w:val="24"/>
      </w:rPr>
      <w:t>Poslovni broj: 6 St-</w:t>
    </w:r>
    <w:r w:rsidR="00A14684">
      <w:rPr>
        <w:rFonts w:cs="Times New Roman" w:hAnsi="Times New Roman" w:ascii="Times New Roman"/>
        <w:sz w:val="24"/>
        <w:szCs w:val="24"/>
      </w:rPr>
      <w:t>17/2019-5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FBC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077FBC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077FBC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077FBC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A14684">
      <w:rPr>
        <w:rFonts w:cs="Times New Roman" w:hAnsi="Times New Roman" w:ascii="Times New Roman"/>
        <w:sz w:val="24"/>
        <w:szCs w:val="24"/>
      </w:rPr>
      <w:t>17/2019-5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077FBC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5868B4"/>
    <w:rsid w:val="00614CDB"/>
    <w:rsid w:val="006534AF"/>
    <w:rsid w:val="006601D9"/>
    <w:rsid w:val="006E749A"/>
    <w:rsid w:val="007F7A44"/>
    <w:rsid w:val="008A1375"/>
    <w:rsid w:val="008C0048"/>
    <w:rsid w:val="00912DA0"/>
    <w:rsid w:val="00991487"/>
    <w:rsid w:val="00A14684"/>
    <w:rsid w:val="00A47AF9"/>
    <w:rsid w:val="00B30061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DF3F3E"/>
    <w:rsid w:val="00E20616"/>
    <w:rsid w:val="00EC7348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77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FB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7FB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7FB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7FB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77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FB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7FB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7FB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7FB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967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2019.</izvorni_sadrzaj>
    <derivirana_varijabla naziv="DomainObject.Predmet.DatumOsnivanja_1">10.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St-17/2019</izvorni_sadrzaj>
    <derivirana_varijabla naziv="DomainObject.Predmet.OznakaBroj_1">St-17/2019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MORSKA DOLINA j.d.o.o. za trgovinu i ugostiteljstvo</izvorni_sadrzaj>
    <derivirana_varijabla naziv="DomainObject.Predmet.ProtustrankaFormated_1">  MORSKA DOLINA j.d.o.o. za trgovinu i ugostiteljstvo</derivirana_varijabla>
  </DomainObject.Predmet.ProtustrankaFormated>
  <DomainObject.Predmet.ProtustrankaFormatedOIB>
    <izvorni_sadrzaj>  MORSKA DOLINA j.d.o.o. za trgovinu i ugostiteljstvo, OIB 66839549884</izvorni_sadrzaj>
    <derivirana_varijabla naziv="DomainObject.Predmet.ProtustrankaFormatedOIB_1">  MORSKA DOLINA j.d.o.o. za trgovinu i ugostiteljstvo, OIB 66839549884</derivirana_varijabla>
  </DomainObject.Predmet.ProtustrankaFormatedOIB>
  <DomainObject.Predmet.ProtustrankaFormatedWithAdress>
    <izvorni_sadrzaj> MORSKA DOLINA j.d.o.o. za trgovinu i ugostiteljstvo, Stjepana Radića 70, 22000 Šibenik</izvorni_sadrzaj>
    <derivirana_varijabla naziv="DomainObject.Predmet.ProtustrankaFormatedWithAdress_1"> MORSKA DOLINA j.d.o.o. za trgovinu i ugostiteljstvo, Stjepana Radića 70, 22000 Šibenik</derivirana_varijabla>
  </DomainObject.Predmet.ProtustrankaFormatedWithAdress>
  <DomainObject.Predmet.ProtustrankaFormatedWithAdressOIB>
    <izvorni_sadrzaj> MORSKA DOLINA j.d.o.o. za trgovinu i ugostiteljstvo, OIB 66839549884, Stjepana Radića 70, 22000 Šibenik</izvorni_sadrzaj>
    <derivirana_varijabla naziv="DomainObject.Predmet.ProtustrankaFormatedWithAdressOIB_1"> MORSKA DOLINA j.d.o.o. za trgovinu i ugostiteljstvo, OIB 66839549884, Stjepana Radića 70, 22000 Šibenik</derivirana_varijabla>
  </DomainObject.Predmet.ProtustrankaFormatedWithAdressOIB>
  <DomainObject.Predmet.ProtustrankaWithAdress>
    <izvorni_sadrzaj>MORSKA DOLINA j.d.o.o. za trgovinu i ugostiteljstvo Stjepana Radića 70, 22000 Šibenik</izvorni_sadrzaj>
    <derivirana_varijabla naziv="DomainObject.Predmet.ProtustrankaWithAdress_1">MORSKA DOLINA j.d.o.o. za trgovinu i ugostiteljstvo Stjepana Radića 70, 22000 Šibenik</derivirana_varijabla>
  </DomainObject.Predmet.ProtustrankaWithAdress>
  <DomainObject.Predmet.ProtustrankaWithAdressOIB>
    <izvorni_sadrzaj>MORSKA DOLINA j.d.o.o. za trgovinu i ugostiteljstvo, OIB 66839549884, Stjepana Radića 70, 22000 Šibenik</izvorni_sadrzaj>
    <derivirana_varijabla naziv="DomainObject.Predmet.ProtustrankaWithAdressOIB_1">MORSKA DOLINA j.d.o.o. za trgovinu i ugostiteljstvo, OIB 66839549884, Stjepana Radića 70, 22000 Šibenik</derivirana_varijabla>
  </DomainObject.Predmet.ProtustrankaWithAdressOIB>
  <DomainObject.Predmet.ProtustrankaNazivFormated>
    <izvorni_sadrzaj>MORSKA DOLINA j.d.o.o. za trgovinu i ugostiteljstvo</izvorni_sadrzaj>
    <derivirana_varijabla naziv="DomainObject.Predmet.ProtustrankaNazivFormated_1">MORSKA DOLINA j.d.o.o. za trgovinu i ugostiteljstvo</derivirana_varijabla>
  </DomainObject.Predmet.ProtustrankaNazivFormated>
  <DomainObject.Predmet.ProtustrankaNazivFormatedOIB>
    <izvorni_sadrzaj>MORSKA DOLINA j.d.o.o. za trgovinu i ugostiteljstvo, OIB 66839549884</izvorni_sadrzaj>
    <derivirana_varijabla naziv="DomainObject.Predmet.ProtustrankaNazivFormatedOIB_1">MORSKA DOLINA j.d.o.o. za trgovinu i ugostiteljstvo, OIB 66839549884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MORSKA DOLINA j.d.o.o. za trgovinu i ugostiteljstvo</item>
    </izvorni_sadrzaj>
    <derivirana_varijabla naziv="DomainObject.Predmet.ProtuStrankaListFormated_1">
      <item>MORSKA DOLINA j.d.o.o. za trgovinu i ugostiteljstvo</item>
    </derivirana_varijabla>
  </DomainObject.Predmet.ProtuStrankaListFormated>
  <DomainObject.Predmet.ProtuStrankaListFormatedOIB>
    <izvorni_sadrzaj>
      <item>MORSKA DOLINA j.d.o.o. za trgovinu i ugostiteljstvo, OIB 66839549884</item>
    </izvorni_sadrzaj>
    <derivirana_varijabla naziv="DomainObject.Predmet.ProtuStrankaListFormatedOIB_1">
      <item>MORSKA DOLINA j.d.o.o. za trgovinu i ugostiteljstvo, OIB 66839549884</item>
    </derivirana_varijabla>
  </DomainObject.Predmet.ProtuStrankaListFormatedOIB>
  <DomainObject.Predmet.ProtuStrankaListFormatedWithAdress>
    <izvorni_sadrzaj>
      <item>MORSKA DOLINA j.d.o.o. za trgovinu i ugostiteljstvo, Stjepana Radića 70, 22000 Šibenik</item>
    </izvorni_sadrzaj>
    <derivirana_varijabla naziv="DomainObject.Predmet.ProtuStrankaListFormatedWithAdress_1">
      <item>MORSKA DOLINA j.d.o.o. za trgovinu i ugostiteljstvo, Stjepana Radića 70, 22000 Šibenik</item>
    </derivirana_varijabla>
  </DomainObject.Predmet.ProtuStrankaListFormatedWithAdress>
  <DomainObject.Predmet.ProtuStrankaListFormatedWithAdressOIB>
    <izvorni_sadrzaj>
      <item>MORSKA DOLINA j.d.o.o. za trgovinu i ugostiteljstvo, OIB 66839549884, Stjepana Radića 70, 22000 Šibenik</item>
    </izvorni_sadrzaj>
    <derivirana_varijabla naziv="DomainObject.Predmet.ProtuStrankaListFormatedWithAdressOIB_1">
      <item>MORSKA DOLINA j.d.o.o. za trgovinu i ugostiteljstvo, OIB 66839549884, Stjepana Radića 70, 22000 Šibenik</item>
    </derivirana_varijabla>
  </DomainObject.Predmet.ProtuStrankaListFormatedWithAdressOIB>
  <DomainObject.Predmet.ProtuStrankaListNazivFormated>
    <izvorni_sadrzaj>
      <item>MORSKA DOLINA j.d.o.o. za trgovinu i ugostiteljstvo</item>
    </izvorni_sadrzaj>
    <derivirana_varijabla naziv="DomainObject.Predmet.ProtuStrankaListNazivFormated_1">
      <item>MORSKA DOLINA j.d.o.o. za trgovinu i ugostiteljstvo</item>
    </derivirana_varijabla>
  </DomainObject.Predmet.ProtuStrankaListNazivFormated>
  <DomainObject.Predmet.ProtuStrankaListNazivFormatedOIB>
    <izvorni_sadrzaj>
      <item>MORSKA DOLINA j.d.o.o. za trgovinu i ugostiteljstvo, OIB 66839549884</item>
    </izvorni_sadrzaj>
    <derivirana_varijabla naziv="DomainObject.Predmet.ProtuStrankaListNazivFormatedOIB_1">
      <item>MORSKA DOLINA j.d.o.o. za trgovinu i ugostiteljstvo, OIB 66839549884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MORSKA DOLINA j.d.o.o. za trgovinu i ugostiteljstvo</izvorni_sadrzaj>
    <derivirana_varijabla naziv="DomainObject.Predmet.ProtustrankaIDrugi_1">MORSKA DOLINA j.d.o.o.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MORSKA DOLINA j.d.o.o. za trgovinu i ugostiteljstvo, OIB 66839549884, Stjepana Radića 70, 22000 Šibenik</izvorni_sadrzaj>
    <derivirana_varijabla naziv="DomainObject.Predmet.ProtustrankaIDrugiAdressOIB_1">MORSKA DOLINA j.d.o.o. za trgovinu i ugostiteljstvo, OIB 66839549884, Stjepana Radića 70,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MORSKA DOLINA j.d.o.o. za trgovinu i ugostiteljstvo</item>
    </izvorni_sadrzaj>
    <derivirana_varijabla naziv="DomainObject.Predmet.SudioniciListNaziv_1">
      <item>FINA - Podružnica Šibenik</item>
      <item>MORSKA DOLINA j.d.o.o.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MORSKA DOLINA j.d.o.o. za trgovinu i ugostiteljstvo, OIB 66839549884, Stjepana Radića 70,22000 Šibenik</item>
    </izvorni_sadrzaj>
    <derivirana_varijabla naziv="DomainObject.Predmet.SudioniciListAdressOIB_1">
      <item>FINA - Podružnica Šibenik, OIB 85821130368, Perivoj L. Marune 1,22000 Šibenik</item>
      <item>MORSKA DOLINA j.d.o.o. za trgovinu i ugostiteljstvo, OIB 66839549884, Stjepana Radića 70,22000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66839549884</item>
    </izvorni_sadrzaj>
    <derivirana_varijabla naziv="DomainObject.Predmet.SudioniciListNazivOIB_1">
      <item>, OIB 85821130368</item>
      <item>, OIB 66839549884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2089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2019-01-21T10:25:00Z</dcterms:created>
  <dc:creator>wsadmin</dc:creator>
  <cp:lastModifiedBy>Kristina Njegovan</cp:lastModifiedBy>
  <cp:lastPrinted>2019-01-17T12:00:00Z</cp:lastPrinted>
  <dcterms:modified xmlns:xsi="http://www.w3.org/2001/XMLSchema-instance" xsi:type="dcterms:W3CDTF">2019-01-21T13:05:00Z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(St-17-19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