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2f4e" w14:paraId="cf32f4e" w:rsidRDefault="000D6C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6C2D" w:rsidP="000D6C2D" w:rsidR="000D6C2D">
      <w:pPr>
        <w:pStyle w:val="Bezproreda"/>
      </w:pPr>
    </w:p>
    <w:p w:rsidRDefault="000D6C2D" w:rsidP="000D6C2D" w:rsidR="000D6C2D">
      <w:pPr>
        <w:pStyle w:val="Bezproreda"/>
      </w:pPr>
    </w:p>
    <w:p w:rsidRDefault="000D6C2D" w:rsidP="000D6C2D" w:rsidR="00AE649C">
      <w:pPr>
        <w:pStyle w:val="Bezproreda"/>
      </w:pPr>
      <w:r>
        <w:t xml:space="preserve">    Republika Hrvatska</w:t>
      </w:r>
    </w:p>
    <w:p w:rsidRDefault="000D6C2D" w:rsidP="000D6C2D" w:rsidR="000D6C2D">
      <w:pPr>
        <w:pStyle w:val="Bezproreda"/>
      </w:pPr>
      <w:r>
        <w:t>Trgovački sud u Bjelovaru</w:t>
      </w:r>
    </w:p>
    <w:p w:rsidRDefault="000D6C2D" w:rsidP="000D6C2D" w:rsidR="000D6C2D">
      <w:pPr>
        <w:pStyle w:val="Bezproreda"/>
      </w:pPr>
      <w:r>
        <w:t>Bjelovar, Dr. I. Lebovića 42.</w:t>
      </w:r>
    </w:p>
    <w:p w:rsidRDefault="000D6C2D" w:rsidP="000D6C2D" w:rsidR="000D6C2D">
      <w:pPr>
        <w:pStyle w:val="Bezproreda"/>
      </w:pPr>
    </w:p>
    <w:p w:rsidRDefault="000D6C2D" w:rsidP="000D6C2D" w:rsidR="000D6C2D">
      <w:pPr>
        <w:pStyle w:val="Bezproreda"/>
        <w:ind w:firstLine="708" w:left="4956"/>
        <w:jc w:val="both"/>
      </w:pPr>
      <w:r>
        <w:t>Poslovni broj: 1 St-117/2018-24</w:t>
      </w:r>
    </w:p>
    <w:p w:rsidRDefault="000D6C2D" w:rsidP="000D6C2D" w:rsidR="000D6C2D">
      <w:pPr>
        <w:pStyle w:val="Bezproreda"/>
        <w:jc w:val="both"/>
        <w:rPr>
          <w:b/>
        </w:rPr>
      </w:pP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708"/>
        <w:jc w:val="both"/>
      </w:pPr>
      <w:r>
        <w:t>Trgovački sud u Bjelovaru, po  sucu Branki Pleskalt, u stečajnom postupku nad dužnikom  KETER GAREL d.o.o. za proizvodnju, trgovinu i usluge u stečaju, Đulovac 132, OIB: 77183383253, zastupan po stečajnoj upraviteljici Nini Markovinović Belamarić iz Zagreba, OIB: 49920167790, 6. studenog 2018. donio slijedeći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center"/>
      </w:pPr>
      <w:r>
        <w:t>Z A K L J U Č A K</w:t>
      </w:r>
    </w:p>
    <w:p w:rsidRDefault="000D6C2D" w:rsidP="000D6C2D" w:rsidR="000D6C2D">
      <w:pPr>
        <w:pStyle w:val="Bezproreda"/>
        <w:jc w:val="center"/>
      </w:pPr>
    </w:p>
    <w:p w:rsidRDefault="000D6C2D" w:rsidP="000D6C2D" w:rsidR="000D6C2D">
      <w:pPr>
        <w:pStyle w:val="Bezproreda"/>
        <w:jc w:val="both"/>
      </w:pPr>
      <w:r>
        <w:t>1.  Predmet prodaje: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360"/>
        <w:jc w:val="both"/>
      </w:pPr>
      <w:r>
        <w:t>Određuje se prodaja imovine stečajnog dužnika KETER GAREL d.o.o. za proizvodnju, trgovinu i usluge, u stečaju, Đulovac 132, OIB: 77183383253,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0D6C2D" w:rsidP="000D6C2D" w:rsidR="000D6C2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 upisane u zk. ul. br. 666 k.o. Cjepidlake i to: </w:t>
      </w:r>
    </w:p>
    <w:p w:rsidRDefault="000D6C2D" w:rsidP="000D6C2D" w:rsidR="000D6C2D">
      <w:pPr>
        <w:pStyle w:val="Bezproreda"/>
      </w:pPr>
      <w:r>
        <w:t>-k.č. 326/1, livada Crljenac vel. 1371 čhv, odnosno 4931 m2</w:t>
      </w:r>
    </w:p>
    <w:p w:rsidRDefault="000D6C2D" w:rsidP="000D6C2D" w:rsidR="000D6C2D">
      <w:pPr>
        <w:pStyle w:val="Bezproreda"/>
      </w:pPr>
      <w:r>
        <w:t>- k.č. 335 livada u Polomu, vel. 39 čhv, donosno 140 m2</w:t>
      </w:r>
    </w:p>
    <w:p w:rsidRDefault="000D6C2D" w:rsidP="000D6C2D" w:rsidR="000D6C2D">
      <w:pPr>
        <w:pStyle w:val="Bezproreda"/>
      </w:pPr>
      <w:r>
        <w:t>- k.č. 797/1, oranica Zorina strana, vel. 1598 čhv, odnosno5747 m2</w:t>
      </w:r>
    </w:p>
    <w:p w:rsidRDefault="000D6C2D" w:rsidP="000D6C2D" w:rsidR="000D6C2D">
      <w:pPr>
        <w:pStyle w:val="Bezproreda"/>
      </w:pPr>
      <w:r>
        <w:t>- k.č. 797/2, oranica Čungari, vel 1150 čhv, odnosno 4136  m2</w:t>
      </w:r>
    </w:p>
    <w:p w:rsidRDefault="000D6C2D" w:rsidP="000D6C2D" w:rsidR="000D6C2D">
      <w:pPr>
        <w:pStyle w:val="Bezproreda"/>
      </w:pPr>
      <w:r>
        <w:t>- k.č. 797/3, oranica Čungari, vel. 3 jutra i 284 čhv, odnosno 18285 m2</w:t>
      </w:r>
    </w:p>
    <w:p w:rsidRDefault="000D6C2D" w:rsidP="000D6C2D" w:rsidR="000D6C2D">
      <w:pPr>
        <w:pStyle w:val="Bezproreda"/>
      </w:pPr>
      <w:r>
        <w:t>-k.č. 797/8 oranica Podkućnica, vel. 1 jutro i 7 čhv, odnosno 5780 m2</w:t>
      </w:r>
    </w:p>
    <w:p w:rsidRDefault="000D6C2D" w:rsidP="000D6C2D" w:rsidR="000D6C2D">
      <w:pPr>
        <w:pStyle w:val="Bezproreda"/>
      </w:pPr>
      <w:r>
        <w:t>- k.č. 822/1, livada Pištanac, vel. 427 čhv, odnosno 1536 m2</w:t>
      </w:r>
    </w:p>
    <w:p w:rsidRDefault="000D6C2D" w:rsidP="000D6C2D" w:rsidR="000D6C2D">
      <w:pPr>
        <w:pStyle w:val="Bezproreda"/>
      </w:pPr>
      <w:r>
        <w:t>- k.č. 822/2, livada Pištinac, vel. 566 čhv, odnosno 2036 m2</w:t>
      </w:r>
    </w:p>
    <w:p w:rsidRDefault="000D6C2D" w:rsidP="000D6C2D" w:rsidR="000D6C2D">
      <w:pPr>
        <w:pStyle w:val="Bezproreda"/>
      </w:pPr>
      <w:r>
        <w:t>- k.č. 835/2, livada Pištanac, vel. 740 čhv, odnosno 2662 m2</w:t>
      </w:r>
    </w:p>
    <w:p w:rsidRDefault="000D6C2D" w:rsidP="000D6C2D" w:rsidR="000D6C2D">
      <w:pPr>
        <w:pStyle w:val="Bezproreda"/>
      </w:pPr>
      <w:r>
        <w:t>- k.č. 845/1, oranica Kučište, vel. 200 čhv, odnosno 719 m2</w:t>
      </w:r>
    </w:p>
    <w:p w:rsidRDefault="000D6C2D" w:rsidP="000D6C2D" w:rsidR="000D6C2D">
      <w:pPr>
        <w:pStyle w:val="Bezproreda"/>
      </w:pPr>
      <w:r>
        <w:t>- k.č. 845/2, pašnjak Kućište, vel. 160 čhv, odnosno 575 m2</w:t>
      </w:r>
    </w:p>
    <w:p w:rsidRDefault="000D6C2D" w:rsidP="000D6C2D" w:rsidR="000D6C2D">
      <w:pPr>
        <w:pStyle w:val="Bezproreda"/>
      </w:pPr>
      <w:r>
        <w:t>- k.č. 847/3, oranica Popovci, vel. 1 jutro i 1091 čhv, odnosno 9679 m2</w:t>
      </w:r>
    </w:p>
    <w:p w:rsidRDefault="000D6C2D" w:rsidP="000D6C2D" w:rsidR="000D6C2D">
      <w:pPr>
        <w:pStyle w:val="Bezproreda"/>
      </w:pPr>
      <w:r>
        <w:t>-k.č. 870/5 oranica Popovac, vel. 1 jutro i 958 čhv, odnosno 9200 m2</w:t>
      </w:r>
    </w:p>
    <w:p w:rsidRDefault="000D6C2D" w:rsidP="000D6C2D" w:rsidR="000D6C2D">
      <w:pPr>
        <w:pStyle w:val="Bezproreda"/>
      </w:pPr>
      <w:r>
        <w:t>-k.č. 870/6, oranica Popovac, vel 1444 čhv, odnosno 5194 m2</w:t>
      </w:r>
    </w:p>
    <w:p w:rsidRDefault="000D6C2D" w:rsidP="000D6C2D" w:rsidR="000D6C2D">
      <w:pPr>
        <w:pStyle w:val="Bezproreda"/>
      </w:pPr>
      <w:r>
        <w:t>- k.č. 871/1, livada Krševine, vel. 388 čhv, odnosno 1396 m2</w:t>
      </w:r>
    </w:p>
    <w:p w:rsidRDefault="000D6C2D" w:rsidP="000D6C2D" w:rsidR="000D6C2D">
      <w:pPr>
        <w:pStyle w:val="Bezproreda"/>
      </w:pPr>
      <w:r>
        <w:t>- k.č. 872/1, livada Krševine, vel. 742 čhv, donosno 2669 m2</w:t>
      </w:r>
    </w:p>
    <w:p w:rsidRDefault="000D6C2D" w:rsidP="000D6C2D" w:rsidR="000D6C2D">
      <w:pPr>
        <w:pStyle w:val="Bezproreda"/>
      </w:pPr>
      <w:r>
        <w:t>- k.č. 873/1, livada Krševine,  vel. 349 čhv, odnosno 1255 m2</w:t>
      </w:r>
    </w:p>
    <w:p w:rsidRDefault="000D6C2D" w:rsidP="000D6C2D" w:rsidR="000D6C2D">
      <w:pPr>
        <w:pStyle w:val="Bezproreda"/>
      </w:pPr>
      <w:r>
        <w:t>- k.č. 874/1, livada Krševine, vel. 217 čhv, odnosno 780 m2</w:t>
      </w:r>
    </w:p>
    <w:p w:rsidRDefault="000D6C2D" w:rsidP="000D6C2D" w:rsidR="000D6C2D">
      <w:pPr>
        <w:pStyle w:val="Bezproreda"/>
      </w:pPr>
      <w:r>
        <w:t>- k.č. 875, livada Popovac, vel. 1 jutro i 825 čhv, odnosno 8722 m2</w:t>
      </w:r>
    </w:p>
    <w:p w:rsidRDefault="000D6C2D" w:rsidP="000D6C2D" w:rsidR="000D6C2D">
      <w:pPr>
        <w:pStyle w:val="Bezproreda"/>
      </w:pPr>
      <w:r>
        <w:t>- k.č. 902, oranica Ždrebovac, vel. 2 jutra i 990 čhv, odnosno 15070 m2</w:t>
      </w:r>
    </w:p>
    <w:p w:rsidRDefault="000D6C2D" w:rsidP="000D6C2D" w:rsidR="000D6C2D">
      <w:pPr>
        <w:pStyle w:val="Bezproreda"/>
      </w:pPr>
      <w:r>
        <w:t>- k.č.903, oranica Ždrebovac, vel. 96 čhv, odnosno 345 m2</w:t>
      </w:r>
    </w:p>
    <w:p w:rsidRDefault="000D6C2D" w:rsidP="000D6C2D" w:rsidR="000D6C2D">
      <w:pPr>
        <w:pStyle w:val="Bezproreda"/>
      </w:pPr>
      <w:r>
        <w:t>- k.č. 980/122, oranica Kod Sante, vel. 1 jutro i 780 čhv, odnosno 8560 m2</w:t>
      </w:r>
    </w:p>
    <w:p w:rsidRDefault="000D6C2D" w:rsidP="000D6C2D" w:rsidR="000D6C2D">
      <w:pPr>
        <w:pStyle w:val="Bezproreda"/>
      </w:pPr>
      <w:r>
        <w:t>- k.č. 980/123, oranica Banovčka, vel. 1503 čhv, odnosno 5406 m2</w:t>
      </w:r>
    </w:p>
    <w:p w:rsidRDefault="000D6C2D" w:rsidP="000D6C2D" w:rsidR="000D6C2D">
      <w:pPr>
        <w:pStyle w:val="Bezproreda"/>
      </w:pPr>
      <w:r>
        <w:t>- k.č. 980/124, oranica Banovčka, vel. 575 čhv,odnosno 2068 m2</w:t>
      </w:r>
    </w:p>
    <w:p w:rsidRDefault="000D6C2D" w:rsidP="000D6C2D" w:rsidR="000D6C2D">
      <w:pPr>
        <w:pStyle w:val="Bezproreda"/>
      </w:pPr>
      <w:r>
        <w:lastRenderedPageBreak/>
        <w:t>- k.č. 980/126, oranica Banovčka, vel. 1403 čhv, odnosno 5046 m2</w:t>
      </w:r>
    </w:p>
    <w:p w:rsidRDefault="000D6C2D" w:rsidP="000D6C2D" w:rsidR="000D6C2D">
      <w:pPr>
        <w:pStyle w:val="Bezproreda"/>
      </w:pPr>
      <w:r>
        <w:t>- k.č. 980/127, oranica Kosinj, vel. 938 čhv, odnosno 3374 m2</w:t>
      </w:r>
    </w:p>
    <w:p w:rsidRDefault="000D6C2D" w:rsidP="000D6C2D" w:rsidR="000D6C2D">
      <w:pPr>
        <w:pStyle w:val="Bezproreda"/>
      </w:pPr>
      <w:r>
        <w:t>- k.č. 980/128, oranica Radina, vel. 1 jutro i 1171 čhv, odnosno 9966 m2</w:t>
      </w:r>
    </w:p>
    <w:p w:rsidRDefault="000D6C2D" w:rsidP="000D6C2D" w:rsidR="000D6C2D">
      <w:pPr>
        <w:pStyle w:val="Bezproreda"/>
      </w:pPr>
      <w:r>
        <w:t>- k.č. 980/129, livada Rudina, vel. 131 čhv, odnosno 471 m2</w:t>
      </w:r>
    </w:p>
    <w:p w:rsidRDefault="000D6C2D" w:rsidP="000D6C2D" w:rsidR="000D6C2D">
      <w:pPr>
        <w:pStyle w:val="Bezproreda"/>
      </w:pPr>
      <w:r>
        <w:t>- k.č. 980/130, oranica Kod Banovića, vel. 1 jutro i 465 čhv, odnosno 7427 m2</w:t>
      </w:r>
    </w:p>
    <w:p w:rsidRDefault="000D6C2D" w:rsidP="000D6C2D" w:rsidR="000D6C2D">
      <w:pPr>
        <w:pStyle w:val="Bezproreda"/>
      </w:pPr>
      <w:r>
        <w:t>- k.č. 980/131, livada Kod Banovića, vel. 171 čhv, odnosno 615 m2</w:t>
      </w:r>
    </w:p>
    <w:p w:rsidRDefault="000D6C2D" w:rsidP="000D6C2D" w:rsidR="000D6C2D">
      <w:pPr>
        <w:pStyle w:val="Bezproreda"/>
      </w:pPr>
      <w:r>
        <w:t>- k.č. 980/132, oranica Kod Banovića, vel. 239 čhv, odnosno 860 m2</w:t>
      </w:r>
    </w:p>
    <w:p w:rsidRDefault="000D6C2D" w:rsidP="000D6C2D" w:rsidR="000D6C2D">
      <w:pPr>
        <w:pStyle w:val="Bezproreda"/>
      </w:pPr>
      <w:r>
        <w:t>-k.č. 980/133, pašnjak Kod Banovića, vel. 580 čhv, odnosno 2086 m2</w:t>
      </w:r>
    </w:p>
    <w:p w:rsidRDefault="000D6C2D" w:rsidP="000D6C2D" w:rsidR="000D6C2D">
      <w:pPr>
        <w:pStyle w:val="Bezproreda"/>
      </w:pPr>
      <w:r>
        <w:t>- k.č. 980/134 pašnjak Kod Banovića, vel. 80 čhv, odnosno 288 m2</w:t>
      </w:r>
    </w:p>
    <w:p w:rsidRDefault="000D6C2D" w:rsidP="000D6C2D" w:rsidR="000D6C2D">
      <w:pPr>
        <w:pStyle w:val="Bezproreda"/>
      </w:pPr>
      <w:r>
        <w:t>- k.č. 980/135, oranica Kod Banovića, vel. 38 čhv, odnosno 137 m2</w:t>
      </w:r>
    </w:p>
    <w:p w:rsidRDefault="000D6C2D" w:rsidP="000D6C2D" w:rsidR="000D6C2D">
      <w:pPr>
        <w:pStyle w:val="Bezproreda"/>
      </w:pPr>
      <w:r>
        <w:t>- k.č. 980/136, pašnjak Kod Banovića, vel. 576 čhv, odnosno 2072 m2</w:t>
      </w:r>
    </w:p>
    <w:p w:rsidRDefault="000D6C2D" w:rsidP="000D6C2D" w:rsidR="000D6C2D">
      <w:pPr>
        <w:pStyle w:val="Bezproreda"/>
      </w:pPr>
      <w:r>
        <w:t>- k.č. 980/137, livada Kod Banovića, vel. 80 čhv, odnosno 288 m2</w:t>
      </w:r>
    </w:p>
    <w:p w:rsidRDefault="000D6C2D" w:rsidP="000D6C2D" w:rsidR="000D6C2D">
      <w:pPr>
        <w:pStyle w:val="Bezproreda"/>
      </w:pPr>
      <w:r>
        <w:t>- k.č. 980/138, oranica Kod Banovića, vel. 42 čhv, odnosno 151 m2</w:t>
      </w:r>
    </w:p>
    <w:p w:rsidRDefault="000D6C2D" w:rsidP="000D6C2D" w:rsidR="000D6C2D">
      <w:pPr>
        <w:pStyle w:val="Bezproreda"/>
      </w:pPr>
      <w:r>
        <w:t>- k.č. 980/139,  pašnjak Kosinj breg, vel. 1 jutro i 541 čhv, odnosno 7700 m2</w:t>
      </w:r>
    </w:p>
    <w:p w:rsidRDefault="000D6C2D" w:rsidP="000D6C2D" w:rsidR="000D6C2D">
      <w:pPr>
        <w:pStyle w:val="Bezproreda"/>
      </w:pPr>
      <w:r>
        <w:t>- k.č. 980/140, livada Kosinjski brijeg, vel. 816 čhv, odnosno 2935 m2</w:t>
      </w:r>
    </w:p>
    <w:p w:rsidRDefault="000D6C2D" w:rsidP="000D6C2D" w:rsidR="000D6C2D">
      <w:pPr>
        <w:pStyle w:val="Bezproreda"/>
      </w:pPr>
      <w:r>
        <w:t>- k.č. 980/141, oranica Kosinj breg, vel. 865 čhv, odnosno 3111 m2</w:t>
      </w:r>
    </w:p>
    <w:p w:rsidRDefault="000D6C2D" w:rsidP="000D6C2D" w:rsidR="000D6C2D">
      <w:pPr>
        <w:pStyle w:val="Bezproreda"/>
      </w:pPr>
      <w:r>
        <w:t>- k.č. 980/550, oranica Krčevine, vel. 242 čhv, odnosno 870 m2</w:t>
      </w:r>
    </w:p>
    <w:p w:rsidRDefault="000D6C2D" w:rsidP="000D6C2D" w:rsidR="000D6C2D">
      <w:pPr>
        <w:pStyle w:val="Bezproreda"/>
      </w:pPr>
      <w:r>
        <w:t>- k.č. 980/590, oranica Krčevina, vel. 1092 čhv, odnosno 3928 m2</w:t>
      </w:r>
    </w:p>
    <w:p w:rsidRDefault="000D6C2D" w:rsidP="000D6C2D" w:rsidR="000D6C2D">
      <w:pPr>
        <w:pStyle w:val="Bezproreda"/>
      </w:pPr>
      <w:r>
        <w:t>- k.č. 980/597, oranica, Krčevine, vel 1 jutro i 60 čhv, odnosno 5970 m2</w:t>
      </w:r>
    </w:p>
    <w:p w:rsidRDefault="000D6C2D" w:rsidP="000D6C2D" w:rsidR="000D6C2D">
      <w:pPr>
        <w:pStyle w:val="Bezproreda"/>
      </w:pPr>
      <w:r>
        <w:t>- k.č. 980/600, oranica Krčevina, vel. 527 čhv, odnosno 1895 m2</w:t>
      </w:r>
    </w:p>
    <w:p w:rsidRDefault="000D6C2D" w:rsidP="000D6C2D" w:rsidR="000D6C2D">
      <w:pPr>
        <w:pStyle w:val="Bezproreda"/>
      </w:pPr>
      <w:r>
        <w:t>- k.č. 980/602, oranica Krčevina, vel. 1 jutro i 571 čhv, odnosno 7808 m2</w:t>
      </w:r>
    </w:p>
    <w:p w:rsidRDefault="000D6C2D" w:rsidP="000D6C2D" w:rsidR="000D6C2D">
      <w:pPr>
        <w:pStyle w:val="Bezproreda"/>
      </w:pPr>
      <w:r>
        <w:t>- k.č. 980/663, oranica Kosinj, vel. 135 čhv, odnosno 86 m2</w:t>
      </w:r>
    </w:p>
    <w:p w:rsidRDefault="000D6C2D" w:rsidP="000D6C2D" w:rsidR="000D6C2D">
      <w:pPr>
        <w:pStyle w:val="Bezproreda"/>
      </w:pPr>
      <w:r>
        <w:t>- k.č. 980/665, oranica Kosinj breg, vel. 1 jutro i 1351 čhv, odnosno 10614 m2</w:t>
      </w:r>
    </w:p>
    <w:p w:rsidRDefault="000D6C2D" w:rsidP="000D6C2D" w:rsidR="000D6C2D">
      <w:pPr>
        <w:pStyle w:val="Bezproreda"/>
      </w:pPr>
      <w:r>
        <w:t>- k.č. 980/666, oranica Kosinj breg, vel. 1 jutro i 748 m2, odnosno 8445 m2</w:t>
      </w:r>
    </w:p>
    <w:p w:rsidRDefault="000D6C2D" w:rsidP="000D6C2D" w:rsidR="000D6C2D">
      <w:pPr>
        <w:pStyle w:val="Bezproreda"/>
      </w:pPr>
      <w:r>
        <w:t>- k.č. 980/669, oranica Blagojin breg, vel. 1 jutro i 209 čhv, odnosno 6506 m2</w:t>
      </w:r>
    </w:p>
    <w:p w:rsidRDefault="000D6C2D" w:rsidP="000D6C2D" w:rsidR="000D6C2D">
      <w:pPr>
        <w:pStyle w:val="Bezproreda"/>
      </w:pPr>
      <w:r>
        <w:t>- k.č. 980/670, oranica, oranica Blagojin breg, vel. 1371 čhv, odnosno 4931 m2</w:t>
      </w:r>
    </w:p>
    <w:p w:rsidRDefault="000D6C2D" w:rsidP="000D6C2D" w:rsidR="000D6C2D">
      <w:pPr>
        <w:pStyle w:val="Bezproreda"/>
      </w:pPr>
      <w:r>
        <w:t>- k.č.  980/671, oranica Kosinj Breg, vel. 1 jutro i 449 čhv, odnosno 7370 m2</w:t>
      </w:r>
    </w:p>
    <w:p w:rsidRDefault="000D6C2D" w:rsidP="000D6C2D" w:rsidR="000D6C2D">
      <w:pPr>
        <w:pStyle w:val="Bezproreda"/>
      </w:pPr>
      <w:r>
        <w:t>- k.č. 980/682, oranica Krčevina, vel. 1 jutro i 378 čhv, odnosno 7114 m2</w:t>
      </w:r>
    </w:p>
    <w:p w:rsidRDefault="000D6C2D" w:rsidP="000D6C2D" w:rsidR="000D6C2D">
      <w:pPr>
        <w:pStyle w:val="Bezproreda"/>
      </w:pPr>
      <w:r>
        <w:t>- k.č. 980/698, oranica Podkućnica, vel. 1 jutro i 267 čhv, odnosno 6715 m2</w:t>
      </w:r>
    </w:p>
    <w:p w:rsidRDefault="000D6C2D" w:rsidP="000D6C2D" w:rsidR="000D6C2D">
      <w:pPr>
        <w:pStyle w:val="Bezproreda"/>
      </w:pPr>
      <w:r>
        <w:t>- k.č. 980/745, pašnjak Kosinj breg, vel. 890 čhv, odnosno 3201 m2</w:t>
      </w:r>
    </w:p>
    <w:p w:rsidRDefault="000D6C2D" w:rsidP="000D6C2D" w:rsidR="000D6C2D">
      <w:pPr>
        <w:pStyle w:val="Bezproreda"/>
      </w:pPr>
      <w:r>
        <w:t>- k.č. 980/746, pašnjak Kosinj breg, vel. 1375 čhv, odnosno 4945 m2</w:t>
      </w:r>
    </w:p>
    <w:p w:rsidRDefault="000D6C2D" w:rsidP="000D6C2D" w:rsidR="000D6C2D">
      <w:pPr>
        <w:pStyle w:val="Bezproreda"/>
      </w:pPr>
      <w:r>
        <w:t>- k.č. 995/1, pašnjak Pištinac, vel. 76 čhv, odnosno 273 m2</w:t>
      </w:r>
    </w:p>
    <w:p w:rsidRDefault="000D6C2D" w:rsidP="000D6C2D" w:rsidR="000D6C2D">
      <w:pPr>
        <w:pStyle w:val="Bezproreda"/>
      </w:pPr>
      <w:r>
        <w:t>- k.č. 995/2, pašnjak Pištinac, vel. 294 čhv, odnosno 1057 m2</w:t>
      </w:r>
    </w:p>
    <w:p w:rsidRDefault="000D6C2D" w:rsidP="000D6C2D" w:rsidR="000D6C2D">
      <w:pPr>
        <w:pStyle w:val="Bezproreda"/>
        <w:jc w:val="both"/>
      </w:pPr>
      <w:r>
        <w:t xml:space="preserve">- k.č. 997/1, pašnjak Pištinac ,vel. 331 čhv, donosno 1190 m2,  ukupne površine navedenih nekretnina je 21 jutro i 35002 čhv, odnosno ukupno 246736 m2, utvrđene vrijednosti u iznosu od 345.881,48 kuna. 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360"/>
        <w:jc w:val="both"/>
      </w:pPr>
      <w:r>
        <w:t xml:space="preserve">Nekretnine su opterećene razlučnim pravom u korist razlučnog vjerovnika Republike Hrvatske. 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>Prodaju nekretnina iz točke 1. ovog zaključka provest će Financijska agencija elekroničkom javnom dražbom (čl. 247. st. 2. Stečajnog zakona NN br. 71/15, dalje: SZ).</w:t>
      </w:r>
    </w:p>
    <w:p w:rsidRDefault="000D6C2D" w:rsidP="000D6C2D" w:rsidR="000D6C2D">
      <w:pPr>
        <w:pStyle w:val="Bezproreda"/>
        <w:ind w:firstLine="360"/>
        <w:jc w:val="both"/>
      </w:pPr>
      <w:r>
        <w:t xml:space="preserve"> </w:t>
      </w:r>
    </w:p>
    <w:p w:rsidRDefault="000D6C2D" w:rsidP="000D6C2D" w:rsidR="000D6C2D">
      <w:pPr>
        <w:pStyle w:val="Bezproreda"/>
        <w:ind w:firstLine="360"/>
        <w:jc w:val="both"/>
      </w:pPr>
      <w:r>
        <w:lastRenderedPageBreak/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ind w:firstLine="360"/>
        <w:jc w:val="both"/>
      </w:pPr>
      <w:r>
        <w:t>4. Uvjeti prodaje:</w:t>
      </w:r>
    </w:p>
    <w:p w:rsidRDefault="000D6C2D" w:rsidP="000D6C2D" w:rsidR="000D6C2D">
      <w:pPr>
        <w:pStyle w:val="Bezproreda"/>
        <w:jc w:val="both"/>
        <w:rPr>
          <w:b/>
        </w:rPr>
      </w:pPr>
    </w:p>
    <w:p w:rsidRDefault="000D6C2D" w:rsidP="000D6C2D" w:rsidR="000D6C2D">
      <w:pPr>
        <w:pStyle w:val="Bezproreda"/>
        <w:jc w:val="both"/>
      </w:pPr>
      <w:r>
        <w:t>Nekretnine navedene u točki 1. ovog zaključka ne mogu se prodati:</w:t>
      </w:r>
    </w:p>
    <w:p w:rsidRDefault="000D6C2D" w:rsidP="000D6C2D" w:rsidR="000D6C2D">
      <w:pPr>
        <w:pStyle w:val="Bezproreda"/>
        <w:jc w:val="both"/>
      </w:pPr>
      <w:r>
        <w:t xml:space="preserve">- na prvoj dražbi ispod ¾ utvrđene vrijednosti odnosno ispod 259.411,11 kuna (slovima: dvjestopedesetdevettisućačetristojedanaestkuna i jedanaestlipa), 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>- na drugoj dražbi ispod ½ utvrđene vrijednosni odnosno ispod 172.940,74 kuna (slovima: stosedamdesetdvijetisućedevetstočetrdesetkuna i sedamdesetčetirilipe),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ab/>
        <w:t xml:space="preserve">- na trećoj dražbi ispod ¼ utvrđene vrijednosti odnosno ispod 86.470,37 kuna (slovima: osamdesetšesttisućačetristosedamdesetkuća i tridesetsedamlipa) 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0D6C2D" w:rsidP="000D6C2D" w:rsidR="000D6C2D">
      <w:pPr>
        <w:pStyle w:val="Bezproreda"/>
        <w:jc w:val="both"/>
        <w:rPr>
          <w:rFonts w:cs="Arial"/>
          <w:b/>
          <w:bCs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lastRenderedPageBreak/>
        <w:t>9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10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Kupac je dužan platiti kupovninu za nekretnine iz točke 1.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 (čl. 106. st. 2. i 3. OZ-a).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11.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0D6C2D" w:rsidP="000D6C2D" w:rsidR="000D6C2D">
      <w:pPr>
        <w:pStyle w:val="Bezproreda"/>
        <w:jc w:val="both"/>
        <w:rPr>
          <w:rFonts w:cs="Arial"/>
          <w:b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12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stečajnom upraviteljicom Ninom Markovinović Belamarić, broj telefona  098 203 836.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13.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0D6C2D" w:rsidP="000D6C2D" w:rsidR="000D6C2D">
      <w:pPr>
        <w:pStyle w:val="Bezproreda"/>
        <w:jc w:val="both"/>
        <w:rPr>
          <w:rFonts w:cs="Arial"/>
        </w:rPr>
      </w:pPr>
    </w:p>
    <w:p w:rsidRDefault="000D6C2D" w:rsidP="000D6C2D" w:rsidR="000D6C2D">
      <w:pPr>
        <w:pStyle w:val="Bezproreda"/>
        <w:ind w:firstLine="708"/>
        <w:jc w:val="both"/>
      </w:pPr>
      <w:r>
        <w:t xml:space="preserve">U Bjelovaru 6. studenog 2018. </w:t>
      </w:r>
    </w:p>
    <w:p w:rsidRDefault="000D6C2D" w:rsidP="000D6C2D" w:rsidR="000D6C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0D6C2D" w:rsidP="000D6C2D" w:rsidR="000D6C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0D6C2D" w:rsidP="000D6C2D" w:rsidR="000D6C2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</w:p>
    <w:p w:rsidRDefault="000D6C2D" w:rsidP="000D6C2D" w:rsidR="000D6C2D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0D6C2D" w:rsidP="000D6C2D" w:rsidR="000D6C2D">
      <w:pPr>
        <w:pStyle w:val="Bezproreda"/>
        <w:jc w:val="both"/>
      </w:pPr>
    </w:p>
    <w:p w:rsidRDefault="000D6C2D" w:rsidP="000D6C2D" w:rsidR="000D6C2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D6C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4197608"/>
      <w:docPartObj>
        <w:docPartGallery w:val="Page Numbers (Top of Page)"/>
        <w:docPartUnique/>
      </w:docPartObj>
    </w:sdtPr>
    <w:sdtEndPr/>
    <w:sdtContent>
      <w:p w:rsidRDefault="000D6C2D" w:rsidR="000D6C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A59">
          <w:t>4</w:t>
        </w:r>
        <w:r>
          <w:fldChar w:fldCharType="end"/>
        </w:r>
      </w:p>
    </w:sdtContent>
  </w:sdt>
  <w:p w:rsidRDefault="000D6C2D" w:rsidR="008333A9">
    <w:pPr>
      <w:pStyle w:val="Zaglavlje"/>
    </w:pPr>
    <w:r>
      <w:t>Poslovni broj: 1 St-117/2018-24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C2D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A59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6C2D"/>
    <w:pPr>
      <w:spacing w:lineRule="auto" w:line="252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6C2D"/>
    <w:pPr>
      <w:spacing w:after="160" w:line="252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72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St-117/2018-24</izvorni_sadrzaj>
    <derivirana_varijabla naziv="DomainObject.Oznaka_1">St-117/2018-24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St-117/2018-24</izvorni_sadrzaj>
    <derivirana_varijabla naziv="DomainObject.PoslovniBrojDokumenta_1">St-117/2018-24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489EB-90B8-4E44-AA00-E4462D011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1480</properties:Words>
  <properties:Characters>7709</properties:Characters>
  <properties:Lines>175</properties:Lines>
  <properties:Paragraphs>95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2018-11-06T12:31:00Z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St-117/2018-24 / Odluka - Zaključak - o prodaji (odluka_St-117_2018-24.docx)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