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d630c" w14:paraId="bed630c" w:rsidRDefault="002D49EC" w:rsidP="003F6C53" w:rsidR="002D49EC" w:rsidRPr="003A73B2">
      <w:pPr>
        <w15:collapsed w:val="false"/>
      </w:pPr>
      <w:bookmarkStart w:name="_GoBack" w:id="0"/>
      <w:bookmarkEnd w:id="0"/>
    </w:p>
    <w:p w:rsidRDefault="00FE4E4C" w:rsidP="003F6C53" w:rsidR="00FE4E4C" w:rsidRPr="003A73B2"/>
    <w:p w:rsidRDefault="00721F79" w:rsidP="004B557B" w:rsidR="00721F79" w:rsidRPr="003A73B2"/>
    <w:p w:rsidRDefault="003C5ED2" w:rsidP="004B557B" w:rsidR="003C5ED2" w:rsidRPr="003A73B2"/>
    <w:p w:rsidRDefault="00721F79" w:rsidP="00721F79" w:rsidR="00721F79" w:rsidRPr="003A73B2">
      <w:pPr>
        <w:rPr>
          <w:b/>
        </w:rPr>
      </w:pPr>
      <w:r w:rsidRPr="003A73B2">
        <w:rPr>
          <w:b/>
        </w:rPr>
        <w:t>REPUBLIKA HRVATSKA</w:t>
      </w:r>
    </w:p>
    <w:p w:rsidRDefault="00721F79" w:rsidP="00721F79" w:rsidR="002B5525" w:rsidRPr="003A73B2">
      <w:pPr>
        <w:rPr>
          <w:b/>
        </w:rPr>
      </w:pPr>
      <w:r w:rsidRPr="003A73B2">
        <w:rPr>
          <w:b/>
        </w:rPr>
        <w:t>TRGOVAČKI SUD U ZADRU</w:t>
      </w:r>
      <w:r w:rsidRPr="003A73B2">
        <w:rPr>
          <w:b/>
        </w:rPr>
        <w:tab/>
      </w:r>
    </w:p>
    <w:p w:rsidRDefault="002B5525" w:rsidP="00721F79" w:rsidR="00721F79" w:rsidRPr="00794305">
      <w:pPr>
        <w:rPr>
          <w:bCs/>
        </w:rPr>
      </w:pPr>
      <w:r w:rsidRPr="00794305">
        <w:rPr>
          <w:bCs/>
        </w:rPr>
        <w:t>Dr. Franje Tuđmana 35</w:t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</w:p>
    <w:p w:rsidRDefault="00774C1D" w:rsidP="00794305" w:rsidR="00774C1D" w:rsidRPr="003A73B2"/>
    <w:p w:rsidRDefault="00AA1AD1" w:rsidP="00AA1AD1" w:rsidR="00AA1AD1" w:rsidRPr="003A73B2">
      <w:pPr>
        <w:jc w:val="center"/>
        <w:rPr>
          <w:b/>
        </w:rPr>
      </w:pPr>
      <w:r w:rsidRPr="003A73B2">
        <w:rPr>
          <w:b/>
        </w:rPr>
        <w:t>R E P U B L I K A  H R V A T S K</w:t>
      </w:r>
      <w:r w:rsidR="00D40213">
        <w:rPr>
          <w:b/>
        </w:rPr>
        <w:t xml:space="preserve"> </w:t>
      </w:r>
      <w:r w:rsidRPr="003A73B2">
        <w:rPr>
          <w:b/>
        </w:rPr>
        <w:t xml:space="preserve">A </w:t>
      </w:r>
    </w:p>
    <w:p w:rsidRDefault="005A3991" w:rsidP="00721F79" w:rsidR="005A3991" w:rsidRPr="003A73B2">
      <w:pPr>
        <w:rPr>
          <w:b/>
        </w:rPr>
      </w:pPr>
    </w:p>
    <w:p w:rsidRDefault="00721F79" w:rsidP="00360AB6" w:rsidR="00721F79" w:rsidRPr="003A73B2">
      <w:pPr>
        <w:jc w:val="center"/>
        <w:rPr>
          <w:b/>
        </w:rPr>
      </w:pPr>
      <w:r w:rsidRPr="003A73B2">
        <w:rPr>
          <w:b/>
        </w:rPr>
        <w:t>R J E Š E N J E</w:t>
      </w:r>
    </w:p>
    <w:p w:rsidRDefault="002B5525" w:rsidP="00721F79" w:rsidR="002B5525" w:rsidRPr="003A73B2">
      <w:pPr>
        <w:jc w:val="both"/>
      </w:pPr>
    </w:p>
    <w:p w:rsidRDefault="00F2660F" w:rsidP="0057015A" w:rsidR="0057015A" w:rsidRPr="008C3132">
      <w:pPr>
        <w:ind w:firstLine="705"/>
        <w:jc w:val="both"/>
      </w:pPr>
      <w:r>
        <w:tab/>
      </w:r>
      <w:r w:rsidRPr="00A93E68">
        <w:t>T</w:t>
      </w:r>
      <w:r w:rsidR="002D2FD1">
        <w:t>rgovački sud u Zadru, OIB:</w:t>
      </w:r>
      <w:r>
        <w:t xml:space="preserve">39670464653, po sutkinji Ani Markač, </w:t>
      </w:r>
      <w:r w:rsidR="0057015A">
        <w:t>povodom zahtjeva</w:t>
      </w:r>
      <w:r w:rsidR="0057015A" w:rsidRPr="00386298">
        <w:t xml:space="preserve"> </w:t>
      </w:r>
      <w:r w:rsidR="0057015A">
        <w:t xml:space="preserve">Financijske agencije, Regionalnog centra Splita, Podružnice Zadar, Ivana Danila 4, Zadar od </w:t>
      </w:r>
      <w:r w:rsidR="00586FA1">
        <w:t>11</w:t>
      </w:r>
      <w:r w:rsidR="0057015A">
        <w:t xml:space="preserve">. </w:t>
      </w:r>
      <w:r w:rsidR="004903F7">
        <w:t xml:space="preserve">siječnja </w:t>
      </w:r>
      <w:r w:rsidR="0057015A">
        <w:t>201</w:t>
      </w:r>
      <w:r w:rsidR="004903F7">
        <w:t>6</w:t>
      </w:r>
      <w:r w:rsidR="0057015A">
        <w:t>. za provedbu skraćenoga stečajnog postupka</w:t>
      </w:r>
      <w:r w:rsidR="0057015A" w:rsidRPr="008C3132">
        <w:t xml:space="preserve"> nad dužnikom</w:t>
      </w:r>
      <w:r w:rsidR="0057015A">
        <w:t xml:space="preserve"> </w:t>
      </w:r>
      <w:r w:rsidR="00586FA1">
        <w:t>FER NEKRETNINE d.o.o., Privlaka, Glavanci 3, OIB: 08940924118</w:t>
      </w:r>
      <w:r w:rsidR="004903F7">
        <w:t>,</w:t>
      </w:r>
      <w:r w:rsidR="0057015A">
        <w:t xml:space="preserve"> </w:t>
      </w:r>
      <w:r w:rsidR="004903F7">
        <w:t>5</w:t>
      </w:r>
      <w:r w:rsidR="0057015A">
        <w:t xml:space="preserve">. travnja 2016.  </w:t>
      </w:r>
    </w:p>
    <w:p w:rsidRDefault="0057015A" w:rsidP="0057015A" w:rsidR="0057015A">
      <w:pPr>
        <w:jc w:val="center"/>
      </w:pPr>
    </w:p>
    <w:p w:rsidRDefault="0057015A" w:rsidP="0057015A" w:rsidR="0057015A" w:rsidRPr="008C3132">
      <w:pPr>
        <w:jc w:val="center"/>
      </w:pPr>
      <w:r w:rsidRPr="008C3132">
        <w:t>r i j e š i o  j e</w:t>
      </w:r>
    </w:p>
    <w:p w:rsidRDefault="0057015A" w:rsidP="0057015A" w:rsidR="0057015A" w:rsidRPr="008C3132">
      <w:pPr>
        <w:jc w:val="center"/>
      </w:pPr>
    </w:p>
    <w:p w:rsidRDefault="0057015A" w:rsidP="00554AD5" w:rsidR="0057015A" w:rsidRPr="002B5AAE">
      <w:pPr>
        <w:ind w:firstLine="705"/>
        <w:jc w:val="both"/>
      </w:pPr>
      <w:r>
        <w:t xml:space="preserve">I. </w:t>
      </w:r>
      <w:r w:rsidRPr="002B5AAE">
        <w:t xml:space="preserve">Otvara se </w:t>
      </w:r>
      <w:r>
        <w:t xml:space="preserve">skraćeni </w:t>
      </w:r>
      <w:r w:rsidRPr="002B5AAE">
        <w:t xml:space="preserve">stečajni postupak nad dužnikom </w:t>
      </w:r>
      <w:r w:rsidR="00586FA1">
        <w:t>FER NEKRETNINE d.o.o., Privlaka, Glavanci 3, OIB: 08940924118</w:t>
      </w:r>
      <w:r w:rsidR="004903F7">
        <w:t xml:space="preserve"> </w:t>
      </w:r>
      <w:r>
        <w:t xml:space="preserve">s danom </w:t>
      </w:r>
      <w:r w:rsidR="004903F7">
        <w:t>5</w:t>
      </w:r>
      <w:r>
        <w:t>. travnja 2016. u 14,</w:t>
      </w:r>
      <w:r w:rsidR="00554AD5">
        <w:t>0</w:t>
      </w:r>
      <w:r w:rsidR="006A23A9">
        <w:t>0</w:t>
      </w:r>
      <w:r>
        <w:t xml:space="preserve"> sati kada će se ovo rješenje objaviti na mrežnoj stranici e-Oglasna ploča sudova. </w:t>
      </w:r>
    </w:p>
    <w:p w:rsidRDefault="0057015A" w:rsidP="0057015A" w:rsidR="0057015A" w:rsidRPr="002B5AAE">
      <w:pPr>
        <w:jc w:val="both"/>
      </w:pPr>
    </w:p>
    <w:p w:rsidRDefault="0057015A" w:rsidP="00554AD5" w:rsidR="0057015A" w:rsidRPr="001E74F1">
      <w:pPr>
        <w:ind w:firstLine="705"/>
        <w:jc w:val="both"/>
        <w:rPr>
          <w:b/>
        </w:rPr>
      </w:pPr>
      <w:r w:rsidRPr="002B6044">
        <w:t xml:space="preserve">II. Stečajnim upraviteljem dužnika imenuje se </w:t>
      </w:r>
      <w:r w:rsidR="00554AD5">
        <w:t>Renato Sabljić</w:t>
      </w:r>
      <w:r w:rsidRPr="002B6044">
        <w:t xml:space="preserve"> iz Zagreba,</w:t>
      </w:r>
      <w:r w:rsidRPr="008E37E9">
        <w:t xml:space="preserve"> </w:t>
      </w:r>
      <w:r w:rsidR="00554AD5">
        <w:t xml:space="preserve">Zdenački zavoj 14, </w:t>
      </w:r>
      <w:r w:rsidRPr="008E37E9">
        <w:t>OIB:</w:t>
      </w:r>
      <w:r w:rsidR="00554AD5">
        <w:t>74644810692</w:t>
      </w:r>
      <w:r>
        <w:t>.</w:t>
      </w:r>
    </w:p>
    <w:p w:rsidRDefault="0057015A" w:rsidP="0057015A" w:rsidR="0057015A" w:rsidRPr="001E74F1">
      <w:pPr>
        <w:jc w:val="both"/>
        <w:rPr>
          <w:b/>
        </w:rPr>
      </w:pPr>
    </w:p>
    <w:p w:rsidRDefault="0057015A" w:rsidP="0057015A" w:rsidR="0057015A" w:rsidRPr="002B5AAE">
      <w:pPr>
        <w:jc w:val="both"/>
        <w:rPr>
          <w:b/>
        </w:rPr>
      </w:pPr>
      <w:r w:rsidRPr="002B5AAE">
        <w:rPr>
          <w:b/>
        </w:rPr>
        <w:tab/>
      </w:r>
      <w:r>
        <w:t>III</w:t>
      </w:r>
      <w:r w:rsidRPr="00386298">
        <w:t>.</w:t>
      </w:r>
      <w:r>
        <w:rPr>
          <w:b/>
        </w:rPr>
        <w:t xml:space="preserve"> </w:t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dužnikom </w:t>
      </w:r>
      <w:r w:rsidR="00586FA1">
        <w:t>FER NEKRETNINE d.o.o., Privlaka, Glavanci 3, OIB: 08940924118</w:t>
      </w:r>
      <w:r>
        <w:t>.</w:t>
      </w:r>
    </w:p>
    <w:p w:rsidRDefault="0057015A" w:rsidP="0057015A" w:rsidR="0057015A">
      <w:pPr>
        <w:jc w:val="both"/>
        <w:rPr>
          <w:b/>
        </w:rPr>
      </w:pPr>
    </w:p>
    <w:p w:rsidRDefault="0057015A" w:rsidP="0057015A" w:rsidR="0057015A" w:rsidRPr="002B5AAE">
      <w:pPr>
        <w:ind w:firstLine="705"/>
        <w:jc w:val="both"/>
      </w:pPr>
      <w:r>
        <w:t>IV</w:t>
      </w:r>
      <w:r w:rsidRPr="00386298">
        <w:t>. Dio</w:t>
      </w:r>
      <w:r w:rsidRPr="002B5AAE">
        <w:t xml:space="preserve"> nastalih troškova postupka i</w:t>
      </w:r>
      <w:r>
        <w:t>splatit će se iz Fonda za namirenje troškova stečajnoga postupka iz čl. 111. Stečajnog zakona.</w:t>
      </w:r>
    </w:p>
    <w:p w:rsidRDefault="0057015A" w:rsidP="0057015A" w:rsidR="0057015A" w:rsidRPr="002B5AAE">
      <w:pPr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i zaključenja</w:t>
      </w:r>
      <w:r w:rsidRPr="002B5AAE">
        <w:t xml:space="preserve"> </w:t>
      </w:r>
      <w:r>
        <w:t xml:space="preserve">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brisanja </w:t>
      </w:r>
      <w:r w:rsidRPr="002B5AAE">
        <w:t xml:space="preserve">dužnika iz </w:t>
      </w:r>
      <w:r>
        <w:t xml:space="preserve">sudskog </w:t>
      </w:r>
      <w:r w:rsidRPr="002B5AAE">
        <w:t>registra.</w:t>
      </w:r>
      <w:r>
        <w:t xml:space="preserve"> </w:t>
      </w:r>
    </w:p>
    <w:p w:rsidRDefault="0057015A" w:rsidP="0057015A" w:rsidR="0057015A" w:rsidRPr="002B5AAE">
      <w:pPr>
        <w:ind w:hanging="705" w:left="705"/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 upisat će se u zemljišne knjige, upisnik brodova, upisnik brodova u izgradnji, </w:t>
      </w:r>
      <w:r>
        <w:t xml:space="preserve">upisnik zrakoplova, </w:t>
      </w:r>
      <w:r w:rsidRPr="002B5AAE">
        <w:t>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57015A" w:rsidP="0057015A" w:rsidR="0057015A" w:rsidRPr="002B5AAE">
      <w:pPr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VII. </w:t>
      </w:r>
      <w:r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</w:t>
      </w:r>
      <w:r w:rsidRPr="002B5AAE">
        <w:t xml:space="preserve">.  </w:t>
      </w:r>
    </w:p>
    <w:p w:rsidRDefault="0057015A" w:rsidP="0057015A" w:rsidR="0057015A">
      <w:pPr>
        <w:jc w:val="both"/>
        <w:rPr>
          <w:b/>
        </w:rPr>
      </w:pPr>
    </w:p>
    <w:p w:rsidRDefault="0057015A" w:rsidP="0057015A" w:rsidR="0057015A" w:rsidRPr="002B5AAE">
      <w:pPr>
        <w:rPr>
          <w:b/>
        </w:rPr>
      </w:pPr>
    </w:p>
    <w:p w:rsidRDefault="00E96FDB" w:rsidP="0057015A" w:rsidR="00E96FDB">
      <w:pPr>
        <w:jc w:val="center"/>
      </w:pPr>
    </w:p>
    <w:p w:rsidRDefault="0057015A" w:rsidP="0057015A" w:rsidR="0057015A" w:rsidRPr="002B5AAE">
      <w:pPr>
        <w:jc w:val="center"/>
      </w:pPr>
      <w:r w:rsidRPr="002B5AAE">
        <w:lastRenderedPageBreak/>
        <w:t>Obrazloženje</w:t>
      </w:r>
    </w:p>
    <w:p w:rsidRDefault="0057015A" w:rsidP="0057015A" w:rsidR="0057015A" w:rsidRPr="002B5AAE">
      <w:pPr>
        <w:jc w:val="center"/>
        <w:rPr>
          <w:b/>
        </w:rPr>
      </w:pPr>
    </w:p>
    <w:p w:rsidRDefault="0057015A" w:rsidP="0057015A" w:rsidR="0057015A" w:rsidRPr="00CF7AC9">
      <w:pPr>
        <w:ind w:firstLine="720"/>
        <w:jc w:val="both"/>
      </w:pPr>
      <w:r>
        <w:t xml:space="preserve">Financijska agencija, Regionalni centar Split, Podružnica Zadar je podnijela ovom sudu </w:t>
      </w:r>
      <w:r w:rsidR="00586FA1">
        <w:t>11</w:t>
      </w:r>
      <w:r>
        <w:t xml:space="preserve">. </w:t>
      </w:r>
      <w:r w:rsidR="004903F7">
        <w:t xml:space="preserve">siječnja </w:t>
      </w:r>
      <w:r>
        <w:t>201</w:t>
      </w:r>
      <w:r w:rsidR="004903F7">
        <w:t>6</w:t>
      </w:r>
      <w:r w:rsidRPr="002B5AAE">
        <w:t>. zahtjev za provedbu skraćenog</w:t>
      </w:r>
      <w:r>
        <w:t>a</w:t>
      </w:r>
      <w:r w:rsidRPr="002B5AAE">
        <w:t xml:space="preserve"> stečajnog postupka nad </w:t>
      </w:r>
      <w:r>
        <w:t xml:space="preserve">uvodno označenim dužnikom na temelju čl. 444. st. 1. Stečajnog zakona (Narodne novine broj 71/15, dalje u tekstu: SZ). </w:t>
      </w:r>
      <w:r w:rsidRPr="002B5AAE">
        <w:t xml:space="preserve">U zahtjevu u bitnome navodi da </w:t>
      </w:r>
      <w:r>
        <w:t xml:space="preserve">dužnik </w:t>
      </w:r>
      <w:r w:rsidRPr="002B5AAE">
        <w:t xml:space="preserve">na dan </w:t>
      </w:r>
      <w:r w:rsidRPr="00D75141">
        <w:t>1. rujna 2015.</w:t>
      </w:r>
      <w:r w:rsidRPr="002B5AAE">
        <w:t xml:space="preserve"> u Očevidniku redoslijeda osnova za plaćanje ima evidentirane neizvršene osnove za plaćanje u neprekinutom razdoblju od </w:t>
      </w:r>
      <w:r w:rsidR="00586FA1">
        <w:t>161</w:t>
      </w:r>
      <w:r w:rsidR="004903F7">
        <w:t xml:space="preserve"> </w:t>
      </w:r>
      <w:r w:rsidRPr="002B5AAE">
        <w:t>dan</w:t>
      </w:r>
      <w:r>
        <w:t>a</w:t>
      </w:r>
      <w:r w:rsidRPr="002B5AAE">
        <w:t xml:space="preserve"> u ukupnom iznosu od </w:t>
      </w:r>
      <w:r w:rsidR="005F634A">
        <w:t>4.</w:t>
      </w:r>
      <w:r w:rsidR="00586FA1">
        <w:t>319,51</w:t>
      </w:r>
      <w:r w:rsidRPr="002B5AAE">
        <w:t xml:space="preserve"> kun</w:t>
      </w:r>
      <w:r>
        <w:t>a</w:t>
      </w:r>
      <w:r w:rsidRPr="002B5AAE">
        <w:t xml:space="preserve">, da nema zaposlenih, </w:t>
      </w:r>
      <w:r w:rsidRPr="00CF7AC9">
        <w:t xml:space="preserve">da </w:t>
      </w:r>
      <w:r w:rsidR="006A23A9">
        <w:t>ima</w:t>
      </w:r>
      <w:r w:rsidR="004903F7">
        <w:t xml:space="preserve"> </w:t>
      </w:r>
      <w:r w:rsidRPr="00CF7AC9">
        <w:t>otvoren račun</w:t>
      </w:r>
      <w:r w:rsidR="006A23A9">
        <w:t xml:space="preserve"> kod </w:t>
      </w:r>
      <w:r w:rsidR="00586FA1">
        <w:t xml:space="preserve">Croatia banka </w:t>
      </w:r>
      <w:r w:rsidR="006A23A9">
        <w:t xml:space="preserve">d.d. </w:t>
      </w:r>
      <w:r w:rsidRPr="00CF7AC9">
        <w:t>i da nema zaplijenjenih sredstava na ime predujma za namirenje troškova stečajnog postupka.</w:t>
      </w:r>
    </w:p>
    <w:p w:rsidRDefault="0057015A" w:rsidP="0057015A" w:rsidR="0057015A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6A23A9">
        <w:t>ovaj sud je 1</w:t>
      </w:r>
      <w:r>
        <w:t xml:space="preserve">. </w:t>
      </w:r>
      <w:r w:rsidR="00E96FDB">
        <w:t xml:space="preserve">veljače </w:t>
      </w:r>
      <w:r>
        <w:t xml:space="preserve">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015A" w:rsidP="0057015A" w:rsidR="0057015A">
      <w:pPr>
        <w:ind w:firstLine="708"/>
        <w:jc w:val="both"/>
      </w:pPr>
      <w:r>
        <w:t>Naime, potonjom odredbom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57015A" w:rsidP="0057015A" w:rsidR="0057015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57015A" w:rsidP="0057015A" w:rsidR="0057015A">
      <w:pPr>
        <w:jc w:val="center"/>
      </w:pPr>
    </w:p>
    <w:p w:rsidRDefault="0057015A" w:rsidP="0057015A" w:rsidR="0057015A">
      <w:pPr>
        <w:jc w:val="center"/>
      </w:pPr>
    </w:p>
    <w:p w:rsidRDefault="0057015A" w:rsidP="0057015A" w:rsidR="0057015A" w:rsidRPr="00240F6B">
      <w:pPr>
        <w:jc w:val="center"/>
      </w:pPr>
      <w:r>
        <w:t xml:space="preserve">U Zadru </w:t>
      </w:r>
      <w:r w:rsidR="00D757E0">
        <w:t>5</w:t>
      </w:r>
      <w:r>
        <w:t xml:space="preserve">. travnja 2016. </w:t>
      </w:r>
    </w:p>
    <w:p w:rsidRDefault="00115899" w:rsidP="0057015A" w:rsidR="00115899" w:rsidRPr="003A73B2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</w:p>
    <w:p w:rsidRDefault="004D04CD" w:rsidP="004D04CD" w:rsidR="004D04CD"/>
    <w:p w:rsidRDefault="004D04CD" w:rsidP="00D757E0" w:rsidR="00794DBD" w:rsidRPr="003A73B2">
      <w:pPr>
        <w:jc w:val="right"/>
      </w:pPr>
      <w:r>
        <w:tab/>
      </w:r>
      <w:r>
        <w:tab/>
      </w:r>
      <w:r>
        <w:tab/>
        <w:t xml:space="preserve">                                         </w:t>
      </w:r>
      <w:r w:rsidR="000F3E74">
        <w:t>S</w:t>
      </w:r>
      <w:r w:rsidR="00360AB6" w:rsidRPr="003A73B2">
        <w:t>utkinja</w:t>
      </w:r>
    </w:p>
    <w:p w:rsidRDefault="000F3E74" w:rsidP="00D757E0" w:rsidR="00004F3B" w:rsidRPr="003A73B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4D04CD">
        <w:t xml:space="preserve">                      </w:t>
      </w:r>
      <w:r w:rsidR="00115899">
        <w:t>Ana Markač</w:t>
      </w:r>
    </w:p>
    <w:p w:rsidRDefault="00794305" w:rsidP="00721F79" w:rsidR="00794305"/>
    <w:p w:rsidRDefault="00361242" w:rsidP="00721F79" w:rsidR="00361242"/>
    <w:p w:rsidRDefault="00D757E0" w:rsidP="00721F79" w:rsidR="00D757E0"/>
    <w:p w:rsidRDefault="004903F7" w:rsidP="00D757E0" w:rsidR="004903F7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4903F7" w:rsidP="00D757E0" w:rsidR="004903F7">
      <w:pPr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4903F7" w:rsidP="00D757E0" w:rsidR="004903F7">
      <w:pPr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4903F7" w:rsidP="004903F7" w:rsidR="004903F7"/>
    <w:p w:rsidRDefault="004903F7" w:rsidP="004903F7" w:rsidR="004903F7">
      <w:pPr>
        <w:jc w:val="both"/>
      </w:pPr>
    </w:p>
    <w:p w:rsidRDefault="004903F7" w:rsidP="004903F7" w:rsidR="004903F7">
      <w:pPr>
        <w:jc w:val="both"/>
      </w:pPr>
    </w:p>
    <w:p w:rsidRDefault="004903F7" w:rsidP="004903F7" w:rsidR="004903F7" w:rsidRPr="00240F6B">
      <w:pPr>
        <w:ind w:firstLine="705"/>
        <w:jc w:val="both"/>
      </w:pPr>
    </w:p>
    <w:p w:rsidRDefault="004903F7" w:rsidP="004903F7" w:rsidR="004903F7" w:rsidRPr="002B5AAE">
      <w:pPr>
        <w:jc w:val="both"/>
        <w:rPr>
          <w:b/>
        </w:rPr>
      </w:pPr>
    </w:p>
    <w:p w:rsidRDefault="004903F7" w:rsidP="004903F7" w:rsidR="004903F7">
      <w:pPr>
        <w:jc w:val="both"/>
      </w:pPr>
    </w:p>
    <w:p w:rsidRDefault="004903F7" w:rsidP="004903F7" w:rsidR="004903F7">
      <w:pPr>
        <w:jc w:val="both"/>
      </w:pPr>
    </w:p>
    <w:p w:rsidRDefault="004903F7" w:rsidP="004903F7" w:rsidR="004903F7">
      <w:pPr>
        <w:ind w:firstLine="360"/>
        <w:jc w:val="both"/>
      </w:pPr>
      <w:r>
        <w:t>DNA:</w:t>
      </w:r>
    </w:p>
    <w:p w:rsidRDefault="004903F7" w:rsidP="004903F7" w:rsidR="004903F7">
      <w:pPr>
        <w:numPr>
          <w:ilvl w:val="0"/>
          <w:numId w:val="10"/>
        </w:numPr>
      </w:pPr>
      <w:r>
        <w:t xml:space="preserve">Stečajnom upravitelju uz potvrdu </w:t>
      </w:r>
      <w:r w:rsidR="00D757E0" w:rsidRPr="00554AD5">
        <w:rPr>
          <w:bCs/>
        </w:rPr>
        <w:t>i izjavu</w:t>
      </w:r>
      <w:r w:rsidR="00D757E0">
        <w:t xml:space="preserve"> </w:t>
      </w:r>
      <w:r>
        <w:t>o imenovanju</w:t>
      </w:r>
    </w:p>
    <w:p w:rsidRDefault="004903F7" w:rsidP="004903F7" w:rsidR="004903F7">
      <w:pPr>
        <w:numPr>
          <w:ilvl w:val="0"/>
          <w:numId w:val="10"/>
        </w:numPr>
      </w:pPr>
      <w:r>
        <w:t xml:space="preserve">Stečajnom dužniku </w:t>
      </w:r>
    </w:p>
    <w:p w:rsidRDefault="004903F7" w:rsidP="004903F7" w:rsidR="004903F7">
      <w:pPr>
        <w:numPr>
          <w:ilvl w:val="0"/>
          <w:numId w:val="10"/>
        </w:numPr>
      </w:pPr>
      <w:r>
        <w:t>FINA, Regionalni centar Split, Podružnica Zadar</w:t>
      </w:r>
    </w:p>
    <w:p w:rsidRDefault="004903F7" w:rsidP="004903F7" w:rsidR="004903F7">
      <w:pPr>
        <w:numPr>
          <w:ilvl w:val="0"/>
          <w:numId w:val="10"/>
        </w:numPr>
      </w:pPr>
      <w:r>
        <w:t xml:space="preserve">ŽDO u Zadru, Građansko-upravnom odjelu </w:t>
      </w:r>
    </w:p>
    <w:p w:rsidRDefault="004903F7" w:rsidP="004903F7" w:rsidR="004903F7">
      <w:pPr>
        <w:numPr>
          <w:ilvl w:val="0"/>
          <w:numId w:val="10"/>
        </w:numPr>
      </w:pPr>
      <w:r>
        <w:t>RH, Ministarstvo financija, Porezna uprava Zadar</w:t>
      </w:r>
    </w:p>
    <w:p w:rsidRDefault="004903F7" w:rsidP="004903F7" w:rsidR="004903F7">
      <w:pPr>
        <w:numPr>
          <w:ilvl w:val="0"/>
          <w:numId w:val="10"/>
        </w:numPr>
      </w:pPr>
      <w:r>
        <w:t>Općinskom sudu u Zadru</w:t>
      </w:r>
    </w:p>
    <w:p w:rsidRDefault="004903F7" w:rsidP="004903F7" w:rsidR="004903F7">
      <w:pPr>
        <w:numPr>
          <w:ilvl w:val="0"/>
          <w:numId w:val="10"/>
        </w:numPr>
      </w:pPr>
      <w:r>
        <w:t>Općinskom sudu u Zadru, zemljišnoknjižnom odjelu</w:t>
      </w:r>
    </w:p>
    <w:p w:rsidRDefault="004903F7" w:rsidP="004903F7" w:rsidR="004903F7">
      <w:pPr>
        <w:pStyle w:val="Odlomakpopisa"/>
        <w:numPr>
          <w:ilvl w:val="0"/>
          <w:numId w:val="10"/>
        </w:numPr>
      </w:pPr>
      <w:r>
        <w:t>Lučkoj kapetaniji-registru brodova</w:t>
      </w:r>
    </w:p>
    <w:p w:rsidRDefault="004903F7" w:rsidP="004903F7" w:rsidR="004903F7">
      <w:pPr>
        <w:numPr>
          <w:ilvl w:val="0"/>
          <w:numId w:val="10"/>
        </w:numPr>
      </w:pPr>
      <w:r>
        <w:t>Registru ovog suda odmah i po pravomoćnosti rješenja radi provedbe točke V. izreke istog</w:t>
      </w:r>
    </w:p>
    <w:p w:rsidRDefault="004903F7" w:rsidP="004903F7" w:rsidR="004903F7">
      <w:pPr>
        <w:numPr>
          <w:ilvl w:val="0"/>
          <w:numId w:val="10"/>
        </w:numPr>
      </w:pPr>
      <w:r>
        <w:t>Hrvatskoj agenciji za civilno zrakoplovstvo 10 000 Zagreb Ulica grada Vukovara 284</w:t>
      </w:r>
    </w:p>
    <w:p w:rsidRDefault="004903F7" w:rsidP="004903F7" w:rsidR="004903F7">
      <w:pPr>
        <w:numPr>
          <w:ilvl w:val="0"/>
          <w:numId w:val="10"/>
        </w:numPr>
      </w:pPr>
      <w:r>
        <w:t>Državnom zavodu za intelektualno vlasništvo, Ulica grada Vukovara 78, 10000 Zagreb</w:t>
      </w:r>
    </w:p>
    <w:p w:rsidRDefault="004903F7" w:rsidP="004903F7" w:rsidR="004903F7">
      <w:pPr>
        <w:numPr>
          <w:ilvl w:val="0"/>
          <w:numId w:val="10"/>
        </w:numPr>
      </w:pPr>
      <w:r>
        <w:t>e-Oglasna ploča suda</w:t>
      </w:r>
    </w:p>
    <w:p w:rsidRDefault="004903F7" w:rsidP="004903F7" w:rsidR="004903F7">
      <w:pPr>
        <w:numPr>
          <w:ilvl w:val="0"/>
          <w:numId w:val="10"/>
        </w:numPr>
      </w:pPr>
      <w:r>
        <w:t>Pisarnici ovog suda</w:t>
      </w:r>
    </w:p>
    <w:p w:rsidRDefault="004903F7" w:rsidP="004903F7" w:rsidR="004903F7">
      <w:pPr>
        <w:numPr>
          <w:ilvl w:val="0"/>
          <w:numId w:val="10"/>
        </w:numPr>
      </w:pPr>
      <w:r>
        <w:t xml:space="preserve">U spis </w:t>
      </w:r>
    </w:p>
    <w:p w:rsidRDefault="004903F7" w:rsidP="004903F7" w:rsidR="004903F7">
      <w:pPr>
        <w:jc w:val="both"/>
      </w:pPr>
    </w:p>
    <w:p w:rsidRDefault="0020610B" w:rsidP="004903F7" w:rsidR="0020610B" w:rsidRPr="003A73B2"/>
    <w:sectPr w:rsidSect="00774C1D" w:rsidR="0020610B" w:rsidRPr="003A73B2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F60278">
      <w:rPr>
        <w:noProof/>
      </w:rPr>
      <w:t>3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F634A" w:rsidP="005F634A" w:rsidR="005F634A" w:rsidRPr="000E0307">
    <w:pPr>
      <w:pStyle w:val="Zaglavlje"/>
      <w:jc w:val="right"/>
    </w:pPr>
    <w:r>
      <w:t>Poslovni broj: 2 St-</w:t>
    </w:r>
    <w:r w:rsidR="00586FA1">
      <w:t>42</w:t>
    </w:r>
    <w:r>
      <w:t>/16-</w:t>
    </w:r>
    <w:r w:rsidR="00586FA1">
      <w:t>8</w:t>
    </w:r>
  </w:p>
  <w:p w:rsidRDefault="00631438" w:rsidP="004903F7" w:rsidR="0063143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0E0307">
    <w:pPr>
      <w:pStyle w:val="Zaglavlje"/>
      <w:jc w:val="right"/>
    </w:pPr>
    <w:r>
      <w:t>P</w:t>
    </w:r>
    <w:r w:rsidR="00B92875">
      <w:t>oslovni broj: 2 St-</w:t>
    </w:r>
    <w:r w:rsidR="00586FA1">
      <w:t>42</w:t>
    </w:r>
    <w:r w:rsidR="00B92875">
      <w:t>/1</w:t>
    </w:r>
    <w:r w:rsidR="004903F7">
      <w:t>6</w:t>
    </w:r>
    <w:r w:rsidR="00B92875">
      <w:t>-</w:t>
    </w:r>
    <w:r w:rsidR="00586FA1">
      <w:t>8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B55CC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C564F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54AD5"/>
    <w:rsid w:val="005652F2"/>
    <w:rsid w:val="0057015A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6FA1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5F634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23A9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62DE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43640"/>
    <w:rsid w:val="00F45B41"/>
    <w:rsid w:val="00F4771D"/>
    <w:rsid w:val="00F51031"/>
    <w:rsid w:val="00F53498"/>
    <w:rsid w:val="00F568F8"/>
    <w:rsid w:val="00F6027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60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2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2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2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2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60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2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2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2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2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St-42/2016</izvorni_sadrzaj>
    <derivirana_varijabla naziv="DomainObject.Predmet.OznakaBroj_1">St-42/2016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 NEKRETNINE d.o.o. za poslovanje nekretninama i knjigovodstvo</izvorni_sadrzaj>
    <derivirana_varijabla naziv="DomainObject.Predmet.ProtustrankaFormated_1">  FER NEKRETNINE d.o.o. za poslovanje nekretninama i knjigovodstvo</derivirana_varijabla>
  </DomainObject.Predmet.ProtustrankaFormated>
  <DomainObject.Predmet.ProtustrankaFormatedOIB>
    <izvorni_sadrzaj>  FER NEKRETNINE d.o.o. za poslovanje nekretninama i knjigovodstvo, OIB 08940924118</izvorni_sadrzaj>
    <derivirana_varijabla naziv="DomainObject.Predmet.ProtustrankaFormatedOIB_1">  FER NEKRETNINE d.o.o. za poslovanje nekretninama i knjigovodstvo, OIB 08940924118</derivirana_varijabla>
  </DomainObject.Predmet.ProtustrankaFormatedOIB>
  <DomainObject.Predmet.ProtustrankaFormatedWithAdress>
    <izvorni_sadrzaj> FER NEKRETNINE d.o.o. za poslovanje nekretninama i knjigovodstvo, Glavanci 3, 32251 Privlaka</izvorni_sadrzaj>
    <derivirana_varijabla naziv="DomainObject.Predmet.ProtustrankaFormatedWithAdress_1"> FER NEKRETNINE d.o.o. za poslovanje nekretninama i knjigovodstvo, Glavanci 3, 32251 Privlaka</derivirana_varijabla>
  </DomainObject.Predmet.ProtustrankaFormatedWithAdress>
  <DomainObject.Predmet.ProtustrankaFormatedWithAdressOIB>
    <izvorni_sadrzaj> FER NEKRETNINE d.o.o. za poslovanje nekretninama i knjigovodstvo, OIB 08940924118, Glavanci 3, 32251 Privlaka</izvorni_sadrzaj>
    <derivirana_varijabla naziv="DomainObject.Predmet.ProtustrankaFormatedWithAdressOIB_1"> FER NEKRETNINE d.o.o. za poslovanje nekretninama i knjigovodstvo, OIB 08940924118, Glavanci 3, 32251 Privlaka</derivirana_varijabla>
  </DomainObject.Predmet.ProtustrankaFormatedWithAdressOIB>
  <DomainObject.Predmet.ProtustrankaWithAdress>
    <izvorni_sadrzaj>FER NEKRETNINE d.o.o. za poslovanje nekretninama i knjigovodstvo Glavanci 3, 32251 Privlaka</izvorni_sadrzaj>
    <derivirana_varijabla naziv="DomainObject.Predmet.ProtustrankaWithAdress_1">FER NEKRETNINE d.o.o. za poslovanje nekretninama i knjigovodstvo Glavanci 3, 32251 Privlaka</derivirana_varijabla>
  </DomainObject.Predmet.ProtustrankaWithAdress>
  <DomainObject.Predmet.ProtustrankaWithAdressOIB>
    <izvorni_sadrzaj>FER NEKRETNINE d.o.o. za poslovanje nekretninama i knjigovodstvo, OIB 08940924118, Glavanci 3, 32251 Privlaka</izvorni_sadrzaj>
    <derivirana_varijabla naziv="DomainObject.Predmet.ProtustrankaWithAdressOIB_1">FER NEKRETNINE d.o.o. za poslovanje nekretninama i knjigovodstvo, OIB 08940924118, Glavanci 3, 32251 Privlaka</derivirana_varijabla>
  </DomainObject.Predmet.ProtustrankaWithAdressOIB>
  <DomainObject.Predmet.ProtustrankaNazivFormated>
    <izvorni_sadrzaj>FER NEKRETNINE d.o.o. za poslovanje nekretninama i knjigovodstvo</izvorni_sadrzaj>
    <derivirana_varijabla naziv="DomainObject.Predmet.ProtustrankaNazivFormated_1">FER NEKRETNINE d.o.o. za poslovanje nekretninama i knjigovodstvo</derivirana_varijabla>
  </DomainObject.Predmet.ProtustrankaNazivFormated>
  <DomainObject.Predmet.ProtustrankaNazivFormatedOIB>
    <izvorni_sadrzaj>FER NEKRETNINE d.o.o. za poslovanje nekretninama i knjigovodstvo, OIB 08940924118</izvorni_sadrzaj>
    <derivirana_varijabla naziv="DomainObject.Predmet.ProtustrankaNazivFormatedOIB_1">FER NEKRETNINE d.o.o. za poslovanje nekretninama i knjigovodstvo, OIB 08940924118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FER NEKRETNINE d.o.o. za poslovanje nekretninama i knjigovodstvo</item>
    </izvorni_sadrzaj>
    <derivirana_varijabla naziv="DomainObject.Predmet.ProtuStrankaListFormated_1">
      <item>FER NEKRETNINE d.o.o. za poslovanje nekretninama i knjigovodstvo</item>
    </derivirana_varijabla>
  </DomainObject.Predmet.ProtuStrankaListFormated>
  <DomainObject.Predmet.ProtuStrankaListFormatedOIB>
    <izvorni_sadrzaj>
      <item>FER NEKRETNINE d.o.o. za poslovanje nekretninama i knjigovodstvo, OIB 08940924118</item>
    </izvorni_sadrzaj>
    <derivirana_varijabla naziv="DomainObject.Predmet.ProtuStrankaListFormatedOIB_1">
      <item>FER NEKRETNINE d.o.o. za poslovanje nekretninama i knjigovodstvo, OIB 08940924118</item>
    </derivirana_varijabla>
  </DomainObject.Predmet.ProtuStrankaListFormatedOIB>
  <DomainObject.Predmet.ProtuStrankaListFormatedWithAdress>
    <izvorni_sadrzaj>
      <item>FER NEKRETNINE d.o.o. za poslovanje nekretninama i knjigovodstvo, Glavanci 3, 32251 Privlaka</item>
    </izvorni_sadrzaj>
    <derivirana_varijabla naziv="DomainObject.Predmet.ProtuStrankaListFormatedWithAdress_1">
      <item>FER NEKRETNINE d.o.o. za poslovanje nekretninama i knjigovodstvo, Glavanci 3, 32251 Privlaka</item>
    </derivirana_varijabla>
  </DomainObject.Predmet.ProtuStrankaListFormatedWithAdress>
  <DomainObject.Predmet.ProtuStrankaListFormatedWithAdressOIB>
    <izvorni_sadrzaj>
      <item>FER NEKRETNINE d.o.o. za poslovanje nekretninama i knjigovodstvo, OIB 08940924118, Glavanci 3, 32251 Privlaka</item>
    </izvorni_sadrzaj>
    <derivirana_varijabla naziv="DomainObject.Predmet.ProtuStrankaListFormatedWithAdressOIB_1">
      <item>FER NEKRETNINE d.o.o. za poslovanje nekretninama i knjigovodstvo, OIB 08940924118, Glavanci 3, 32251 Privlaka</item>
    </derivirana_varijabla>
  </DomainObject.Predmet.ProtuStrankaListFormatedWithAdressOIB>
  <DomainObject.Predmet.ProtuStrankaListNazivFormated>
    <izvorni_sadrzaj>
      <item>FER NEKRETNINE d.o.o. za poslovanje nekretninama i knjigovodstvo</item>
    </izvorni_sadrzaj>
    <derivirana_varijabla naziv="DomainObject.Predmet.ProtuStrankaListNazivFormated_1">
      <item>FER NEKRETNINE d.o.o. za poslovanje nekretninama i knjigovodstvo</item>
    </derivirana_varijabla>
  </DomainObject.Predmet.ProtuStrankaListNazivFormated>
  <DomainObject.Predmet.ProtuStrankaListNazivFormatedOIB>
    <izvorni_sadrzaj>
      <item>FER NEKRETNINE d.o.o. za poslovanje nekretninama i knjigovodstvo, OIB 08940924118</item>
    </izvorni_sadrzaj>
    <derivirana_varijabla naziv="DomainObject.Predmet.ProtuStrankaListNazivFormatedOIB_1">
      <item>FER NEKRETNINE d.o.o. za poslovanje nekretninama i knjigovodstvo, OIB 08940924118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FER NEKRETNINE d.o.o. za poslovanje nekretninama i knjigovodstvo</izvorni_sadrzaj>
    <derivirana_varijabla naziv="DomainObject.Predmet.ProtustrankaIDrugi_1">FER NEKRETNINE d.o.o. za poslovanje nekretninama i knjigovodstvo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FER NEKRETNINE d.o.o. za poslovanje nekretninama i knjigovodstvo, OIB 08940924118, Glavanci 3, 32251 Privlaka</izvorni_sadrzaj>
    <derivirana_varijabla naziv="DomainObject.Predmet.ProtustrankaIDrugiAdressOIB_1">FER NEKRETNINE d.o.o. za poslovanje nekretninama i knjigovodstvo, OIB 08940924118, Glavanci 3, 32251 Privlaka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FER NEKRETNINE d.o.o. za poslovanje nekretninama i knjigovodstvo</item>
    </izvorni_sadrzaj>
    <derivirana_varijabla naziv="DomainObject.Predmet.SudioniciListNaziv_1">
      <item>FINA</item>
      <item>FER NEKRETNINE d.o.o. za poslovanje nekretninama i knjigovodstvo</item>
    </derivirana_varijabla>
  </DomainObject.Predmet.SudioniciListNaziv>
  <DomainObject.Predmet.SudioniciListAdressOIB>
    <izvorni_sadrzaj>
      <item>FINA, OIB 85821130368</item>
      <item>FER NEKRETNINE d.o.o. za poslovanje nekretninama i knjigovodstvo, OIB 08940924118, Glavanci 3,32251 Privlaka</item>
    </izvorni_sadrzaj>
    <derivirana_varijabla naziv="DomainObject.Predmet.SudioniciListAdressOIB_1">
      <item>FINA, OIB 85821130368</item>
      <item>FER NEKRETNINE d.o.o. za poslovanje nekretninama i knjigovodstvo, OIB 08940924118, Glavanci 3,32251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08940924118</item>
    </izvorni_sadrzaj>
    <derivirana_varijabla naziv="DomainObject.Predmet.SudioniciListNazivOIB_1">
      <item>, OIB 85821130368</item>
      <item>, OIB 08940924118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735F73-0FC4-4145-AD46-8E246F75B0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854</properties:Words>
  <properties:Characters>4668</properties:Characters>
  <properties:Lines>121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2016-04-05T06:38:00Z</dcterms:created>
  <dc:creator>Administrator</dc:creator>
  <cp:lastModifiedBy>Merlina Klišmanić</cp:lastModifiedBy>
  <cp:lastPrinted>2016-04-05T07:17:00Z</cp:lastPrinted>
  <dcterms:modified xmlns:xsi="http://www.w3.org/2001/XMLSchema-instance" xsi:type="dcterms:W3CDTF">2016-04-05T09:51:00Z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