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784ca" w14:paraId="b3784ca"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A31D1E">
        <w:t>3</w:t>
      </w:r>
      <w:r w:rsidR="00501CE2">
        <w:t>2</w:t>
      </w:r>
      <w:r w:rsidR="00A31D1E">
        <w:t>8</w:t>
      </w:r>
      <w:r w:rsidR="00335F93">
        <w:t>/17-</w:t>
      </w:r>
      <w:r w:rsidR="00A31D1E">
        <w:t>22</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5243E3" w:rsidP="00A31D1E" w:rsidR="00A31D1E">
      <w:pPr>
        <w:jc w:val="both"/>
      </w:pPr>
      <w:r>
        <w:tab/>
      </w:r>
    </w:p>
    <w:p w:rsidRDefault="00A31D1E" w:rsidP="00A31D1E" w:rsidR="00A31D1E">
      <w:pPr>
        <w:jc w:val="both"/>
      </w:pPr>
      <w:r>
        <w:tab/>
      </w:r>
      <w:r w:rsidRPr="00B40A95">
        <w:t>Trgovački sud u Osijeku, po sucu mr. sc. Tihomiru Kovačeviću, kao stečajnom sucu, povodom prijedloga FINANCIJSKE AGENCIJE ZAGREB, Regionalni centar Osijek, Podružnica Osijek, L. Jagera 3, OIB 85821130368 za otvaranje stečajnog postupka nad dužnikom EVA &amp; SARA jednostavno društvo s ograničenom odgovornošću za usluge i trgovinu, Ilok, Petra Preradovića 3/A, MBS 030174549, OIB 85125067505</w:t>
      </w:r>
      <w:r w:rsidRPr="0041082E">
        <w:t xml:space="preserve">, dana </w:t>
      </w:r>
      <w:r>
        <w:t>9</w:t>
      </w:r>
      <w:r w:rsidRPr="00311A16">
        <w:t xml:space="preserve">. </w:t>
      </w:r>
      <w:r>
        <w:t>studenog</w:t>
      </w:r>
      <w:r w:rsidRPr="00311A16">
        <w:t xml:space="preserve"> </w:t>
      </w:r>
      <w:r w:rsidRPr="0041082E">
        <w:t>2017.</w:t>
      </w:r>
    </w:p>
    <w:p w:rsidRDefault="00B21468" w:rsidP="00B21468" w:rsidR="00B21468">
      <w:pPr>
        <w:jc w:val="both"/>
      </w:pPr>
    </w:p>
    <w:p w:rsidRDefault="006178F4" w:rsidP="00B21468" w:rsidR="006178F4">
      <w:pPr>
        <w:jc w:val="both"/>
      </w:pP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A31D1E" w:rsidR="00DC2A67">
      <w:pPr>
        <w:numPr>
          <w:ilvl w:val="0"/>
          <w:numId w:val="2"/>
        </w:numPr>
        <w:jc w:val="both"/>
      </w:pPr>
      <w:r>
        <w:t xml:space="preserve">Pozivaju se osobe koje imaju pravni interes da se provede stečajni postupak nad </w:t>
      </w:r>
      <w:r w:rsidR="009750F1" w:rsidRPr="009750F1">
        <w:t xml:space="preserve">dužnikom </w:t>
      </w:r>
      <w:r w:rsidR="00A31D1E" w:rsidRPr="00A31D1E">
        <w:t>EVA &amp; SARA jednostavno društvo s ograničenom odgovornošću za usluge i trgovinu, Ilok, Petra Preradovića 3/A, MBS 030174549, OIB 85125067505</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CD41EB">
        <w:t>3</w:t>
      </w:r>
      <w:r w:rsidR="00743667">
        <w:t>2</w:t>
      </w:r>
      <w:r w:rsidR="00CD41EB">
        <w:t>8</w:t>
      </w:r>
      <w:r>
        <w:t>-1</w:t>
      </w:r>
      <w:r w:rsidR="001B2EAE">
        <w:t>7</w:t>
      </w:r>
      <w:r>
        <w:t xml:space="preserve"> kod Hrvatske poštanske banke iznos od </w:t>
      </w:r>
      <w:r w:rsidR="00CD41EB" w:rsidRPr="00423DD1">
        <w:rPr>
          <w:color w:val="000000"/>
        </w:rPr>
        <w:t>35.510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p w:rsidRDefault="005243E3" w:rsidP="00442BB5" w:rsidR="005243E3" w:rsidRPr="00442BB5"/>
    <w:p w:rsidRDefault="00DC2A67" w:rsidP="00FA72D5" w:rsidR="00DC2A67">
      <w:pPr>
        <w:pStyle w:val="Naslov1"/>
        <w:rPr>
          <w:b w:val="false"/>
          <w:bCs w:val="false"/>
        </w:rPr>
      </w:pPr>
      <w:r w:rsidRPr="00F15533">
        <w:rPr>
          <w:b w:val="false"/>
          <w:bCs w:val="false"/>
        </w:rPr>
        <w:lastRenderedPageBreak/>
        <w:t>Obrazloženje</w:t>
      </w:r>
    </w:p>
    <w:p w:rsidRDefault="00702E78" w:rsidP="00702E78" w:rsidR="00702E78"/>
    <w:p w:rsidRDefault="00C01BCA" w:rsidP="00702E78" w:rsidR="00C01BCA" w:rsidRPr="00702E78"/>
    <w:p w:rsidRDefault="00395EF9" w:rsidP="00395EF9" w:rsidR="00395EF9">
      <w:pPr>
        <w:ind w:firstLine="720"/>
        <w:jc w:val="both"/>
      </w:pPr>
      <w:r>
        <w:t xml:space="preserve">Dana 21.07.2017. zaprimljen je na ovome sudu prijedlog FINE Regionalni centar Osijek, Podružnica Osijek, klasa: 110-07/17-01/04 Ur. broj 04-06-17-3810 od 20.07.2017. godine, za otvaranje stečajnog postupka nad dužnikom </w:t>
      </w:r>
      <w:r w:rsidRPr="00A256C3">
        <w:t>EVA &amp; SARA jednostavno društvo s ograničenom odgovornošću za usluge i trgovinu, Ilok, Petra Preradovića 3/A, MBS 030174549, OIB 85125067505</w:t>
      </w:r>
      <w:r>
        <w:t>, temeljem odredbe čl. 110. st. 1. Stečajnog zakona (NN 71/15, dalje: SZ).</w:t>
      </w:r>
    </w:p>
    <w:p w:rsidRDefault="00395EF9" w:rsidP="00395EF9" w:rsidR="00395EF9">
      <w:pPr>
        <w:ind w:firstLine="720"/>
        <w:jc w:val="both"/>
      </w:pPr>
    </w:p>
    <w:p w:rsidRDefault="00395EF9" w:rsidP="00395EF9" w:rsidR="00395EF9">
      <w:pPr>
        <w:ind w:firstLine="720"/>
        <w:jc w:val="both"/>
      </w:pPr>
      <w:r>
        <w:t>U prijedlogu je navela da na dan 19.07.2017. dužnik u Očevidniku redoslijeda osnova za plaćanje ima evidentirane neizvršene osnove za plaćanje u neprekinutom razdoblju od 120 dana, u ukupnom iznosu od 11.148,32 kn, u koji iznos je uračunata kamata i naknada FINE za provedbe ovrhe na novčanim sredstvima dužnika. Navodi da dužnik ima 1 zaposlenog radnika.</w:t>
      </w:r>
    </w:p>
    <w:p w:rsidRDefault="00395EF9" w:rsidP="00395EF9" w:rsidR="00395EF9">
      <w:pPr>
        <w:ind w:firstLine="720"/>
        <w:jc w:val="both"/>
      </w:pPr>
    </w:p>
    <w:p w:rsidRDefault="00395EF9" w:rsidP="00395EF9" w:rsidR="00395EF9">
      <w:pPr>
        <w:ind w:firstLine="720"/>
        <w:jc w:val="both"/>
      </w:pPr>
      <w:r>
        <w:t>Dostavlja popis računa i oročenih novčanih sredstava dužnika na dan 19.07.2017., te navodi da na temelju čl. 112. st. 5. SZ dužnik na ime predujma za namirenje troškova stečajnog postupka ima zaplijenjena novčana sredstva na dan 19.07.2017. u iznosu od 2.584,34 kn.</w:t>
      </w:r>
    </w:p>
    <w:p w:rsidRDefault="00395EF9" w:rsidP="00395EF9" w:rsidR="00395EF9">
      <w:pPr>
        <w:jc w:val="both"/>
      </w:pPr>
    </w:p>
    <w:p w:rsidRDefault="00395EF9" w:rsidP="00395EF9" w:rsidR="00395EF9">
      <w:pPr>
        <w:jc w:val="both"/>
      </w:pPr>
      <w:r>
        <w:tab/>
        <w:t xml:space="preserve">Na ročištu radi izjašnjenja o prijedlogu za otvaranje stečajnog postupka i ročišta radi rasprave o uvjetima za otvaranje stečajnog postupka nad dužnikom, održanom </w:t>
      </w:r>
      <w:r w:rsidR="009B34DF">
        <w:t>9</w:t>
      </w:r>
      <w:r>
        <w:t>.1</w:t>
      </w:r>
      <w:r w:rsidR="009B34DF">
        <w:t>1</w:t>
      </w:r>
      <w:r>
        <w:t xml:space="preserve">.2017.  godine, privremeni stečajni upravitelj je izložio svoje pisano izvješće od </w:t>
      </w:r>
      <w:r w:rsidR="009B34DF">
        <w:t>3</w:t>
      </w:r>
      <w:r w:rsidR="009B34DF" w:rsidRPr="00A128F1">
        <w:t>.</w:t>
      </w:r>
      <w:r w:rsidR="009B34DF">
        <w:t>11</w:t>
      </w:r>
      <w:r w:rsidR="009B34DF" w:rsidRPr="00A128F1">
        <w:t xml:space="preserve">.2017. godine koje se nalazi u spisu na listu broj </w:t>
      </w:r>
      <w:r w:rsidR="009B34DF">
        <w:t>27</w:t>
      </w:r>
      <w:r w:rsidR="009B34DF" w:rsidRPr="00A128F1">
        <w:t>-</w:t>
      </w:r>
      <w:r w:rsidR="009B34DF">
        <w:t>28</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9B34DF" w:rsidRPr="009B34DF">
        <w:t xml:space="preserve">35.510,00 </w:t>
      </w:r>
      <w:r>
        <w:t xml:space="preserve">kn i to </w:t>
      </w:r>
      <w:r w:rsidR="007D2FC2">
        <w:t>iz</w:t>
      </w:r>
      <w:r w:rsidR="00557EE6">
        <w:t xml:space="preserve">rada pečata </w:t>
      </w:r>
      <w:r w:rsidR="007D2FC2">
        <w:t xml:space="preserve">u iznosu od 150,00 kn, knjigovodstvene usluge u iznosu od 20.000,00 kn, uredski materijal, biljezi, ptt. usluge, jav. bilježnik i dr. u iznosu od 2.000,00 kn, putni trošak stečajnog upravitelja u iznosu od 5.000,00 kn, naknada banke za vođenje računa u iznosu od 1.000,00 kn i trošak nagrade stečajnog upravitelja u bruto iznosu od 7.360,00 kn, ukupno 35.510,00 </w:t>
      </w:r>
      <w:r w:rsidRPr="00381384">
        <w:t xml:space="preserve"> </w:t>
      </w:r>
      <w:r>
        <w:t>kn.</w:t>
      </w:r>
    </w:p>
    <w:p w:rsidRDefault="00653F7A" w:rsidP="006D672E" w:rsidR="00653F7A">
      <w:pPr>
        <w:jc w:val="both"/>
      </w:pPr>
    </w:p>
    <w:p w:rsidRDefault="00DC2A67" w:rsidP="00EA182A" w:rsidR="00F71EA9">
      <w:pPr>
        <w:jc w:val="center"/>
      </w:pPr>
      <w:r w:rsidRPr="00F15533">
        <w:t xml:space="preserve">U Osijeku </w:t>
      </w:r>
      <w:r w:rsidR="007D2FC2" w:rsidRPr="007D2FC2">
        <w:t xml:space="preserve">9. studenog </w:t>
      </w:r>
      <w:r w:rsidRPr="00F15533">
        <w:t>20</w:t>
      </w:r>
      <w:r w:rsidR="00A86592" w:rsidRPr="00F15533">
        <w:t>1</w:t>
      </w:r>
      <w:r w:rsidR="00AF147B">
        <w:t>7</w:t>
      </w:r>
      <w:r w:rsidRPr="00F15533">
        <w:t>.</w:t>
      </w:r>
    </w:p>
    <w:p w:rsidRDefault="00E045AE" w:rsidP="00EA182A" w:rsidR="00E045AE" w:rsidRPr="00F15533">
      <w:pPr>
        <w:jc w:val="both"/>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C01BCA">
      <w:pPr>
        <w:jc w:val="both"/>
        <w:rPr>
          <w:b/>
          <w:bCs/>
        </w:rPr>
      </w:pPr>
      <w:r>
        <w:rPr>
          <w:b/>
          <w:bCs/>
        </w:rPr>
        <w:tab/>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62B1">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CD41EB" w:rsidRPr="00CD41EB">
      <w:t>1328/17-22</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6F38"/>
    <w:rsid w:val="0012741B"/>
    <w:rsid w:val="00147DE0"/>
    <w:rsid w:val="00150CE4"/>
    <w:rsid w:val="00151955"/>
    <w:rsid w:val="0015361E"/>
    <w:rsid w:val="00153A73"/>
    <w:rsid w:val="00154F6F"/>
    <w:rsid w:val="00155E75"/>
    <w:rsid w:val="00161A7B"/>
    <w:rsid w:val="001637D0"/>
    <w:rsid w:val="0016435C"/>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67E7"/>
    <w:rsid w:val="006301AE"/>
    <w:rsid w:val="00637939"/>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353C"/>
    <w:rsid w:val="00743667"/>
    <w:rsid w:val="00746182"/>
    <w:rsid w:val="007462B1"/>
    <w:rsid w:val="00761E43"/>
    <w:rsid w:val="0077286D"/>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773"/>
    <w:rsid w:val="00987DEF"/>
    <w:rsid w:val="0099202C"/>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428F"/>
    <w:rsid w:val="00B27EE1"/>
    <w:rsid w:val="00B33E2C"/>
    <w:rsid w:val="00B34A05"/>
    <w:rsid w:val="00B401A4"/>
    <w:rsid w:val="00B46EEF"/>
    <w:rsid w:val="00B50344"/>
    <w:rsid w:val="00B50BAC"/>
    <w:rsid w:val="00B51724"/>
    <w:rsid w:val="00B520B6"/>
    <w:rsid w:val="00B52383"/>
    <w:rsid w:val="00B54389"/>
    <w:rsid w:val="00B551C2"/>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7462B1"/>
    <w:rPr>
      <w:color w:val="808080"/>
      <w:bdr w:space="0" w:sz="0" w:color="auto" w:val="none"/>
      <w:shd w:fill="auto" w:color="auto" w:val="clear"/>
    </w:rPr>
  </w:style>
  <w:style w:customStyle="true" w:styleId="eSPISCCParagraphDefaultFont" w:type="character">
    <w:name w:val="eSPIS_CC_Paragraph Default Font"/>
    <w:basedOn w:val="Naglaeno"/>
    <w:rsid w:val="007462B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462B1"/>
    <w:rPr>
      <w:b/>
      <w:bCs/>
      <w:bdr w:space="0" w:sz="0" w:color="auto" w:val="none"/>
      <w:shd w:fill="FFFFCC" w:color="auto" w:val="clear"/>
      <w:lang w:val="hr-HR"/>
    </w:rPr>
  </w:style>
  <w:style w:customStyle="true" w:styleId="PozadinaSvijetloCrvena" w:type="character">
    <w:name w:val="Pozadina_SvijetloCrvena"/>
    <w:basedOn w:val="eSPISCCParagraphDefaultFont"/>
    <w:rsid w:val="007462B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462B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7462B1"/>
    <w:rPr>
      <w:color w:val="808080"/>
      <w:bdr w:color="auto" w:space="0" w:sz="0" w:val="none"/>
      <w:shd w:color="auto" w:fill="auto" w:val="clear"/>
    </w:rPr>
  </w:style>
  <w:style w:customStyle="1" w:styleId="eSPISCCParagraphDefaultFont" w:type="character">
    <w:name w:val="eSPIS_CC_Paragraph Default Font"/>
    <w:basedOn w:val="Naglaeno"/>
    <w:rsid w:val="007462B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462B1"/>
    <w:rPr>
      <w:b/>
      <w:bCs/>
      <w:bdr w:color="auto" w:space="0" w:sz="0" w:val="none"/>
      <w:shd w:color="auto" w:fill="FFFFCC" w:val="clear"/>
      <w:lang w:val="hr-HR"/>
    </w:rPr>
  </w:style>
  <w:style w:customStyle="1" w:styleId="PozadinaSvijetloCrvena" w:type="character">
    <w:name w:val="Pozadina_SvijetloCrvena"/>
    <w:basedOn w:val="eSPISCCParagraphDefaultFont"/>
    <w:rsid w:val="007462B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462B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1328</izvorni_sadrzaj>
    <derivirana_varijabla naziv="DomainObject.Predmet.Broj_1">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St-1328/2017</izvorni_sadrzaj>
    <derivirana_varijabla naziv="DomainObject.Predmet.OznakaBroj_1">St-1328/2017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EVA &amp; SARA jednostavno društvo s ograničenom odgovornošću za usluge i trgovinu</izvorni_sadrzaj>
    <derivirana_varijabla naziv="DomainObject.Predmet.ProtustrankaFormated_1">  EVA &amp; SARA jednostavno društvo s ograničenom odgovornošću za usluge i trgovinu</derivirana_varijabla>
  </DomainObject.Predmet.ProtustrankaFormated>
  <DomainObject.Predmet.ProtustrankaFormatedOIB>
    <izvorni_sadrzaj>  EVA &amp; SARA jednostavno društvo s ograničenom odgovornošću za usluge i trgovinu, OIB 85125067505</izvorni_sadrzaj>
    <derivirana_varijabla naziv="DomainObject.Predmet.ProtustrankaFormatedOIB_1">  EVA &amp; SARA jednostavno društvo s ograničenom odgovornošću za usluge i trgovinu, OIB 85125067505</derivirana_varijabla>
  </DomainObject.Predmet.ProtustrankaFormatedOIB>
  <DomainObject.Predmet.ProtustrankaFormatedWithAdress>
    <izvorni_sadrzaj> EVA &amp; SARA jednostavno društvo s ograničenom odgovornošću za usluge i trgovinu, Petra Preradovića 3/A, 32236 Ilok</izvorni_sadrzaj>
    <derivirana_varijabla naziv="DomainObject.Predmet.ProtustrankaFormatedWithAdress_1"> EVA &amp; SARA jednostavno društvo s ograničenom odgovornošću za usluge i trgovinu, Petra Preradovića 3/A, 32236 Ilok</derivirana_varijabla>
  </DomainObject.Predmet.ProtustrankaFormatedWithAdress>
  <DomainObject.Predmet.ProtustrankaFormatedWithAdressOIB>
    <izvorni_sadrzaj> EVA &amp; SARA jednostavno društvo s ograničenom odgovornošću za usluge i trgovinu, OIB 85125067505, Petra Preradovića 3/A, 32236 Ilok</izvorni_sadrzaj>
    <derivirana_varijabla naziv="DomainObject.Predmet.ProtustrankaFormatedWithAdressOIB_1"> EVA &amp; SARA jednostavno društvo s ograničenom odgovornošću za usluge i trgovinu, OIB 85125067505, Petra Preradovića 3/A, 32236 Ilok</derivirana_varijabla>
  </DomainObject.Predmet.ProtustrankaFormatedWithAdressOIB>
  <DomainObject.Predmet.ProtustrankaWithAdress>
    <izvorni_sadrzaj>EVA &amp; SARA jednostavno društvo s ograničenom odgovornošću za usluge i trgovinu Petra Preradovića 3/A, 32236 Ilok</izvorni_sadrzaj>
    <derivirana_varijabla naziv="DomainObject.Predmet.ProtustrankaWithAdress_1">EVA &amp; SARA jednostavno društvo s ograničenom odgovornošću za usluge i trgovinu Petra Preradovića 3/A, 32236 Ilok</derivirana_varijabla>
  </DomainObject.Predmet.ProtustrankaWithAdress>
  <DomainObject.Predmet.ProtustrankaWithAdressOIB>
    <izvorni_sadrzaj>EVA &amp; SARA jednostavno društvo s ograničenom odgovornošću za usluge i trgovinu, OIB 85125067505, Petra Preradovića 3/A, 32236 Ilok</izvorni_sadrzaj>
    <derivirana_varijabla naziv="DomainObject.Predmet.ProtustrankaWithAdressOIB_1">EVA &amp; SARA jednostavno društvo s ograničenom odgovornošću za usluge i trgovinu, OIB 85125067505, Petra Preradovića 3/A, 32236 Ilok</derivirana_varijabla>
  </DomainObject.Predmet.ProtustrankaWithAdressOIB>
  <DomainObject.Predmet.ProtustrankaNazivFormated>
    <izvorni_sadrzaj>EVA &amp; SARA jednostavno društvo s ograničenom odgovornošću za usluge i trgovinu</izvorni_sadrzaj>
    <derivirana_varijabla naziv="DomainObject.Predmet.ProtustrankaNazivFormated_1">EVA &amp; SARA jednostavno društvo s ograničenom odgovornošću za usluge i trgovinu</derivirana_varijabla>
  </DomainObject.Predmet.ProtustrankaNazivFormated>
  <DomainObject.Predmet.ProtustrankaNazivFormatedOIB>
    <izvorni_sadrzaj>EVA &amp; SARA jednostavno društvo s ograničenom odgovornošću za usluge i trgovinu, OIB 85125067505</izvorni_sadrzaj>
    <derivirana_varijabla naziv="DomainObject.Predmet.ProtustrankaNazivFormatedOIB_1">EVA &amp; SARA jednostavno društvo s ograničenom odgovornošću za usluge i trgovinu, OIB 85125067505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EVA &amp; SARA jednostavno društvo s ograničenom odgovornošću za usluge i trgovinu</item>
    </izvorni_sadrzaj>
    <derivirana_varijabla naziv="DomainObject.Predmet.ProtuStrankaListFormated_1">
      <item>EVA &amp; SARA jednostavno društvo s ograničenom odgovornošću za usluge i trgovinu</item>
    </derivirana_varijabla>
  </DomainObject.Predmet.ProtuStrankaListFormated>
  <DomainObject.Predmet.ProtuStrankaListFormatedOIB>
    <izvorni_sadrzaj>
      <item>EVA &amp; SARA jednostavno društvo s ograničenom odgovornošću za usluge i trgovinu, OIB 85125067505</item>
    </izvorni_sadrzaj>
    <derivirana_varijabla naziv="DomainObject.Predmet.ProtuStrankaListFormatedOIB_1">
      <item>EVA &amp; SARA jednostavno društvo s ograničenom odgovornošću za usluge i trgovinu, OIB 85125067505</item>
    </derivirana_varijabla>
  </DomainObject.Predmet.ProtuStrankaListFormatedOIB>
  <DomainObject.Predmet.ProtuStrankaListFormatedWithAdress>
    <izvorni_sadrzaj>
      <item>EVA &amp; SARA jednostavno društvo s ograničenom odgovornošću za usluge i trgovinu, Petra Preradovića 3/A, 32236 Ilok</item>
    </izvorni_sadrzaj>
    <derivirana_varijabla naziv="DomainObject.Predmet.ProtuStrankaListFormatedWithAdress_1">
      <item>EVA &amp; SARA jednostavno društvo s ograničenom odgovornošću za usluge i trgovinu, Petra Preradovića 3/A, 32236 Ilok</item>
    </derivirana_varijabla>
  </DomainObject.Predmet.ProtuStrankaListFormatedWithAdress>
  <DomainObject.Predmet.ProtuStrankaListFormatedWithAdressOIB>
    <izvorni_sadrzaj>
      <item>EVA &amp; SARA jednostavno društvo s ograničenom odgovornošću za usluge i trgovinu, OIB 85125067505, Petra Preradovića 3/A, 32236 Ilok</item>
    </izvorni_sadrzaj>
    <derivirana_varijabla naziv="DomainObject.Predmet.ProtuStrankaListFormatedWithAdressOIB_1">
      <item>EVA &amp; SARA jednostavno društvo s ograničenom odgovornošću za usluge i trgovinu, OIB 85125067505, Petra Preradovića 3/A, 32236 Ilok</item>
    </derivirana_varijabla>
  </DomainObject.Predmet.ProtuStrankaListFormatedWithAdressOIB>
  <DomainObject.Predmet.ProtuStrankaListNazivFormated>
    <izvorni_sadrzaj>
      <item>EVA &amp; SARA jednostavno društvo s ograničenom odgovornošću za usluge i trgovinu</item>
    </izvorni_sadrzaj>
    <derivirana_varijabla naziv="DomainObject.Predmet.ProtuStrankaListNazivFormated_1">
      <item>EVA &amp; SARA jednostavno društvo s ograničenom odgovornošću za usluge i trgovinu</item>
    </derivirana_varijabla>
  </DomainObject.Predmet.ProtuStrankaListNazivFormated>
  <DomainObject.Predmet.ProtuStrankaListNazivFormatedOIB>
    <izvorni_sadrzaj>
      <item>EVA &amp; SARA jednostavno društvo s ograničenom odgovornošću za usluge i trgovinu, OIB 85125067505</item>
    </izvorni_sadrzaj>
    <derivirana_varijabla naziv="DomainObject.Predmet.ProtuStrankaListNazivFormatedOIB_1">
      <item>EVA &amp; SARA jednostavno društvo s ograničenom odgovornošću za usluge i trgovinu, OIB 85125067505</item>
    </derivirana_varijabla>
  </DomainObject.Predmet.ProtuStrankaListNazivFormatedOIB>
  <DomainObject.Predmet.OstaliListFormated>
    <izvorni_sadrzaj>
      <item>ŽDO GUO Vukovar</item>
      <item>Željko Rupčić</item>
      <item>Mirjana Podunajec</item>
    </izvorni_sadrzaj>
    <derivirana_varijabla naziv="DomainObject.Predmet.OstaliListFormated_1">
      <item>ŽDO GUO Vukovar</item>
      <item>Željko Rupčić</item>
      <item>Mirjana Podunajec</item>
    </derivirana_varijabla>
  </DomainObject.Predmet.OstaliListFormated>
  <DomainObject.Predmet.OstaliListFormatedOIB>
    <izvorni_sadrzaj>
      <item>ŽDO GUO Vukovar</item>
      <item>Željko Rupčić, OIB 31017026540</item>
      <item>Mirjana Podunajec, OIB 52089078550</item>
    </izvorni_sadrzaj>
    <derivirana_varijabla naziv="DomainObject.Predmet.OstaliListFormatedOIB_1">
      <item>ŽDO GUO Vukovar</item>
      <item>Željko Rupčić, OIB 31017026540</item>
      <item>Mirjana Podunajec, OIB 52089078550</item>
    </derivirana_varijabla>
  </DomainObject.Predmet.OstaliListFormatedOIB>
  <DomainObject.Predmet.OstaliListFormatedWithAdress>
    <izvorni_sadrzaj>
      <item>ŽDO GUO Vukovar</item>
      <item>Željko Rupčić, B. Adžije 58, 31400 Đakovo</item>
      <item>Mirjana Podunajec, V. Varlaja 29, 10360 Sesvete</item>
    </izvorni_sadrzaj>
    <derivirana_varijabla naziv="DomainObject.Predmet.OstaliListFormatedWithAdress_1">
      <item>ŽDO GUO Vukovar</item>
      <item>Željko Rupčić, B. Adžije 58, 31400 Đakovo</item>
      <item>Mirjana Podunajec, V. Varlaja 29, 10360 Sesvete</item>
    </derivirana_varijabla>
  </DomainObject.Predmet.OstaliListFormatedWithAdress>
  <DomainObject.Predmet.OstaliListFormatedWithAdressOIB>
    <izvorni_sadrzaj>
      <item>ŽDO GUO Vukovar</item>
      <item>Željko Rupčić, OIB 31017026540, B. Adžije 58, 31400 Đakovo</item>
      <item>Mirjana Podunajec, OIB 52089078550, V. Varlaja 29, 10360 Sesvete</item>
    </izvorni_sadrzaj>
    <derivirana_varijabla naziv="DomainObject.Predmet.OstaliListFormatedWithAdressOIB_1">
      <item>ŽDO GUO Vukovar</item>
      <item>Željko Rupčić, OIB 31017026540, B. Adžije 58, 31400 Đakovo</item>
      <item>Mirjana Podunajec, OIB 52089078550, V. Varlaja 29, 10360 Sesvete</item>
    </derivirana_varijabla>
  </DomainObject.Predmet.OstaliListFormatedWithAdressOIB>
  <DomainObject.Predmet.OstaliListNazivFormated>
    <izvorni_sadrzaj>
      <item>ŽDO GUO Vukovar</item>
      <item>Željko Rupčić</item>
      <item>Mirjana Podunajec</item>
    </izvorni_sadrzaj>
    <derivirana_varijabla naziv="DomainObject.Predmet.OstaliListNazivFormated_1">
      <item>ŽDO GUO Vukovar</item>
      <item>Željko Rupčić</item>
      <item>Mirjana Podunajec</item>
    </derivirana_varijabla>
  </DomainObject.Predmet.OstaliListNazivFormated>
  <DomainObject.Predmet.OstaliListNazivFormatedOIB>
    <izvorni_sadrzaj>
      <item>ŽDO GUO Vukovar</item>
      <item>Željko Rupčić, OIB 31017026540</item>
      <item>Mirjana Podunajec, OIB 52089078550</item>
    </izvorni_sadrzaj>
    <derivirana_varijabla naziv="DomainObject.Predmet.OstaliListNazivFormatedOIB_1">
      <item>ŽDO GUO Vukovar</item>
      <item>Željko Rupčić, OIB 31017026540</item>
      <item>Mirjana Podunajec, OIB 52089078550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EVA &amp; SARA jednostavno društvo s ograničenom odgovornošću za usluge i trgovinu</izvorni_sadrzaj>
    <derivirana_varijabla naziv="DomainObject.Predmet.ProtustrankaIDrugi_1">EVA &amp; SARA jednostavno društvo s ograničenom odgovornošću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EVA &amp; SARA jednostavno društvo s ograničenom odgovornošću za usluge i trgovinu, OIB 85125067505, Petra Preradovića 3/A, 32236 Ilok</izvorni_sadrzaj>
    <derivirana_varijabla naziv="DomainObject.Predmet.ProtustrankaIDrugiAdressOIB_1">EVA &amp; SARA jednostavno društvo s ograničenom odgovornošću za usluge i trgovinu, OIB 85125067505, Petra Preradovića 3/A, 32236 Ilok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EVA &amp; SARA jednostavno društvo s ograničenom odgovornošću za usluge i trgovinu</item>
      <item>ŽDO GUO Vukovar</item>
      <item>Željko Rupčić</item>
      <item>Mirjana Podunajec</item>
    </izvorni_sadrzaj>
    <derivirana_varijabla naziv="DomainObject.Predmet.SudioniciListNaziv_1">
      <item>FINA RC OSIJEK</item>
      <item>EVA &amp; SARA jednostavno društvo s ograničenom odgovornošću za usluge i trgovinu</item>
      <item>ŽDO GUO Vukovar</item>
      <item>Željko Rupčić</item>
      <item>Mirjana Podunajec</item>
    </derivirana_varijabla>
  </DomainObject.Predmet.SudioniciListNaziv>
  <DomainObject.Predmet.SudioniciListAdressOIB>
    <izvorni_sadrzaj>
      <item>FINA RC OSIJEK, OIB 85821130368</item>
      <item>EVA &amp; SARA jednostavno društvo s ograničenom odgovornošću za usluge i trgovinu, OIB 85125067505, Petra Preradovića 3/A,32236 Ilok</item>
      <item>ŽDO GUO Vukovar</item>
      <item>Željko Rupčić, OIB 31017026540, B. Adžije 58,31400 Đakovo</item>
      <item>Mirjana Podunajec, OIB 52089078550, V. Varlaja 29,10360 Sesvete</item>
    </izvorni_sadrzaj>
    <derivirana_varijabla naziv="DomainObject.Predmet.SudioniciListAdressOIB_1">
      <item>FINA RC OSIJEK, OIB 85821130368</item>
      <item>EVA &amp; SARA jednostavno društvo s ograničenom odgovornošću za usluge i trgovinu, OIB 85125067505, Petra Preradovića 3/A,32236 Ilok</item>
      <item>ŽDO GUO Vukovar</item>
      <item>Željko Rupčić, OIB 31017026540, B. Adžije 58,31400 Đakovo</item>
      <item>Mirjana Podunajec, OIB 52089078550, V. Varlaja 29,10360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85125067505</item>
      <item>, OIB null</item>
      <item>, OIB 31017026540</item>
      <item>, OIB 52089078550</item>
    </izvorni_sadrzaj>
    <derivirana_varijabla naziv="DomainObject.Predmet.SudioniciListNazivOIB_1">
      <item>, OIB 85821130368</item>
      <item>, OIB 85125067505</item>
      <item>, OIB null</item>
      <item>, OIB 31017026540</item>
      <item>, OIB 52089078550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697</properties:Words>
  <properties:Characters>3730</properties:Characters>
  <properties:Lines>90</properties:Lines>
  <properties:Paragraphs>23</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2017-06-01T07:30:00Z</cp:lastPrinted>
  <dcterms:modified xmlns:xsi="http://www.w3.org/2001/XMLSchema-instance" xsi:type="dcterms:W3CDTF">2017-11-09T08:47:00Z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