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d0ec9" w14:paraId="76d0ec9" w:rsidRDefault="00875FAF" w:rsidP="00875FAF" w:rsidR="00875FAF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>
        <w:rPr>
          <w:rFonts w:hAnsi="Times New Roman" w:ascii="Times New Roman"/>
          <w:b/>
          <w:sz w:val="28"/>
        </w:rPr>
        <w:t>Obrazac 19.</w:t>
      </w:r>
    </w:p>
    <w:p w:rsidRDefault="0005653A" w:rsidP="00875FAF" w:rsidR="0005653A">
      <w:pPr>
        <w:jc w:val="center"/>
        <w:rPr>
          <w:rFonts w:hAnsi="Times New Roman" w:ascii="Times New Roman"/>
          <w:b/>
          <w:sz w:val="28"/>
        </w:rPr>
      </w:pPr>
    </w:p>
    <w:p w:rsidRDefault="00875FAF" w:rsidP="00875FAF" w:rsidR="00875FAF" w:rsidRPr="00AE6E13">
      <w:pPr>
        <w:jc w:val="both"/>
        <w:rPr>
          <w:rFonts w:cs="Arial" w:hAnsi="Arial" w:ascii="Arial"/>
        </w:rPr>
      </w:pPr>
      <w:r w:rsidRPr="00AE6E13">
        <w:rPr>
          <w:rFonts w:cs="Arial" w:hAnsi="Arial" w:ascii="Arial"/>
          <w:lang w:val="pl-PL"/>
        </w:rPr>
        <w:t>Nadle</w:t>
      </w:r>
      <w:r w:rsidRPr="00AE6E13">
        <w:rPr>
          <w:rFonts w:cs="Arial" w:hAnsi="Arial" w:ascii="Arial"/>
        </w:rPr>
        <w:t>ž</w:t>
      </w:r>
      <w:r w:rsidRPr="00AE6E13">
        <w:rPr>
          <w:rFonts w:cs="Arial" w:hAnsi="Arial" w:ascii="Arial"/>
          <w:lang w:val="pl-PL"/>
        </w:rPr>
        <w:t>ni trgova</w:t>
      </w:r>
      <w:r w:rsidRPr="00AE6E13">
        <w:rPr>
          <w:rFonts w:cs="Arial" w:hAnsi="Arial" w:ascii="Arial"/>
        </w:rPr>
        <w:t>č</w:t>
      </w:r>
      <w:r w:rsidRPr="00AE6E13">
        <w:rPr>
          <w:rFonts w:cs="Arial" w:hAnsi="Arial" w:ascii="Arial"/>
          <w:lang w:val="pl-PL"/>
        </w:rPr>
        <w:t>ki sud</w:t>
      </w:r>
      <w:r w:rsidRPr="00AE6E13">
        <w:rPr>
          <w:rFonts w:cs="Arial" w:hAnsi="Arial" w:ascii="Arial"/>
        </w:rPr>
        <w:t xml:space="preserve">  :</w:t>
      </w:r>
      <w:r w:rsidR="00126722" w:rsidRPr="00AE6E13">
        <w:rPr>
          <w:rFonts w:cs="Arial" w:hAnsi="Arial" w:ascii="Arial"/>
          <w:b/>
        </w:rPr>
        <w:t>Trgovački sud u Zagrebu</w:t>
      </w:r>
    </w:p>
    <w:p w:rsidRDefault="0037509C" w:rsidP="00875FAF" w:rsidR="00875FAF" w:rsidRPr="00AE6E13">
      <w:pPr>
        <w:jc w:val="both"/>
        <w:rPr>
          <w:rFonts w:cs="Arial" w:hAnsi="Arial" w:ascii="Arial"/>
        </w:rPr>
      </w:pPr>
      <w:r w:rsidRPr="00AE6E13">
        <w:rPr>
          <w:rFonts w:cs="Arial" w:hAnsi="Arial" w:ascii="Arial"/>
          <w:lang w:val="pl-PL"/>
        </w:rPr>
        <w:t>Poslovni broj spisa</w:t>
      </w:r>
      <w:r w:rsidRPr="00AE6E13">
        <w:rPr>
          <w:rFonts w:cs="Arial" w:hAnsi="Arial" w:ascii="Arial"/>
          <w:b/>
          <w:lang w:val="pl-PL"/>
        </w:rPr>
        <w:t>:</w:t>
      </w:r>
      <w:r w:rsidR="00670894" w:rsidRPr="00AE6E13">
        <w:rPr>
          <w:rFonts w:cs="Arial" w:hAnsi="Arial" w:ascii="Arial"/>
          <w:b/>
        </w:rPr>
        <w:t xml:space="preserve"> </w:t>
      </w:r>
      <w:r w:rsidR="001A5364">
        <w:rPr>
          <w:rFonts w:cs="Arial" w:hAnsi="Arial" w:ascii="Arial"/>
          <w:b/>
        </w:rPr>
        <w:t>85.St-1438/17</w:t>
      </w:r>
    </w:p>
    <w:p w:rsidRDefault="00875FAF" w:rsidP="00875FAF" w:rsidR="00670894" w:rsidRPr="00AE6E13">
      <w:pPr>
        <w:rPr>
          <w:rFonts w:cs="Arial" w:hAnsi="Arial" w:ascii="Arial"/>
        </w:rPr>
      </w:pPr>
      <w:r w:rsidRPr="00AE6E13">
        <w:rPr>
          <w:rFonts w:cs="Arial" w:hAnsi="Arial" w:ascii="Arial"/>
          <w:lang w:val="pl-PL"/>
        </w:rPr>
        <w:t>Dužnik (ime i prezime / tvrtka ili naziv, OIB, adresa / sjedište):</w:t>
      </w:r>
      <w:r w:rsidR="00670894" w:rsidRPr="00AE6E13">
        <w:rPr>
          <w:rFonts w:cs="Arial" w:hAnsi="Arial" w:ascii="Arial"/>
        </w:rPr>
        <w:t xml:space="preserve"> </w:t>
      </w:r>
    </w:p>
    <w:p w:rsidRDefault="001A5364" w:rsidP="001A5364" w:rsidR="00721D1C">
      <w:pPr>
        <w:spacing w:after="0"/>
        <w:rPr>
          <w:rFonts w:cs="Arial" w:eastAsia="Times New Roman" w:hAnsi="Arial" w:ascii="Arial"/>
          <w:b/>
        </w:rPr>
      </w:pPr>
      <w:r w:rsidRPr="001A5364">
        <w:rPr>
          <w:rFonts w:cs="Arial" w:eastAsia="Times New Roman" w:hAnsi="Arial" w:ascii="Arial"/>
          <w:b/>
        </w:rPr>
        <w:t>NATURA ISA d.o.o. u stečaju</w:t>
      </w:r>
      <w:r>
        <w:rPr>
          <w:rFonts w:cs="Arial" w:eastAsia="Times New Roman" w:hAnsi="Arial" w:ascii="Arial"/>
          <w:b/>
        </w:rPr>
        <w:t xml:space="preserve">, </w:t>
      </w:r>
      <w:r w:rsidRPr="001A5364">
        <w:rPr>
          <w:rFonts w:cs="Arial" w:eastAsia="Times New Roman" w:hAnsi="Arial" w:ascii="Arial"/>
          <w:b/>
        </w:rPr>
        <w:t xml:space="preserve">Zagreb, Martićeva 67, OIB:33041190079                </w:t>
      </w:r>
    </w:p>
    <w:p w:rsidRDefault="0005653A" w:rsidP="00721D1C" w:rsidR="0005653A">
      <w:pPr>
        <w:spacing w:after="0"/>
        <w:rPr>
          <w:rFonts w:cs="Arial" w:eastAsia="Times New Roman" w:hAnsi="Arial" w:ascii="Arial"/>
          <w:b/>
        </w:rPr>
      </w:pPr>
    </w:p>
    <w:p w:rsidRDefault="00721D1C" w:rsidP="00721D1C" w:rsidR="00AE6E13">
      <w:pPr>
        <w:spacing w:after="0"/>
        <w:rPr>
          <w:rFonts w:cs="Arial" w:hAnsi="Arial" w:ascii="Arial"/>
          <w:sz w:val="20"/>
          <w:szCs w:val="20"/>
        </w:rPr>
      </w:pPr>
      <w:r w:rsidRPr="00721D1C">
        <w:rPr>
          <w:rFonts w:cs="Arial" w:eastAsia="Times New Roman" w:hAnsi="Arial" w:ascii="Arial"/>
          <w:b/>
        </w:rPr>
        <w:tab/>
      </w:r>
      <w:r w:rsidRPr="00721D1C">
        <w:rPr>
          <w:rFonts w:cs="Arial" w:eastAsia="Times New Roman" w:hAnsi="Arial" w:ascii="Arial"/>
          <w:b/>
        </w:rPr>
        <w:tab/>
      </w:r>
      <w:r w:rsidRPr="00721D1C">
        <w:rPr>
          <w:rFonts w:cs="Arial" w:eastAsia="Times New Roman" w:hAnsi="Arial" w:ascii="Arial"/>
          <w:b/>
        </w:rPr>
        <w:tab/>
      </w:r>
      <w:r w:rsidRPr="00721D1C">
        <w:rPr>
          <w:rFonts w:cs="Arial" w:eastAsia="Times New Roman" w:hAnsi="Arial" w:ascii="Arial"/>
          <w:b/>
        </w:rPr>
        <w:tab/>
      </w:r>
      <w:r w:rsidRPr="00721D1C">
        <w:rPr>
          <w:rFonts w:cs="Arial" w:eastAsia="Times New Roman" w:hAnsi="Arial" w:ascii="Arial"/>
          <w:b/>
        </w:rPr>
        <w:tab/>
      </w:r>
      <w:r w:rsidR="00AE6E13">
        <w:rPr>
          <w:rFonts w:cs="Arial" w:hAnsi="Arial" w:ascii="Arial"/>
          <w:sz w:val="20"/>
          <w:szCs w:val="20"/>
        </w:rPr>
        <w:tab/>
      </w:r>
      <w:r w:rsidR="00AE6E13">
        <w:rPr>
          <w:rFonts w:cs="Arial" w:hAnsi="Arial" w:ascii="Arial"/>
          <w:sz w:val="20"/>
          <w:szCs w:val="20"/>
        </w:rPr>
        <w:tab/>
      </w:r>
    </w:p>
    <w:p w:rsidRDefault="00EF6F0D" w:rsidP="00EF6F0D" w:rsidR="00EF6F0D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EF6F0D" w:rsidP="00EF6F0D" w:rsidR="00EF6F0D">
      <w:pPr>
        <w:pStyle w:val="Bezproreda"/>
        <w:numPr>
          <w:ilvl w:val="0"/>
          <w:numId w:val="1"/>
        </w:numPr>
        <w:suppressAutoHyphens w:val="false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05653A" w:rsidP="00EF6F0D" w:rsidR="0005653A">
      <w:pPr>
        <w:spacing w:after="0"/>
        <w:rPr>
          <w:rFonts w:cs="Arial" w:hAnsi="Arial" w:ascii="Arial"/>
          <w:sz w:val="18"/>
          <w:szCs w:val="18"/>
        </w:rPr>
      </w:pPr>
    </w:p>
    <w:p w:rsidRDefault="00EF6F0D" w:rsidP="00EF6F0D" w:rsidR="00EF6F0D">
      <w:pPr>
        <w:spacing w:after="0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sz w:val="18"/>
          <w:szCs w:val="18"/>
        </w:rPr>
        <w:t xml:space="preserve">                    </w:t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18"/>
          <w:szCs w:val="18"/>
        </w:rPr>
        <w:tab/>
      </w:r>
      <w:r w:rsidRPr="006B7798">
        <w:rPr>
          <w:rFonts w:cs="Arial" w:hAnsi="Arial" w:ascii="Arial"/>
          <w:sz w:val="20"/>
          <w:szCs w:val="20"/>
        </w:rPr>
        <w:tab/>
        <w:t xml:space="preserve">  </w:t>
      </w:r>
      <w:r w:rsidRPr="006B7798">
        <w:rPr>
          <w:rFonts w:cs="Arial" w:hAnsi="Arial" w:ascii="Arial"/>
          <w:b/>
          <w:sz w:val="20"/>
          <w:szCs w:val="20"/>
        </w:rPr>
        <w:t xml:space="preserve">Vjerovnici I. višeg isplatnog reda </w:t>
      </w:r>
    </w:p>
    <w:p w:rsidRDefault="006F0E6F" w:rsidP="00EF6F0D" w:rsidR="006F0E6F">
      <w:pPr>
        <w:spacing w:after="0"/>
        <w:rPr>
          <w:rFonts w:cs="Arial" w:hAnsi="Arial" w:ascii="Arial"/>
          <w:b/>
          <w:sz w:val="20"/>
          <w:szCs w:val="20"/>
        </w:rPr>
      </w:pPr>
    </w:p>
    <w:tbl>
      <w:tblPr>
        <w:tblW w:type="dxa" w:w="15452"/>
        <w:tblInd w:type="dxa" w:w="-601"/>
        <w:tblLayout w:type="fixed"/>
        <w:tblLook w:val="04A0" w:noVBand="1" w:noHBand="0" w:lastColumn="0" w:firstColumn="1" w:lastRow="0" w:firstRow="1"/>
      </w:tblPr>
      <w:tblGrid>
        <w:gridCol w:w="607"/>
        <w:gridCol w:w="953"/>
        <w:gridCol w:w="2835"/>
        <w:gridCol w:w="1843"/>
        <w:gridCol w:w="1985"/>
        <w:gridCol w:w="1700"/>
        <w:gridCol w:w="1702"/>
        <w:gridCol w:w="1842"/>
        <w:gridCol w:w="1985"/>
      </w:tblGrid>
      <w:tr w:rsidTr="00407CCC" w:rsidR="00EF6F0D">
        <w:trPr>
          <w:trHeight w:val="610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EF6F0D" w:rsidP="00B91D65" w:rsidR="00EF6F0D">
            <w:pPr>
              <w:spacing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Rb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EF6F0D" w:rsidP="00B91D65" w:rsidR="00EF6F0D">
            <w:pPr>
              <w:spacing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 xml:space="preserve">Br prijave 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EF6F0D" w:rsidP="00B91D65" w:rsidR="00EF6F0D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EF6F0D" w:rsidP="00B91D65" w:rsidR="00EF6F0D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EF6F0D" w:rsidP="00B91D65" w:rsidR="00EF6F0D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Pravna osnova prijavljene tražbine/ Oznaka ovršne isprave </w:t>
            </w:r>
          </w:p>
        </w:tc>
        <w:tc>
          <w:tcPr>
            <w:tcW w:type="dxa" w:w="1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EF6F0D" w:rsidP="00B91D65" w:rsidR="00EF6F0D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sz w:val="20"/>
                <w:szCs w:val="20"/>
              </w:rPr>
              <w:t>Iznos prijavljene tražbine neto (kn)</w:t>
            </w:r>
          </w:p>
        </w:tc>
        <w:tc>
          <w:tcPr>
            <w:tcW w:type="dxa" w:w="17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</w:tcPr>
          <w:p w:rsidRDefault="00EF6F0D" w:rsidP="00B91D65" w:rsidR="00EF6F0D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EF6F0D" w:rsidP="00B91D65" w:rsidR="00EF6F0D">
            <w:pPr>
              <w:pStyle w:val="Bezproreda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Iznos prijavljene tražbine bruto  (kn)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AC6176" w:rsidP="00407CCC" w:rsidR="00EF6F0D">
            <w:pPr>
              <w:pStyle w:val="Bezproreda"/>
              <w:jc w:val="center"/>
              <w:rPr>
                <w:rFonts w:cs="Arial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sz w:val="20"/>
                <w:szCs w:val="20"/>
              </w:rPr>
              <w:t>Iznos priznate tražbine</w:t>
            </w:r>
            <w:r w:rsidRPr="00AC6176">
              <w:rPr>
                <w:rFonts w:cs="Arial" w:hAnsi="Arial" w:ascii="Arial"/>
                <w:b/>
                <w:sz w:val="20"/>
                <w:szCs w:val="20"/>
              </w:rPr>
              <w:t xml:space="preserve"> neto</w:t>
            </w:r>
            <w:r w:rsidR="00407CCC">
              <w:rPr>
                <w:rFonts w:cs="Arial" w:hAnsi="Arial" w:ascii="Arial"/>
                <w:b/>
                <w:sz w:val="20"/>
                <w:szCs w:val="20"/>
              </w:rPr>
              <w:t xml:space="preserve"> </w:t>
            </w:r>
            <w:r w:rsidR="00EF6F0D">
              <w:rPr>
                <w:rFonts w:cs="Arial" w:hAnsi="Arial" w:ascii="Arial"/>
                <w:sz w:val="20"/>
                <w:szCs w:val="20"/>
              </w:rPr>
              <w:t>(kn)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EF6F0D" w:rsidP="00B91D65" w:rsidR="00EF6F0D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Iznos </w:t>
            </w:r>
            <w:r w:rsidR="00167A4F">
              <w:rPr>
                <w:rFonts w:cs="Arial" w:eastAsia="Times New Roman" w:hAnsi="Arial" w:ascii="Arial"/>
                <w:sz w:val="20"/>
                <w:szCs w:val="20"/>
              </w:rPr>
              <w:t>priznate tražbine bruto</w:t>
            </w:r>
            <w:r w:rsidR="00167A4F" w:rsidRPr="00167A4F">
              <w:rPr>
                <w:rFonts w:cs="Arial" w:eastAsia="Times New Roman" w:hAnsi="Arial" w:ascii="Arial"/>
                <w:sz w:val="20"/>
                <w:szCs w:val="20"/>
              </w:rPr>
              <w:t xml:space="preserve"> </w:t>
            </w:r>
            <w:r>
              <w:rPr>
                <w:rFonts w:cs="Arial" w:hAnsi="Arial" w:ascii="Arial"/>
                <w:sz w:val="20"/>
                <w:szCs w:val="20"/>
              </w:rPr>
              <w:t>(kn)</w:t>
            </w:r>
          </w:p>
        </w:tc>
      </w:tr>
      <w:tr w:rsidTr="00407CCC" w:rsidR="00AF09CD">
        <w:trPr>
          <w:trHeight w:val="1445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AF09CD" w:rsidP="00B91D65" w:rsidR="00AF09CD" w:rsidRPr="0080685A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80685A">
              <w:rPr>
                <w:rFonts w:cs="Arial" w:hAnsi="Arial" w:ascii="Arial"/>
                <w:sz w:val="20"/>
                <w:szCs w:val="20"/>
              </w:rPr>
              <w:t>1</w:t>
            </w:r>
            <w:r>
              <w:rPr>
                <w:rFonts w:cs="Arial" w:hAnsi="Arial" w:ascii="Arial"/>
                <w:sz w:val="20"/>
                <w:szCs w:val="20"/>
              </w:rPr>
              <w:t>.</w:t>
            </w: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AF09CD" w:rsidP="00CD2EDD" w:rsidR="00AF09CD" w:rsidRPr="0080685A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10.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AF09CD" w:rsidP="007B3857" w:rsidR="00AF09CD" w:rsidRPr="00935E3A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Hrvaćanin Zoran, OIB:22106522681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AF09CD" w:rsidP="007B3857" w:rsidR="00AF09CD" w:rsidRPr="00935E3A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Zagreb Bulvanova 14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AF09CD" w:rsidP="00407CCC" w:rsidR="00AF09CD" w:rsidRPr="00935E3A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Obračun stečajni upravite</w:t>
            </w:r>
            <w:r w:rsidR="007223BC">
              <w:rPr>
                <w:rFonts w:cs="Arial" w:hAnsi="Arial" w:ascii="Arial"/>
                <w:sz w:val="20"/>
                <w:szCs w:val="20"/>
              </w:rPr>
              <w:t>lj -prava iz radnog odnosa, plać</w:t>
            </w:r>
            <w:r>
              <w:rPr>
                <w:rFonts w:cs="Arial" w:hAnsi="Arial" w:ascii="Arial"/>
                <w:sz w:val="20"/>
                <w:szCs w:val="20"/>
              </w:rPr>
              <w:t>a u net</w:t>
            </w:r>
            <w:r w:rsidR="007223BC">
              <w:rPr>
                <w:rFonts w:cs="Arial" w:hAnsi="Arial" w:ascii="Arial"/>
                <w:sz w:val="20"/>
                <w:szCs w:val="20"/>
              </w:rPr>
              <w:t>o iznosu, doprinosi iz i na plać</w:t>
            </w:r>
            <w:r>
              <w:rPr>
                <w:rFonts w:cs="Arial" w:hAnsi="Arial" w:ascii="Arial"/>
                <w:sz w:val="20"/>
                <w:szCs w:val="20"/>
              </w:rPr>
              <w:t xml:space="preserve">u, porez i prirez,  otpremnina </w:t>
            </w:r>
          </w:p>
        </w:tc>
        <w:tc>
          <w:tcPr>
            <w:tcW w:type="dxa" w:w="1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AF09CD" w:rsidP="00B91D65" w:rsidR="00AF09CD" w:rsidRPr="0080685A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37.417,24</w:t>
            </w:r>
          </w:p>
        </w:tc>
        <w:tc>
          <w:tcPr>
            <w:tcW w:type="dxa" w:w="17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21CF8" w:rsidP="00B91D65" w:rsidR="00AF09CD" w:rsidRPr="0080685A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52.211,93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AF09CD" w:rsidP="007B3857" w:rsidR="00AF09CD" w:rsidRPr="0080685A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37.417,24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21CF8" w:rsidP="007B3857" w:rsidR="00AF09CD" w:rsidRPr="0080685A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52.211,93</w:t>
            </w:r>
          </w:p>
        </w:tc>
      </w:tr>
      <w:tr w:rsidTr="00407CCC" w:rsidR="00AF09CD">
        <w:trPr>
          <w:trHeight w:val="685"/>
        </w:trPr>
        <w:tc>
          <w:tcPr>
            <w:tcW w:type="dxa" w:w="60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AF09CD" w:rsidP="00B91D65" w:rsidR="00AF09CD" w:rsidRPr="001D4BF4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dxa" w:w="9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AF09CD" w:rsidP="00B91D65" w:rsidR="00AF09CD" w:rsidRPr="005F523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AF09CD" w:rsidP="00B91D65" w:rsidR="00AF09CD" w:rsidRPr="00BA0577">
            <w:pPr>
              <w:rPr>
                <w:rFonts w:cs="Arial" w:hAnsi="Arial" w:ascii="Arial"/>
                <w:b/>
                <w:sz w:val="20"/>
                <w:szCs w:val="20"/>
              </w:rPr>
            </w:pPr>
            <w:r w:rsidRPr="00BA0577">
              <w:rPr>
                <w:rFonts w:cs="Arial" w:hAnsi="Arial" w:ascii="Arial"/>
                <w:b/>
                <w:sz w:val="20"/>
                <w:szCs w:val="20"/>
              </w:rPr>
              <w:t xml:space="preserve">Ukupno I. Viši isplatni red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AF09CD" w:rsidP="00B91D65" w:rsidR="00AF09CD" w:rsidRPr="00BA0577">
            <w:pPr>
              <w:rPr>
                <w:rFonts w:cs="Arial" w:hAnsi="Arial" w:ascii="Arial"/>
                <w:b/>
                <w:sz w:val="20"/>
                <w:szCs w:val="20"/>
              </w:rPr>
            </w:pP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AF09CD" w:rsidP="00B91D65" w:rsidR="00AF09CD" w:rsidRPr="00BA0577">
            <w:pPr>
              <w:rPr>
                <w:rFonts w:cs="Arial" w:hAnsi="Arial" w:ascii="Arial"/>
                <w:b/>
                <w:sz w:val="20"/>
                <w:szCs w:val="20"/>
              </w:rPr>
            </w:pPr>
          </w:p>
        </w:tc>
        <w:tc>
          <w:tcPr>
            <w:tcW w:type="dxa" w:w="1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AF09CD" w:rsidP="007B3857" w:rsidR="00AF09CD" w:rsidRPr="00AF09CD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 w:rsidRPr="00AF09CD">
              <w:rPr>
                <w:rFonts w:cs="Arial" w:hAnsi="Arial" w:ascii="Arial"/>
                <w:b/>
                <w:sz w:val="20"/>
                <w:szCs w:val="20"/>
              </w:rPr>
              <w:t>37.417,24</w:t>
            </w:r>
          </w:p>
        </w:tc>
        <w:tc>
          <w:tcPr>
            <w:tcW w:type="dxa" w:w="17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21CF8" w:rsidP="007B3857" w:rsidR="00AF09CD" w:rsidRPr="00AF09CD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 w:rsidRPr="00721CF8">
              <w:rPr>
                <w:rFonts w:cs="Arial" w:hAnsi="Arial" w:ascii="Arial"/>
                <w:b/>
                <w:sz w:val="20"/>
                <w:szCs w:val="20"/>
              </w:rPr>
              <w:t>52.211,93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AF09CD" w:rsidP="007B3857" w:rsidR="00AF09CD" w:rsidRPr="00AF09CD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 w:rsidRPr="00AF09CD">
              <w:rPr>
                <w:rFonts w:cs="Arial" w:hAnsi="Arial" w:ascii="Arial"/>
                <w:b/>
                <w:sz w:val="20"/>
                <w:szCs w:val="20"/>
              </w:rPr>
              <w:t>37.417,24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</w:tcPr>
          <w:p w:rsidRDefault="00721CF8" w:rsidP="007B3857" w:rsidR="00AF09CD" w:rsidRPr="00AF09CD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 w:rsidRPr="00721CF8">
              <w:rPr>
                <w:rFonts w:cs="Arial" w:hAnsi="Arial" w:ascii="Arial"/>
                <w:b/>
                <w:sz w:val="20"/>
                <w:szCs w:val="20"/>
              </w:rPr>
              <w:t>52.211,93</w:t>
            </w:r>
          </w:p>
        </w:tc>
      </w:tr>
    </w:tbl>
    <w:p w:rsidRDefault="00C31F9F" w:rsidP="00C31F9F" w:rsidR="00C31F9F">
      <w:pPr>
        <w:pStyle w:val="Bezproreda"/>
        <w:jc w:val="both"/>
        <w:rPr>
          <w:rFonts w:cs="Arial" w:hAnsi="Arial" w:ascii="Arial"/>
          <w:b/>
          <w:sz w:val="20"/>
          <w:szCs w:val="20"/>
        </w:rPr>
      </w:pPr>
    </w:p>
    <w:p w:rsidRDefault="00AC45F6" w:rsidP="00646DB1" w:rsidR="00AC45F6">
      <w:pPr>
        <w:spacing w:after="0"/>
        <w:rPr>
          <w:rFonts w:cs="Arial" w:eastAsia="Times New Roman" w:hAnsi="Arial" w:ascii="Arial"/>
          <w:sz w:val="20"/>
          <w:szCs w:val="20"/>
        </w:rPr>
      </w:pPr>
    </w:p>
    <w:p w:rsidRDefault="00AF09CD" w:rsidP="00646DB1" w:rsidR="00AF09CD">
      <w:pPr>
        <w:spacing w:after="0"/>
        <w:rPr>
          <w:rFonts w:cs="Arial" w:eastAsia="Times New Roman" w:hAnsi="Arial" w:ascii="Arial"/>
          <w:sz w:val="20"/>
          <w:szCs w:val="20"/>
        </w:rPr>
      </w:pPr>
      <w:r>
        <w:rPr>
          <w:rFonts w:cs="Arial" w:eastAsia="Times New Roman" w:hAnsi="Arial" w:ascii="Arial"/>
          <w:sz w:val="20"/>
          <w:szCs w:val="20"/>
        </w:rPr>
        <w:t>Napomena: Prijava tražbine broj 10,vjerovnik Hrvaćanin Zoran, iznos tražbine bruto</w:t>
      </w:r>
      <w:r w:rsidR="00CA5F0C">
        <w:rPr>
          <w:rFonts w:cs="Arial" w:eastAsia="Times New Roman" w:hAnsi="Arial" w:ascii="Arial"/>
          <w:sz w:val="20"/>
          <w:szCs w:val="20"/>
        </w:rPr>
        <w:t xml:space="preserve"> =</w:t>
      </w:r>
      <w:r>
        <w:rPr>
          <w:rFonts w:cs="Arial" w:eastAsia="Times New Roman" w:hAnsi="Arial" w:ascii="Arial"/>
          <w:sz w:val="20"/>
          <w:szCs w:val="20"/>
        </w:rPr>
        <w:t xml:space="preserve"> kn čini neto iznos plaća= 25.679,76 kn, obračunati doprinosi na </w:t>
      </w:r>
    </w:p>
    <w:p w:rsidRDefault="00721CF8" w:rsidP="00646DB1" w:rsidR="005B30BA">
      <w:pPr>
        <w:spacing w:after="0"/>
        <w:rPr>
          <w:rFonts w:cs="Arial" w:eastAsia="Times New Roman" w:hAnsi="Arial" w:ascii="Arial"/>
          <w:sz w:val="20"/>
          <w:szCs w:val="20"/>
        </w:rPr>
      </w:pPr>
      <w:r>
        <w:rPr>
          <w:rFonts w:cs="Arial" w:eastAsia="Times New Roman" w:hAnsi="Arial" w:ascii="Arial"/>
          <w:sz w:val="20"/>
          <w:szCs w:val="20"/>
        </w:rPr>
        <w:t>b</w:t>
      </w:r>
      <w:r w:rsidR="007223BC">
        <w:rPr>
          <w:rFonts w:cs="Arial" w:eastAsia="Times New Roman" w:hAnsi="Arial" w:ascii="Arial"/>
          <w:sz w:val="20"/>
          <w:szCs w:val="20"/>
        </w:rPr>
        <w:t>ruto plać</w:t>
      </w:r>
      <w:r w:rsidR="00AF09CD">
        <w:rPr>
          <w:rFonts w:cs="Arial" w:eastAsia="Times New Roman" w:hAnsi="Arial" w:ascii="Arial"/>
          <w:sz w:val="20"/>
          <w:szCs w:val="20"/>
        </w:rPr>
        <w:t>u =5.939,</w:t>
      </w:r>
      <w:r>
        <w:rPr>
          <w:rFonts w:cs="Arial" w:eastAsia="Times New Roman" w:hAnsi="Arial" w:ascii="Arial"/>
          <w:sz w:val="20"/>
          <w:szCs w:val="20"/>
        </w:rPr>
        <w:t>94 kn, doprinos iz plaće</w:t>
      </w:r>
      <w:r w:rsidR="00CA5F0C">
        <w:rPr>
          <w:rFonts w:cs="Arial" w:eastAsia="Times New Roman" w:hAnsi="Arial" w:ascii="Arial"/>
          <w:sz w:val="20"/>
          <w:szCs w:val="20"/>
        </w:rPr>
        <w:t>=</w:t>
      </w:r>
      <w:r>
        <w:rPr>
          <w:rFonts w:cs="Arial" w:eastAsia="Times New Roman" w:hAnsi="Arial" w:ascii="Arial"/>
          <w:sz w:val="20"/>
          <w:szCs w:val="20"/>
        </w:rPr>
        <w:t xml:space="preserve"> 6.906,</w:t>
      </w:r>
      <w:r w:rsidR="00AF09CD">
        <w:rPr>
          <w:rFonts w:cs="Arial" w:eastAsia="Times New Roman" w:hAnsi="Arial" w:ascii="Arial"/>
          <w:sz w:val="20"/>
          <w:szCs w:val="20"/>
        </w:rPr>
        <w:t>91 kn</w:t>
      </w:r>
      <w:r>
        <w:rPr>
          <w:rFonts w:cs="Arial" w:eastAsia="Times New Roman" w:hAnsi="Arial" w:ascii="Arial"/>
          <w:sz w:val="20"/>
          <w:szCs w:val="20"/>
        </w:rPr>
        <w:t xml:space="preserve">, </w:t>
      </w:r>
      <w:r w:rsidR="00AF09CD">
        <w:rPr>
          <w:rFonts w:cs="Arial" w:eastAsia="Times New Roman" w:hAnsi="Arial" w:ascii="Arial"/>
          <w:sz w:val="20"/>
          <w:szCs w:val="20"/>
        </w:rPr>
        <w:t xml:space="preserve"> obračun</w:t>
      </w:r>
      <w:r>
        <w:rPr>
          <w:rFonts w:cs="Arial" w:eastAsia="Times New Roman" w:hAnsi="Arial" w:ascii="Arial"/>
          <w:sz w:val="20"/>
          <w:szCs w:val="20"/>
        </w:rPr>
        <w:t xml:space="preserve">ati porez i prirez =1.947,84 kn, te </w:t>
      </w:r>
      <w:r w:rsidR="00CA5F0C">
        <w:rPr>
          <w:rFonts w:cs="Arial" w:eastAsia="Times New Roman" w:hAnsi="Arial" w:ascii="Arial"/>
          <w:sz w:val="20"/>
          <w:szCs w:val="20"/>
        </w:rPr>
        <w:t xml:space="preserve">neoporeziva </w:t>
      </w:r>
      <w:r>
        <w:rPr>
          <w:rFonts w:cs="Arial" w:eastAsia="Times New Roman" w:hAnsi="Arial" w:ascii="Arial"/>
          <w:sz w:val="20"/>
          <w:szCs w:val="20"/>
        </w:rPr>
        <w:t>otpremnina u iznosu od =11.737,48 kn.</w:t>
      </w:r>
    </w:p>
    <w:p w:rsidRDefault="00AF09CD" w:rsidP="00646DB1" w:rsidR="00AF09CD">
      <w:pPr>
        <w:spacing w:after="0"/>
        <w:rPr>
          <w:rFonts w:cs="Arial" w:eastAsia="Times New Roman" w:hAnsi="Arial" w:ascii="Arial"/>
          <w:sz w:val="20"/>
          <w:szCs w:val="20"/>
        </w:rPr>
      </w:pPr>
    </w:p>
    <w:p w:rsidRDefault="00AF09CD" w:rsidP="00646DB1" w:rsidR="00AF09CD">
      <w:pPr>
        <w:spacing w:after="0"/>
        <w:rPr>
          <w:rFonts w:cs="Arial" w:eastAsia="Times New Roman" w:hAnsi="Arial" w:ascii="Arial"/>
          <w:sz w:val="20"/>
          <w:szCs w:val="20"/>
        </w:rPr>
      </w:pPr>
    </w:p>
    <w:p w:rsidRDefault="005B30BA" w:rsidP="00646DB1" w:rsidR="005B30BA">
      <w:pPr>
        <w:spacing w:after="0"/>
        <w:rPr>
          <w:rFonts w:cs="Arial" w:eastAsia="Times New Roman" w:hAnsi="Arial" w:ascii="Arial"/>
          <w:sz w:val="20"/>
          <w:szCs w:val="20"/>
        </w:rPr>
      </w:pPr>
    </w:p>
    <w:p w:rsidRDefault="005B30BA" w:rsidP="00646DB1" w:rsidR="005B30BA">
      <w:pPr>
        <w:spacing w:after="0"/>
        <w:rPr>
          <w:rFonts w:cs="Arial" w:eastAsia="Times New Roman" w:hAnsi="Arial" w:ascii="Arial"/>
          <w:sz w:val="20"/>
          <w:szCs w:val="20"/>
        </w:rPr>
      </w:pPr>
    </w:p>
    <w:p w:rsidRDefault="00AC45F6" w:rsidP="00646DB1" w:rsidR="00AC45F6">
      <w:pPr>
        <w:spacing w:after="0"/>
        <w:rPr>
          <w:rFonts w:cs="Arial" w:eastAsia="Times New Roman" w:hAnsi="Arial" w:ascii="Arial"/>
          <w:sz w:val="20"/>
          <w:szCs w:val="20"/>
        </w:rPr>
      </w:pPr>
    </w:p>
    <w:p w:rsidRDefault="005B30BA" w:rsidP="005B30BA" w:rsidR="005B30BA" w:rsidRPr="005B30BA">
      <w:pPr>
        <w:spacing w:after="0"/>
        <w:rPr>
          <w:rFonts w:cs="Arial" w:eastAsia="Times New Roman" w:hAnsi="Arial" w:ascii="Arial"/>
          <w:sz w:val="20"/>
          <w:szCs w:val="20"/>
        </w:rPr>
      </w:pPr>
      <w:r>
        <w:rPr>
          <w:rFonts w:cs="Arial" w:eastAsia="Times New Roman" w:hAnsi="Arial" w:ascii="Arial"/>
          <w:sz w:val="20"/>
          <w:szCs w:val="20"/>
        </w:rPr>
        <w:t>N</w:t>
      </w:r>
      <w:r w:rsidRPr="005B30BA">
        <w:rPr>
          <w:rFonts w:cs="Arial" w:eastAsia="Times New Roman" w:hAnsi="Arial" w:ascii="Arial"/>
          <w:sz w:val="20"/>
          <w:szCs w:val="20"/>
        </w:rPr>
        <w:t>ATURA ISA d.o.o. u stečaju</w:t>
      </w:r>
      <w:r w:rsidRPr="005B30BA">
        <w:rPr>
          <w:rFonts w:cs="Arial" w:eastAsia="Times New Roman" w:hAnsi="Arial" w:ascii="Arial"/>
          <w:sz w:val="20"/>
          <w:szCs w:val="20"/>
        </w:rPr>
        <w:tab/>
      </w:r>
      <w:r w:rsidRPr="005B30BA">
        <w:rPr>
          <w:rFonts w:cs="Arial" w:eastAsia="Times New Roman" w:hAnsi="Arial" w:ascii="Arial"/>
          <w:sz w:val="20"/>
          <w:szCs w:val="20"/>
        </w:rPr>
        <w:tab/>
      </w:r>
      <w:r w:rsidRPr="005B30BA">
        <w:rPr>
          <w:rFonts w:cs="Arial" w:eastAsia="Times New Roman" w:hAnsi="Arial" w:ascii="Arial"/>
          <w:sz w:val="20"/>
          <w:szCs w:val="20"/>
        </w:rPr>
        <w:tab/>
      </w:r>
      <w:r w:rsidRPr="005B30BA">
        <w:rPr>
          <w:rFonts w:cs="Arial" w:eastAsia="Times New Roman" w:hAnsi="Arial" w:ascii="Arial"/>
          <w:sz w:val="20"/>
          <w:szCs w:val="20"/>
        </w:rPr>
        <w:tab/>
      </w:r>
      <w:r w:rsidRPr="005B30BA">
        <w:rPr>
          <w:rFonts w:cs="Arial" w:eastAsia="Times New Roman" w:hAnsi="Arial" w:ascii="Arial"/>
          <w:sz w:val="20"/>
          <w:szCs w:val="20"/>
        </w:rPr>
        <w:tab/>
      </w:r>
      <w:r w:rsidRPr="005B30BA">
        <w:rPr>
          <w:rFonts w:cs="Arial" w:eastAsia="Times New Roman" w:hAnsi="Arial" w:ascii="Arial"/>
          <w:sz w:val="20"/>
          <w:szCs w:val="20"/>
        </w:rPr>
        <w:tab/>
      </w:r>
      <w:r w:rsidRPr="005B30BA">
        <w:rPr>
          <w:rFonts w:cs="Arial" w:eastAsia="Times New Roman" w:hAnsi="Arial" w:ascii="Arial"/>
          <w:sz w:val="20"/>
          <w:szCs w:val="20"/>
        </w:rPr>
        <w:tab/>
      </w:r>
      <w:r w:rsidRPr="005B30BA">
        <w:rPr>
          <w:rFonts w:cs="Arial" w:eastAsia="Times New Roman" w:hAnsi="Arial" w:ascii="Arial"/>
          <w:sz w:val="20"/>
          <w:szCs w:val="20"/>
        </w:rPr>
        <w:tab/>
      </w:r>
      <w:r w:rsidRPr="005B30BA">
        <w:rPr>
          <w:rFonts w:cs="Arial" w:eastAsia="Times New Roman" w:hAnsi="Arial" w:ascii="Arial"/>
          <w:sz w:val="20"/>
          <w:szCs w:val="20"/>
        </w:rPr>
        <w:tab/>
      </w:r>
      <w:r w:rsidRPr="005B30BA">
        <w:rPr>
          <w:rFonts w:cs="Arial" w:eastAsia="Times New Roman" w:hAnsi="Arial" w:ascii="Arial"/>
          <w:sz w:val="20"/>
          <w:szCs w:val="20"/>
        </w:rPr>
        <w:tab/>
      </w:r>
      <w:r w:rsidRPr="005B30BA">
        <w:rPr>
          <w:rFonts w:cs="Arial" w:eastAsia="Times New Roman" w:hAnsi="Arial" w:ascii="Arial"/>
          <w:sz w:val="20"/>
          <w:szCs w:val="20"/>
        </w:rPr>
        <w:tab/>
      </w:r>
      <w:r w:rsidRPr="005B30BA">
        <w:rPr>
          <w:rFonts w:cs="Arial" w:eastAsia="Times New Roman" w:hAnsi="Arial" w:ascii="Arial"/>
          <w:sz w:val="20"/>
          <w:szCs w:val="20"/>
        </w:rPr>
        <w:tab/>
      </w:r>
      <w:r w:rsidRPr="005B30BA">
        <w:rPr>
          <w:rFonts w:cs="Arial" w:eastAsia="Times New Roman" w:hAnsi="Arial" w:ascii="Arial"/>
          <w:sz w:val="20"/>
          <w:szCs w:val="20"/>
        </w:rPr>
        <w:tab/>
        <w:t>Na broj:85.St-1438/17</w:t>
      </w:r>
    </w:p>
    <w:p w:rsidRDefault="005B30BA" w:rsidP="005B30BA" w:rsidR="005B30BA" w:rsidRPr="005B30BA">
      <w:pPr>
        <w:spacing w:after="0"/>
        <w:rPr>
          <w:rFonts w:cs="Arial" w:eastAsia="Times New Roman" w:hAnsi="Arial" w:ascii="Arial"/>
          <w:sz w:val="20"/>
          <w:szCs w:val="20"/>
        </w:rPr>
      </w:pPr>
      <w:r w:rsidRPr="005B30BA">
        <w:rPr>
          <w:rFonts w:cs="Arial" w:eastAsia="Times New Roman" w:hAnsi="Arial" w:ascii="Arial"/>
          <w:sz w:val="20"/>
          <w:szCs w:val="20"/>
        </w:rPr>
        <w:t>Zagreb ,Martićeva 67</w:t>
      </w:r>
    </w:p>
    <w:p w:rsidRDefault="005B30BA" w:rsidP="005B30BA" w:rsidR="002B1C03" w:rsidRPr="005518F0">
      <w:pPr>
        <w:spacing w:after="0"/>
        <w:rPr>
          <w:rFonts w:cs="Arial" w:hAnsi="Arial" w:ascii="Arial"/>
          <w:b/>
          <w:sz w:val="20"/>
          <w:szCs w:val="20"/>
        </w:rPr>
      </w:pPr>
      <w:r w:rsidRPr="005B30BA">
        <w:rPr>
          <w:rFonts w:cs="Arial" w:eastAsia="Times New Roman" w:hAnsi="Arial" w:ascii="Arial"/>
          <w:sz w:val="20"/>
          <w:szCs w:val="20"/>
        </w:rPr>
        <w:t xml:space="preserve">OIB:33041190079                </w:t>
      </w:r>
      <w:r w:rsidRPr="005B30BA">
        <w:rPr>
          <w:rFonts w:cs="Arial" w:eastAsia="Times New Roman" w:hAnsi="Arial" w:ascii="Arial"/>
          <w:sz w:val="20"/>
          <w:szCs w:val="20"/>
        </w:rPr>
        <w:tab/>
      </w:r>
      <w:r w:rsidRPr="005B30BA">
        <w:rPr>
          <w:rFonts w:cs="Arial" w:eastAsia="Times New Roman" w:hAnsi="Arial" w:ascii="Arial"/>
          <w:sz w:val="20"/>
          <w:szCs w:val="20"/>
        </w:rPr>
        <w:tab/>
      </w:r>
      <w:r w:rsidRPr="005B30BA">
        <w:rPr>
          <w:rFonts w:cs="Arial" w:eastAsia="Times New Roman" w:hAnsi="Arial" w:ascii="Arial"/>
          <w:sz w:val="20"/>
          <w:szCs w:val="20"/>
        </w:rPr>
        <w:tab/>
      </w:r>
      <w:r w:rsidRPr="005B30BA">
        <w:rPr>
          <w:rFonts w:cs="Arial" w:eastAsia="Times New Roman" w:hAnsi="Arial" w:ascii="Arial"/>
          <w:sz w:val="20"/>
          <w:szCs w:val="20"/>
        </w:rPr>
        <w:tab/>
      </w:r>
      <w:r w:rsidRPr="005B30BA">
        <w:rPr>
          <w:rFonts w:cs="Arial" w:eastAsia="Times New Roman" w:hAnsi="Arial" w:ascii="Arial"/>
          <w:sz w:val="20"/>
          <w:szCs w:val="20"/>
        </w:rPr>
        <w:tab/>
      </w:r>
      <w:r w:rsidRPr="005B30BA">
        <w:rPr>
          <w:rFonts w:cs="Arial" w:eastAsia="Times New Roman" w:hAnsi="Arial" w:ascii="Arial"/>
          <w:sz w:val="20"/>
          <w:szCs w:val="20"/>
        </w:rPr>
        <w:tab/>
      </w:r>
      <w:r w:rsidRPr="005B30BA">
        <w:rPr>
          <w:rFonts w:cs="Arial" w:eastAsia="Times New Roman" w:hAnsi="Arial" w:ascii="Arial"/>
          <w:sz w:val="20"/>
          <w:szCs w:val="20"/>
        </w:rPr>
        <w:tab/>
      </w:r>
      <w:r w:rsidRPr="005B30BA">
        <w:rPr>
          <w:rFonts w:cs="Arial" w:eastAsia="Times New Roman" w:hAnsi="Arial" w:ascii="Arial"/>
          <w:sz w:val="20"/>
          <w:szCs w:val="20"/>
        </w:rPr>
        <w:tab/>
      </w:r>
      <w:r w:rsidRPr="005B30BA">
        <w:rPr>
          <w:rFonts w:cs="Arial" w:eastAsia="Times New Roman" w:hAnsi="Arial" w:ascii="Arial"/>
          <w:sz w:val="20"/>
          <w:szCs w:val="20"/>
        </w:rPr>
        <w:tab/>
      </w:r>
      <w:r w:rsidRPr="005B30BA">
        <w:rPr>
          <w:rFonts w:cs="Arial" w:eastAsia="Times New Roman" w:hAnsi="Arial" w:ascii="Arial"/>
          <w:sz w:val="20"/>
          <w:szCs w:val="20"/>
        </w:rPr>
        <w:tab/>
      </w:r>
      <w:r w:rsidRPr="005B30BA">
        <w:rPr>
          <w:rFonts w:cs="Arial" w:eastAsia="Times New Roman" w:hAnsi="Arial" w:ascii="Arial"/>
          <w:sz w:val="20"/>
          <w:szCs w:val="20"/>
        </w:rPr>
        <w:tab/>
      </w:r>
      <w:r w:rsidRPr="005B30BA">
        <w:rPr>
          <w:rFonts w:cs="Arial" w:eastAsia="Times New Roman" w:hAnsi="Arial" w:ascii="Arial"/>
          <w:sz w:val="20"/>
          <w:szCs w:val="20"/>
        </w:rPr>
        <w:tab/>
      </w:r>
      <w:r w:rsidRPr="005B30BA">
        <w:rPr>
          <w:rFonts w:cs="Arial" w:eastAsia="Times New Roman" w:hAnsi="Arial" w:ascii="Arial"/>
          <w:sz w:val="20"/>
          <w:szCs w:val="20"/>
        </w:rPr>
        <w:tab/>
      </w:r>
      <w:r w:rsidRPr="005B30BA">
        <w:rPr>
          <w:rFonts w:cs="Arial" w:eastAsia="Times New Roman" w:hAnsi="Arial" w:ascii="Arial"/>
          <w:sz w:val="20"/>
          <w:szCs w:val="20"/>
        </w:rPr>
        <w:tab/>
      </w:r>
      <w:r w:rsidRPr="005B30BA">
        <w:rPr>
          <w:rFonts w:cs="Arial" w:eastAsia="Times New Roman" w:hAnsi="Arial" w:ascii="Arial"/>
          <w:sz w:val="20"/>
          <w:szCs w:val="20"/>
        </w:rPr>
        <w:tab/>
      </w:r>
      <w:r w:rsidRPr="005B30BA">
        <w:rPr>
          <w:rFonts w:cs="Arial" w:eastAsia="Times New Roman" w:hAnsi="Arial" w:ascii="Arial"/>
          <w:sz w:val="20"/>
          <w:szCs w:val="20"/>
        </w:rPr>
        <w:tab/>
      </w:r>
      <w:r w:rsidRPr="005B30BA">
        <w:rPr>
          <w:rFonts w:cs="Arial" w:eastAsia="Times New Roman" w:hAnsi="Arial" w:ascii="Arial"/>
          <w:sz w:val="20"/>
          <w:szCs w:val="20"/>
        </w:rPr>
        <w:tab/>
        <w:t xml:space="preserve">       </w:t>
      </w:r>
      <w:r w:rsidRPr="005B30BA">
        <w:rPr>
          <w:rFonts w:cs="Arial" w:eastAsia="Times New Roman" w:hAnsi="Arial" w:ascii="Arial"/>
          <w:sz w:val="20"/>
          <w:szCs w:val="20"/>
        </w:rPr>
        <w:tab/>
        <w:t xml:space="preserve">                   </w:t>
      </w:r>
      <w:r w:rsidRPr="005B30BA">
        <w:rPr>
          <w:rFonts w:cs="Arial" w:eastAsia="Times New Roman" w:hAnsi="Arial" w:ascii="Arial"/>
          <w:sz w:val="20"/>
          <w:szCs w:val="20"/>
        </w:rPr>
        <w:tab/>
      </w:r>
      <w:r w:rsidRPr="005B30BA">
        <w:rPr>
          <w:rFonts w:cs="Arial" w:eastAsia="Times New Roman" w:hAnsi="Arial" w:ascii="Arial"/>
          <w:sz w:val="20"/>
          <w:szCs w:val="20"/>
        </w:rPr>
        <w:tab/>
      </w:r>
      <w:r w:rsidRPr="005B30BA">
        <w:rPr>
          <w:rFonts w:cs="Arial" w:eastAsia="Times New Roman" w:hAnsi="Arial" w:ascii="Arial"/>
          <w:sz w:val="20"/>
          <w:szCs w:val="20"/>
        </w:rPr>
        <w:tab/>
      </w:r>
      <w:r w:rsidRPr="005B30BA">
        <w:rPr>
          <w:rFonts w:cs="Arial" w:eastAsia="Times New Roman" w:hAnsi="Arial" w:ascii="Arial"/>
          <w:sz w:val="20"/>
          <w:szCs w:val="20"/>
        </w:rPr>
        <w:tab/>
      </w:r>
      <w:r w:rsidRPr="005B30BA">
        <w:rPr>
          <w:rFonts w:cs="Arial" w:eastAsia="Times New Roman" w:hAnsi="Arial" w:ascii="Arial"/>
          <w:sz w:val="20"/>
          <w:szCs w:val="20"/>
        </w:rPr>
        <w:tab/>
      </w:r>
      <w:r w:rsidRPr="005B30BA">
        <w:rPr>
          <w:rFonts w:cs="Arial" w:eastAsia="Times New Roman" w:hAnsi="Arial" w:ascii="Arial"/>
          <w:sz w:val="20"/>
          <w:szCs w:val="20"/>
        </w:rPr>
        <w:tab/>
      </w:r>
      <w:r w:rsidRPr="005B30BA">
        <w:rPr>
          <w:rFonts w:cs="Arial" w:eastAsia="Times New Roman" w:hAnsi="Arial" w:ascii="Arial"/>
          <w:sz w:val="20"/>
          <w:szCs w:val="20"/>
        </w:rPr>
        <w:tab/>
      </w:r>
      <w:r w:rsidRPr="005B30BA">
        <w:rPr>
          <w:rFonts w:cs="Arial" w:eastAsia="Times New Roman" w:hAnsi="Arial" w:ascii="Arial"/>
          <w:sz w:val="20"/>
          <w:szCs w:val="20"/>
        </w:rPr>
        <w:tab/>
      </w:r>
      <w:r w:rsidRPr="005B30BA">
        <w:rPr>
          <w:rFonts w:cs="Arial" w:eastAsia="Times New Roman" w:hAnsi="Arial" w:ascii="Arial"/>
          <w:sz w:val="20"/>
          <w:szCs w:val="20"/>
        </w:rPr>
        <w:tab/>
      </w:r>
      <w:r w:rsidRPr="005B30BA">
        <w:rPr>
          <w:rFonts w:cs="Arial" w:eastAsia="Times New Roman" w:hAnsi="Arial" w:ascii="Arial"/>
          <w:sz w:val="20"/>
          <w:szCs w:val="20"/>
        </w:rPr>
        <w:tab/>
      </w:r>
      <w:r w:rsidRPr="005B30BA">
        <w:rPr>
          <w:rFonts w:cs="Arial" w:eastAsia="Times New Roman" w:hAnsi="Arial" w:ascii="Arial"/>
          <w:sz w:val="20"/>
          <w:szCs w:val="20"/>
        </w:rPr>
        <w:tab/>
      </w:r>
      <w:r w:rsidRPr="005B30BA">
        <w:rPr>
          <w:rFonts w:cs="Arial" w:eastAsia="Times New Roman" w:hAnsi="Arial" w:ascii="Arial"/>
          <w:sz w:val="20"/>
          <w:szCs w:val="20"/>
        </w:rPr>
        <w:tab/>
      </w:r>
      <w:r w:rsidRPr="005B30BA">
        <w:rPr>
          <w:rFonts w:cs="Arial" w:eastAsia="Times New Roman" w:hAnsi="Arial" w:ascii="Arial"/>
          <w:sz w:val="20"/>
          <w:szCs w:val="20"/>
        </w:rPr>
        <w:tab/>
        <w:t xml:space="preserve">     </w:t>
      </w:r>
    </w:p>
    <w:p w:rsidRDefault="00EF6F0D" w:rsidP="00CF5596" w:rsidR="00EF6F0D" w:rsidRPr="006B7798">
      <w:pPr>
        <w:spacing w:after="0"/>
        <w:ind w:firstLine="708" w:left="4956"/>
        <w:rPr>
          <w:sz w:val="20"/>
          <w:szCs w:val="20"/>
        </w:rPr>
      </w:pPr>
      <w:r w:rsidRPr="006B7798">
        <w:rPr>
          <w:rFonts w:cs="Arial" w:hAnsi="Arial" w:ascii="Arial"/>
          <w:b/>
          <w:sz w:val="20"/>
          <w:szCs w:val="20"/>
        </w:rPr>
        <w:t xml:space="preserve">Vjerovnici </w:t>
      </w:r>
      <w:r>
        <w:rPr>
          <w:rFonts w:cs="Arial" w:hAnsi="Arial" w:ascii="Arial"/>
          <w:b/>
          <w:sz w:val="20"/>
          <w:szCs w:val="20"/>
        </w:rPr>
        <w:t>I</w:t>
      </w:r>
      <w:r w:rsidRPr="006B7798">
        <w:rPr>
          <w:rFonts w:cs="Arial" w:hAnsi="Arial" w:ascii="Arial"/>
          <w:b/>
          <w:sz w:val="20"/>
          <w:szCs w:val="20"/>
        </w:rPr>
        <w:t xml:space="preserve">I. višeg isplatnog reda </w:t>
      </w:r>
    </w:p>
    <w:p w:rsidRDefault="00EF6F0D" w:rsidP="00EF6F0D" w:rsidR="00EF6F0D">
      <w:pPr>
        <w:pStyle w:val="Bezproreda"/>
        <w:ind w:left="5664"/>
        <w:rPr>
          <w:rFonts w:cs="Arial" w:hAnsi="Arial" w:ascii="Arial"/>
          <w:b/>
          <w:sz w:val="20"/>
          <w:szCs w:val="20"/>
        </w:rPr>
      </w:pPr>
    </w:p>
    <w:tbl>
      <w:tblPr>
        <w:tblW w:type="dxa" w:w="15455"/>
        <w:tblInd w:type="dxa" w:w="-318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567"/>
        <w:gridCol w:w="852"/>
        <w:gridCol w:w="2693"/>
        <w:gridCol w:w="1844"/>
        <w:gridCol w:w="4396"/>
        <w:gridCol w:w="1701"/>
        <w:gridCol w:w="1701"/>
        <w:gridCol w:w="1701"/>
      </w:tblGrid>
      <w:tr w:rsidTr="00A56F63" w:rsidR="00875FAF">
        <w:trPr>
          <w:trHeight w:val="610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75FAF" w:rsidR="00875FAF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Rb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75FAF" w:rsidR="00875FAF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 xml:space="preserve">Br prijave </w:t>
            </w:r>
          </w:p>
        </w:tc>
        <w:tc>
          <w:tcPr>
            <w:tcW w:type="dxa" w:w="269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75FAF" w:rsidR="00875FAF">
            <w:pPr>
              <w:spacing w:lineRule="auto" w:line="276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</w:t>
            </w:r>
          </w:p>
        </w:tc>
        <w:tc>
          <w:tcPr>
            <w:tcW w:type="dxa" w:w="184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75FAF" w:rsidR="00875FAF">
            <w:pPr>
              <w:spacing w:lineRule="auto" w:line="276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dxa" w:w="439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75FAF" w:rsidR="00875FAF">
            <w:pPr>
              <w:spacing w:lineRule="auto" w:line="276" w:after="0"/>
              <w:jc w:val="center"/>
            </w:pPr>
            <w:r>
              <w:rPr>
                <w:rFonts w:cs="Arial" w:hAnsi="Arial" w:ascii="Arial"/>
                <w:sz w:val="20"/>
                <w:szCs w:val="20"/>
              </w:rPr>
              <w:t xml:space="preserve">Pravna osnova prijavljene tražbine/ Oznaka ovršne isprave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75FAF" w:rsidR="00875FAF">
            <w:pPr>
              <w:spacing w:lineRule="auto" w:line="276" w:after="0"/>
              <w:jc w:val="center"/>
            </w:pPr>
            <w:r>
              <w:rPr>
                <w:rFonts w:cs="Arial" w:hAnsi="Arial" w:ascii="Arial"/>
                <w:sz w:val="20"/>
                <w:szCs w:val="20"/>
              </w:rPr>
              <w:t>Iznos prijavljene tražbine (kn)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75FAF" w:rsidP="00982953" w:rsidR="00875FAF">
            <w:pPr>
              <w:pStyle w:val="Bezproreda"/>
              <w:spacing w:lineRule="auto" w:line="276"/>
              <w:jc w:val="center"/>
            </w:pPr>
            <w:r>
              <w:rPr>
                <w:rFonts w:cs="Arial" w:hAnsi="Arial" w:ascii="Arial"/>
                <w:sz w:val="20"/>
                <w:szCs w:val="20"/>
              </w:rPr>
              <w:t>Iznos priznate tražbine</w:t>
            </w:r>
            <w:r w:rsidR="00982953">
              <w:rPr>
                <w:rFonts w:cs="Arial" w:hAnsi="Arial" w:ascii="Arial"/>
                <w:sz w:val="20"/>
                <w:szCs w:val="20"/>
              </w:rPr>
              <w:t xml:space="preserve"> </w:t>
            </w:r>
            <w:r>
              <w:rPr>
                <w:rFonts w:cs="Arial" w:hAnsi="Arial" w:ascii="Arial"/>
                <w:sz w:val="20"/>
                <w:szCs w:val="20"/>
              </w:rPr>
              <w:t>(kn)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75FAF" w:rsidP="00982953" w:rsidR="00875FAF">
            <w:pPr>
              <w:pStyle w:val="Bezproreda"/>
              <w:spacing w:lineRule="auto" w:line="276"/>
              <w:jc w:val="center"/>
            </w:pPr>
            <w:r>
              <w:rPr>
                <w:rFonts w:cs="Arial" w:hAnsi="Arial" w:ascii="Arial"/>
                <w:sz w:val="20"/>
                <w:szCs w:val="20"/>
              </w:rPr>
              <w:t>Iznos osporene tražbine</w:t>
            </w:r>
            <w:r w:rsidR="00982953">
              <w:rPr>
                <w:rFonts w:cs="Arial" w:hAnsi="Arial" w:ascii="Arial"/>
                <w:sz w:val="20"/>
                <w:szCs w:val="20"/>
              </w:rPr>
              <w:t xml:space="preserve"> </w:t>
            </w:r>
            <w:r>
              <w:rPr>
                <w:rFonts w:cs="Arial" w:hAnsi="Arial" w:ascii="Arial"/>
                <w:sz w:val="20"/>
                <w:szCs w:val="20"/>
              </w:rPr>
              <w:t>(kn)</w:t>
            </w:r>
          </w:p>
        </w:tc>
      </w:tr>
      <w:tr w:rsidTr="00A56F63" w:rsidR="0099584E" w:rsidRPr="00347CCB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9584E" w:rsidP="00631686" w:rsidR="0099584E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9584E" w:rsidP="003D2A57" w:rsidR="0099584E" w:rsidRPr="00FA4B9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FA4B94">
              <w:rPr>
                <w:rFonts w:cs="Arial" w:hAnsi="Arial" w:ascii="Arial"/>
                <w:sz w:val="18"/>
                <w:szCs w:val="18"/>
              </w:rPr>
              <w:t>1</w:t>
            </w:r>
          </w:p>
        </w:tc>
        <w:tc>
          <w:tcPr>
            <w:tcW w:type="dxa" w:w="269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9584E" w:rsidP="003D2A57" w:rsidR="0099584E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FA4B94">
              <w:rPr>
                <w:rFonts w:cs="Arial" w:hAnsi="Arial" w:ascii="Arial"/>
                <w:sz w:val="18"/>
                <w:szCs w:val="18"/>
              </w:rPr>
              <w:t>RADNIK</w:t>
            </w:r>
            <w:r>
              <w:rPr>
                <w:rFonts w:cs="Arial" w:hAnsi="Arial" w:ascii="Arial"/>
                <w:sz w:val="18"/>
                <w:szCs w:val="18"/>
              </w:rPr>
              <w:t xml:space="preserve"> građevinarstvo i građevinska industrija </w:t>
            </w:r>
            <w:r w:rsidRPr="00FA4B94">
              <w:rPr>
                <w:rFonts w:cs="Arial" w:hAnsi="Arial" w:ascii="Arial"/>
                <w:sz w:val="18"/>
                <w:szCs w:val="18"/>
              </w:rPr>
              <w:t xml:space="preserve"> d.d. </w:t>
            </w:r>
          </w:p>
          <w:p w:rsidRDefault="0099584E" w:rsidP="003D2A57" w:rsidR="0099584E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FA4B94">
              <w:rPr>
                <w:rFonts w:cs="Arial" w:hAnsi="Arial" w:ascii="Arial"/>
                <w:sz w:val="18"/>
                <w:szCs w:val="18"/>
              </w:rPr>
              <w:t>OIB: 21846792292</w:t>
            </w:r>
          </w:p>
        </w:tc>
        <w:tc>
          <w:tcPr>
            <w:tcW w:type="dxa" w:w="184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9584E" w:rsidP="003D2A57" w:rsidR="0099584E" w:rsidRPr="00FA4B94">
            <w:pPr>
              <w:rPr>
                <w:rFonts w:cs="Arial" w:hAnsi="Arial" w:ascii="Arial"/>
                <w:sz w:val="18"/>
                <w:szCs w:val="18"/>
              </w:rPr>
            </w:pPr>
            <w:r w:rsidRPr="00FA4B94">
              <w:rPr>
                <w:rFonts w:cs="Arial" w:hAnsi="Arial" w:ascii="Arial"/>
                <w:sz w:val="18"/>
                <w:szCs w:val="18"/>
              </w:rPr>
              <w:t>Križevci, Ulica kralja Tomislava 45</w:t>
            </w:r>
          </w:p>
        </w:tc>
        <w:tc>
          <w:tcPr>
            <w:tcW w:type="dxa" w:w="439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9584E" w:rsidP="003D2A57" w:rsidR="0099584E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ugovor</w:t>
            </w:r>
            <w:r w:rsidRPr="00FA4B94">
              <w:rPr>
                <w:rFonts w:cs="Arial" w:hAnsi="Arial" w:ascii="Arial"/>
                <w:sz w:val="18"/>
                <w:szCs w:val="18"/>
              </w:rPr>
              <w:t xml:space="preserve"> o izvođenju radova UG</w:t>
            </w:r>
            <w:r>
              <w:rPr>
                <w:rFonts w:cs="Arial" w:hAnsi="Arial" w:ascii="Arial"/>
                <w:sz w:val="18"/>
                <w:szCs w:val="18"/>
              </w:rPr>
              <w:t>-11-4002/13/IH od 12.02.</w:t>
            </w:r>
            <w:r w:rsidR="0073221C">
              <w:rPr>
                <w:rFonts w:cs="Arial" w:hAnsi="Arial" w:ascii="Arial"/>
                <w:sz w:val="18"/>
                <w:szCs w:val="18"/>
              </w:rPr>
              <w:t xml:space="preserve">14.; </w:t>
            </w:r>
            <w:r>
              <w:rPr>
                <w:rFonts w:cs="Arial" w:hAnsi="Arial" w:ascii="Arial"/>
                <w:sz w:val="18"/>
                <w:szCs w:val="18"/>
              </w:rPr>
              <w:t xml:space="preserve">Ugovor </w:t>
            </w:r>
            <w:r w:rsidRPr="00FA4B94">
              <w:rPr>
                <w:rFonts w:cs="Arial" w:hAnsi="Arial" w:ascii="Arial"/>
                <w:sz w:val="18"/>
                <w:szCs w:val="18"/>
              </w:rPr>
              <w:t xml:space="preserve">o izvođenju radova UG-29/2014/MČ od </w:t>
            </w:r>
            <w:r>
              <w:rPr>
                <w:rFonts w:cs="Arial" w:hAnsi="Arial" w:ascii="Arial"/>
                <w:sz w:val="18"/>
                <w:szCs w:val="18"/>
              </w:rPr>
              <w:t xml:space="preserve">25.02.14; Ugovor </w:t>
            </w:r>
            <w:r w:rsidRPr="00FA4B94">
              <w:rPr>
                <w:rFonts w:cs="Arial" w:hAnsi="Arial" w:ascii="Arial"/>
                <w:sz w:val="18"/>
                <w:szCs w:val="18"/>
              </w:rPr>
              <w:t>o izvođenju ra</w:t>
            </w:r>
            <w:r>
              <w:rPr>
                <w:rFonts w:cs="Arial" w:hAnsi="Arial" w:ascii="Arial"/>
                <w:sz w:val="18"/>
                <w:szCs w:val="18"/>
              </w:rPr>
              <w:t>dova UG-39/2015/NT od 14.04.15. zapisnik o okončanom obračunu od 12.2.2016.i 24.10.2014. Rn od 14.4.2017.</w:t>
            </w:r>
          </w:p>
          <w:p w:rsidRDefault="00A56F63" w:rsidP="003D2A57" w:rsidR="0099584E" w:rsidRPr="00FA4B94">
            <w:pPr>
              <w:rPr>
                <w:rFonts w:cs="Arial" w:hAnsi="Arial" w:ascii="Arial"/>
                <w:sz w:val="18"/>
                <w:szCs w:val="18"/>
              </w:rPr>
            </w:pPr>
            <w:r w:rsidRPr="00A56F63">
              <w:rPr>
                <w:rFonts w:cs="Arial" w:hAnsi="Arial" w:ascii="Arial"/>
              </w:rPr>
              <w:t>●</w:t>
            </w:r>
            <w:r w:rsidR="008E17E7">
              <w:rPr>
                <w:rFonts w:cs="Arial" w:hAnsi="Arial" w:ascii="Arial"/>
                <w:sz w:val="18"/>
                <w:szCs w:val="18"/>
              </w:rPr>
              <w:t>zadužnice OV-6601/15, OV-6602/15 od 05.05.15, OV</w:t>
            </w:r>
            <w:r w:rsidR="0099584E" w:rsidRPr="00FA4B94">
              <w:rPr>
                <w:rFonts w:cs="Arial" w:hAnsi="Arial" w:ascii="Arial"/>
                <w:sz w:val="18"/>
                <w:szCs w:val="18"/>
              </w:rPr>
              <w:t>-6502/15 od 30.04.15</w:t>
            </w:r>
            <w:r w:rsidR="00110EF6">
              <w:rPr>
                <w:rFonts w:cs="Arial" w:hAnsi="Arial" w:ascii="Arial"/>
                <w:sz w:val="18"/>
                <w:szCs w:val="18"/>
              </w:rPr>
              <w:t xml:space="preserve"> –uvjetna tražbina =120.000,00 kn za jamstveni period </w:t>
            </w:r>
            <w:r w:rsidR="007D5847">
              <w:rPr>
                <w:rFonts w:cs="Arial" w:hAnsi="Arial" w:ascii="Arial"/>
                <w:sz w:val="18"/>
                <w:szCs w:val="18"/>
              </w:rPr>
              <w:t xml:space="preserve">         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9584E" w:rsidP="003D2A57" w:rsidR="0099584E" w:rsidRPr="002E713D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2E713D">
              <w:rPr>
                <w:rFonts w:cs="Arial" w:hAnsi="Arial" w:ascii="Arial"/>
                <w:sz w:val="20"/>
                <w:szCs w:val="20"/>
              </w:rPr>
              <w:t>308.281,74</w:t>
            </w:r>
          </w:p>
          <w:p w:rsidRDefault="0099584E" w:rsidP="003D2A57" w:rsidR="0099584E" w:rsidRPr="002E713D">
            <w:pPr>
              <w:jc w:val="center"/>
              <w:rPr>
                <w:rFonts w:cs="Arial" w:hAnsi="Arial" w:ascii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12EC4" w:rsidP="003D2A57" w:rsidR="0099584E" w:rsidRPr="002E713D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2E713D">
              <w:rPr>
                <w:rFonts w:cs="Arial" w:hAnsi="Arial" w:ascii="Arial"/>
                <w:sz w:val="20"/>
                <w:szCs w:val="20"/>
              </w:rPr>
              <w:t>308.281,74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9584E" w:rsidP="003D2A57" w:rsidR="0099584E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A56F63" w:rsidR="00CB6BB9" w:rsidRPr="00347CCB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B6BB9" w:rsidP="00631686" w:rsidR="00CB6BB9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B6BB9" w:rsidP="003D2A57" w:rsidR="00CB6BB9" w:rsidRPr="00FA4B9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FA4B94">
              <w:rPr>
                <w:rFonts w:cs="Arial" w:hAnsi="Arial" w:ascii="Arial"/>
                <w:sz w:val="18"/>
                <w:szCs w:val="18"/>
              </w:rPr>
              <w:t>2</w:t>
            </w:r>
          </w:p>
        </w:tc>
        <w:tc>
          <w:tcPr>
            <w:tcW w:type="dxa" w:w="269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B6BB9" w:rsidP="003D2A57" w:rsidR="00CB6BB9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ODVJETNIK TOMISLAV BOGDAN</w:t>
            </w:r>
            <w:r w:rsidRPr="00FA4B94">
              <w:rPr>
                <w:rFonts w:cs="Arial" w:hAnsi="Arial" w:ascii="Arial"/>
                <w:sz w:val="18"/>
                <w:szCs w:val="18"/>
              </w:rPr>
              <w:t xml:space="preserve"> </w:t>
            </w:r>
          </w:p>
          <w:p w:rsidRDefault="00CB6BB9" w:rsidP="003D2A57" w:rsidR="00CB6BB9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FA4B94">
              <w:rPr>
                <w:rFonts w:cs="Arial" w:hAnsi="Arial" w:ascii="Arial"/>
                <w:sz w:val="18"/>
                <w:szCs w:val="18"/>
              </w:rPr>
              <w:t>OIB: 58318565913</w:t>
            </w:r>
          </w:p>
        </w:tc>
        <w:tc>
          <w:tcPr>
            <w:tcW w:type="dxa" w:w="184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B6BB9" w:rsidP="003D2A57" w:rsidR="00CB6BB9" w:rsidRPr="00FA4B94">
            <w:pPr>
              <w:rPr>
                <w:rFonts w:cs="Arial" w:hAnsi="Arial" w:ascii="Arial"/>
                <w:sz w:val="18"/>
                <w:szCs w:val="18"/>
              </w:rPr>
            </w:pPr>
            <w:r w:rsidRPr="00FA4B94">
              <w:rPr>
                <w:rFonts w:cs="Arial" w:hAnsi="Arial" w:ascii="Arial"/>
                <w:sz w:val="18"/>
                <w:szCs w:val="18"/>
              </w:rPr>
              <w:t>Osijek, Kralja Zvonimira 15</w:t>
            </w:r>
          </w:p>
        </w:tc>
        <w:tc>
          <w:tcPr>
            <w:tcW w:type="dxa" w:w="439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B6BB9" w:rsidP="003D2A57" w:rsidR="00CB6BB9" w:rsidRPr="00FA4B94">
            <w:pPr>
              <w:rPr>
                <w:rFonts w:cs="Arial" w:hAnsi="Arial" w:ascii="Arial"/>
                <w:sz w:val="18"/>
                <w:szCs w:val="18"/>
              </w:rPr>
            </w:pPr>
            <w:r w:rsidRPr="00FA4B94">
              <w:rPr>
                <w:rFonts w:cs="Arial" w:hAnsi="Arial" w:ascii="Arial"/>
                <w:sz w:val="18"/>
                <w:szCs w:val="18"/>
              </w:rPr>
              <w:t>odvjetničke usluge u</w:t>
            </w:r>
            <w:r>
              <w:rPr>
                <w:rFonts w:cs="Arial" w:hAnsi="Arial" w:ascii="Arial"/>
                <w:sz w:val="18"/>
                <w:szCs w:val="18"/>
              </w:rPr>
              <w:t xml:space="preserve"> postupcima</w:t>
            </w:r>
            <w:r w:rsidR="00E30691">
              <w:rPr>
                <w:rFonts w:cs="Arial" w:hAnsi="Arial" w:ascii="Arial"/>
                <w:sz w:val="18"/>
                <w:szCs w:val="18"/>
              </w:rPr>
              <w:t xml:space="preserve"> zaključno sa danom 3.1.17</w:t>
            </w:r>
            <w:r>
              <w:rPr>
                <w:rFonts w:cs="Arial" w:hAnsi="Arial" w:ascii="Arial"/>
                <w:sz w:val="18"/>
                <w:szCs w:val="18"/>
              </w:rPr>
              <w:t>: Trgovački sud u Osijeku P-1</w:t>
            </w:r>
            <w:r w:rsidRPr="00F17183">
              <w:rPr>
                <w:rFonts w:cs="Arial" w:hAnsi="Arial" w:ascii="Arial"/>
                <w:sz w:val="18"/>
                <w:szCs w:val="18"/>
              </w:rPr>
              <w:t>83/2016</w:t>
            </w:r>
            <w:r>
              <w:rPr>
                <w:rFonts w:cs="Arial" w:hAnsi="Arial" w:ascii="Arial"/>
                <w:sz w:val="18"/>
                <w:szCs w:val="18"/>
              </w:rPr>
              <w:t xml:space="preserve">; Trgovački sud u Zagrebu </w:t>
            </w:r>
            <w:r w:rsidRPr="00FA4B94">
              <w:rPr>
                <w:rFonts w:cs="Arial" w:hAnsi="Arial" w:ascii="Arial"/>
                <w:sz w:val="18"/>
                <w:szCs w:val="18"/>
              </w:rPr>
              <w:t xml:space="preserve"> Povrv-3626/2016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B6BB9" w:rsidP="003D2A57" w:rsidR="00CB6BB9" w:rsidRPr="002E713D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2E713D">
              <w:rPr>
                <w:rFonts w:cs="Arial" w:hAnsi="Arial" w:ascii="Arial"/>
                <w:sz w:val="20"/>
                <w:szCs w:val="20"/>
              </w:rPr>
              <w:t>18.625,00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B6BB9" w:rsidP="003D2A57" w:rsidR="00CB6BB9" w:rsidRPr="002E713D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2E713D">
              <w:rPr>
                <w:rFonts w:cs="Arial" w:hAnsi="Arial" w:ascii="Arial"/>
                <w:sz w:val="20"/>
                <w:szCs w:val="20"/>
              </w:rPr>
              <w:t>18.625,00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B6BB9" w:rsidP="003D2A57" w:rsidR="00CB6BB9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A56F63" w:rsidR="00CB6BB9" w:rsidRPr="00347CCB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B6BB9" w:rsidP="00631686" w:rsidR="00CB6BB9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B6BB9" w:rsidP="003D2A57" w:rsidR="00CB6BB9" w:rsidRPr="00FA4B9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FA4B94">
              <w:rPr>
                <w:rFonts w:cs="Arial" w:hAnsi="Arial" w:ascii="Arial"/>
                <w:sz w:val="18"/>
                <w:szCs w:val="18"/>
              </w:rPr>
              <w:t>3</w:t>
            </w:r>
          </w:p>
        </w:tc>
        <w:tc>
          <w:tcPr>
            <w:tcW w:type="dxa" w:w="269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B6BB9" w:rsidP="003D2A57" w:rsidR="00CB6BB9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FA4B94">
              <w:rPr>
                <w:rFonts w:cs="Arial" w:hAnsi="Arial" w:ascii="Arial"/>
                <w:sz w:val="18"/>
                <w:szCs w:val="18"/>
              </w:rPr>
              <w:t xml:space="preserve">JURMAN d.o.o. </w:t>
            </w:r>
          </w:p>
          <w:p w:rsidRDefault="00CB6BB9" w:rsidP="003D2A57" w:rsidR="00CB6BB9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FA4B94">
              <w:rPr>
                <w:rFonts w:cs="Arial" w:hAnsi="Arial" w:ascii="Arial"/>
                <w:sz w:val="18"/>
                <w:szCs w:val="18"/>
              </w:rPr>
              <w:t>OIB: 94461025336 z</w:t>
            </w:r>
            <w:r>
              <w:rPr>
                <w:rFonts w:cs="Arial" w:hAnsi="Arial" w:ascii="Arial"/>
                <w:sz w:val="18"/>
                <w:szCs w:val="18"/>
              </w:rPr>
              <w:t xml:space="preserve">astupan po Cvitković&amp;Devide odvjetničko </w:t>
            </w:r>
            <w:r w:rsidRPr="00FA4B94">
              <w:rPr>
                <w:rFonts w:cs="Arial" w:hAnsi="Arial" w:ascii="Arial"/>
                <w:sz w:val="18"/>
                <w:szCs w:val="18"/>
              </w:rPr>
              <w:t xml:space="preserve"> društvo Zagreb</w:t>
            </w:r>
          </w:p>
        </w:tc>
        <w:tc>
          <w:tcPr>
            <w:tcW w:type="dxa" w:w="184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B6BB9" w:rsidP="003D2A57" w:rsidR="00CB6BB9" w:rsidRPr="00FA4B94">
            <w:pPr>
              <w:rPr>
                <w:rFonts w:cs="Arial" w:hAnsi="Arial" w:ascii="Arial"/>
                <w:sz w:val="18"/>
                <w:szCs w:val="18"/>
              </w:rPr>
            </w:pPr>
            <w:r w:rsidRPr="00FA4B94">
              <w:rPr>
                <w:rFonts w:cs="Arial" w:hAnsi="Arial" w:ascii="Arial"/>
                <w:sz w:val="18"/>
                <w:szCs w:val="18"/>
              </w:rPr>
              <w:t>Zagreb, Rudeška cesta 236</w:t>
            </w:r>
          </w:p>
        </w:tc>
        <w:tc>
          <w:tcPr>
            <w:tcW w:type="dxa" w:w="439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B6BB9" w:rsidP="003D2A57" w:rsidR="00CB6BB9">
            <w:pPr>
              <w:rPr>
                <w:rFonts w:cs="Arial" w:hAnsi="Arial" w:ascii="Arial"/>
                <w:sz w:val="18"/>
                <w:szCs w:val="18"/>
              </w:rPr>
            </w:pPr>
            <w:r w:rsidRPr="00FA4B94">
              <w:rPr>
                <w:rFonts w:cs="Arial" w:hAnsi="Arial" w:ascii="Arial"/>
                <w:sz w:val="18"/>
                <w:szCs w:val="18"/>
              </w:rPr>
              <w:t xml:space="preserve">račun </w:t>
            </w:r>
            <w:r>
              <w:rPr>
                <w:rFonts w:cs="Arial" w:hAnsi="Arial" w:ascii="Arial"/>
                <w:sz w:val="18"/>
                <w:szCs w:val="18"/>
              </w:rPr>
              <w:t xml:space="preserve">45-15-1 od 28.09.2015; pravomoćno  i ovršno </w:t>
            </w:r>
            <w:r w:rsidRPr="00FA4B94">
              <w:rPr>
                <w:rFonts w:cs="Arial" w:hAnsi="Arial" w:ascii="Arial"/>
                <w:sz w:val="18"/>
                <w:szCs w:val="18"/>
              </w:rPr>
              <w:t xml:space="preserve"> rj</w:t>
            </w:r>
            <w:r>
              <w:rPr>
                <w:rFonts w:cs="Arial" w:hAnsi="Arial" w:ascii="Arial"/>
                <w:sz w:val="18"/>
                <w:szCs w:val="18"/>
              </w:rPr>
              <w:t xml:space="preserve">ešenje  Ovrv-4081/2016 Javni bilježnik </w:t>
            </w:r>
            <w:r w:rsidRPr="00FA4B94">
              <w:rPr>
                <w:rFonts w:cs="Arial" w:hAnsi="Arial" w:ascii="Arial"/>
                <w:sz w:val="18"/>
                <w:szCs w:val="18"/>
              </w:rPr>
              <w:t>Matijević od 19.01.2017</w:t>
            </w:r>
            <w:r>
              <w:rPr>
                <w:rFonts w:cs="Arial" w:hAnsi="Arial" w:ascii="Arial"/>
                <w:sz w:val="18"/>
                <w:szCs w:val="18"/>
              </w:rPr>
              <w:t>;</w:t>
            </w:r>
          </w:p>
          <w:p w:rsidRDefault="00CB6BB9" w:rsidP="003D2A57" w:rsidR="00CB6BB9" w:rsidRPr="00FA4B94">
            <w:pPr>
              <w:rPr>
                <w:rFonts w:cs="Arial" w:hAnsi="Arial" w:ascii="Arial"/>
                <w:sz w:val="18"/>
                <w:szCs w:val="18"/>
              </w:rPr>
            </w:pPr>
            <w:r w:rsidRPr="00FA4B94">
              <w:rPr>
                <w:rFonts w:cs="Arial" w:hAnsi="Arial" w:ascii="Arial"/>
                <w:sz w:val="18"/>
                <w:szCs w:val="18"/>
              </w:rPr>
              <w:t xml:space="preserve"> razlučno pravo na pokretninama po</w:t>
            </w:r>
            <w:r>
              <w:rPr>
                <w:rFonts w:cs="Arial" w:hAnsi="Arial" w:ascii="Arial"/>
                <w:sz w:val="18"/>
                <w:szCs w:val="18"/>
              </w:rPr>
              <w:t xml:space="preserve"> rješenju Općinskog građanskog suda u Zagrebu </w:t>
            </w:r>
            <w:r w:rsidRPr="00FA4B94">
              <w:rPr>
                <w:rFonts w:cs="Arial" w:hAnsi="Arial" w:ascii="Arial"/>
                <w:sz w:val="18"/>
                <w:szCs w:val="18"/>
              </w:rPr>
              <w:t xml:space="preserve"> Ovrv-336</w:t>
            </w:r>
            <w:r>
              <w:rPr>
                <w:rFonts w:cs="Arial" w:hAnsi="Arial" w:ascii="Arial"/>
                <w:sz w:val="18"/>
                <w:szCs w:val="18"/>
              </w:rPr>
              <w:t>7</w:t>
            </w:r>
            <w:r w:rsidRPr="00FA4B94">
              <w:rPr>
                <w:rFonts w:cs="Arial" w:hAnsi="Arial" w:ascii="Arial"/>
                <w:sz w:val="18"/>
                <w:szCs w:val="18"/>
              </w:rPr>
              <w:t xml:space="preserve">/2017 od </w:t>
            </w:r>
            <w:r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Pr="00FA4B94">
              <w:rPr>
                <w:rFonts w:cs="Arial" w:hAnsi="Arial" w:ascii="Arial"/>
                <w:sz w:val="18"/>
                <w:szCs w:val="18"/>
              </w:rPr>
              <w:t>02.03.2017</w:t>
            </w:r>
            <w:r>
              <w:rPr>
                <w:rFonts w:cs="Arial" w:hAnsi="Arial" w:ascii="Arial"/>
                <w:sz w:val="18"/>
                <w:szCs w:val="18"/>
              </w:rPr>
              <w:t>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B6BB9" w:rsidP="003D2A57" w:rsidR="00CB6BB9" w:rsidRPr="002E713D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2E713D">
              <w:rPr>
                <w:rFonts w:cs="Arial" w:hAnsi="Arial" w:ascii="Arial"/>
                <w:sz w:val="20"/>
                <w:szCs w:val="20"/>
              </w:rPr>
              <w:t>180.486,74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B6BB9" w:rsidP="003D2A57" w:rsidR="00CB6BB9" w:rsidRPr="002E713D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2E713D">
              <w:rPr>
                <w:rFonts w:cs="Arial" w:hAnsi="Arial" w:ascii="Arial"/>
                <w:sz w:val="20"/>
                <w:szCs w:val="20"/>
              </w:rPr>
              <w:t>180.486,74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B6BB9" w:rsidP="003D2A57" w:rsidR="00CB6BB9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A56F63" w:rsidR="00CB6BB9" w:rsidRPr="00347CCB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B6BB9" w:rsidP="00631686" w:rsidR="00CB6BB9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B6BB9" w:rsidP="003D2A57" w:rsidR="00CB6BB9" w:rsidRPr="00FA4B9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FA4B94">
              <w:rPr>
                <w:rFonts w:cs="Arial" w:hAnsi="Arial" w:ascii="Arial"/>
                <w:sz w:val="18"/>
                <w:szCs w:val="18"/>
              </w:rPr>
              <w:t>4</w:t>
            </w:r>
          </w:p>
        </w:tc>
        <w:tc>
          <w:tcPr>
            <w:tcW w:type="dxa" w:w="269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B6BB9" w:rsidP="003D2A57" w:rsidR="00CB6BB9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FA4B94">
              <w:rPr>
                <w:rFonts w:cs="Arial" w:hAnsi="Arial" w:ascii="Arial"/>
                <w:sz w:val="18"/>
                <w:szCs w:val="18"/>
              </w:rPr>
              <w:t>BMD STIL d.o.o.</w:t>
            </w:r>
          </w:p>
          <w:p w:rsidRDefault="00CB6BB9" w:rsidP="003D2A57" w:rsidR="00CB6BB9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FA4B94">
              <w:rPr>
                <w:rFonts w:cs="Arial" w:hAnsi="Arial" w:ascii="Arial"/>
                <w:sz w:val="18"/>
                <w:szCs w:val="18"/>
              </w:rPr>
              <w:t xml:space="preserve"> OIB:96086822394</w:t>
            </w:r>
          </w:p>
        </w:tc>
        <w:tc>
          <w:tcPr>
            <w:tcW w:type="dxa" w:w="184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B6BB9" w:rsidP="003D2A57" w:rsidR="00CB6BB9" w:rsidRPr="00FA4B94">
            <w:pPr>
              <w:rPr>
                <w:rFonts w:cs="Arial" w:hAnsi="Arial" w:ascii="Arial"/>
                <w:sz w:val="18"/>
                <w:szCs w:val="18"/>
              </w:rPr>
            </w:pPr>
            <w:r w:rsidRPr="00FA4B94">
              <w:rPr>
                <w:rFonts w:cs="Arial" w:hAnsi="Arial" w:ascii="Arial"/>
                <w:sz w:val="18"/>
                <w:szCs w:val="18"/>
              </w:rPr>
              <w:t>Bedenica, Bedenica 45A</w:t>
            </w:r>
          </w:p>
        </w:tc>
        <w:tc>
          <w:tcPr>
            <w:tcW w:type="dxa" w:w="439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B6BB9" w:rsidP="003D2A57" w:rsidR="00CB6BB9" w:rsidRPr="00FA4B94">
            <w:pPr>
              <w:rPr>
                <w:rFonts w:cs="Arial" w:hAnsi="Arial" w:ascii="Arial"/>
                <w:sz w:val="18"/>
                <w:szCs w:val="18"/>
              </w:rPr>
            </w:pPr>
            <w:r w:rsidRPr="00FA4B94">
              <w:rPr>
                <w:rFonts w:cs="Arial" w:hAnsi="Arial" w:ascii="Arial"/>
                <w:sz w:val="18"/>
                <w:szCs w:val="18"/>
              </w:rPr>
              <w:t xml:space="preserve">računi, </w:t>
            </w:r>
            <w:r>
              <w:rPr>
                <w:rFonts w:cs="Arial" w:hAnsi="Arial" w:ascii="Arial"/>
                <w:sz w:val="18"/>
                <w:szCs w:val="18"/>
              </w:rPr>
              <w:t xml:space="preserve">zadužnica Ov-4884/2014 javni bilježnik </w:t>
            </w:r>
            <w:r w:rsidRPr="00FA4B94">
              <w:rPr>
                <w:rFonts w:cs="Arial" w:hAnsi="Arial" w:ascii="Arial"/>
                <w:sz w:val="18"/>
                <w:szCs w:val="18"/>
              </w:rPr>
              <w:t xml:space="preserve"> Zorka Čavajda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B6BB9" w:rsidP="003D2A57" w:rsidR="00CB6BB9" w:rsidRPr="002E713D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2E713D">
              <w:rPr>
                <w:rFonts w:cs="Arial" w:hAnsi="Arial" w:ascii="Arial"/>
                <w:sz w:val="20"/>
                <w:szCs w:val="20"/>
              </w:rPr>
              <w:t>458.293,39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B6BB9" w:rsidP="003D2A57" w:rsidR="00CB6BB9" w:rsidRPr="002E713D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2E713D">
              <w:rPr>
                <w:rFonts w:cs="Arial" w:hAnsi="Arial" w:ascii="Arial"/>
                <w:sz w:val="20"/>
                <w:szCs w:val="20"/>
              </w:rPr>
              <w:t>458.293,39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B6BB9" w:rsidP="003D2A57" w:rsidR="00CB6BB9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A56F63" w:rsidR="00CB6BB9" w:rsidRPr="00347CCB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B6BB9" w:rsidR="00CB6BB9" w:rsidRPr="00347CCB">
            <w:pPr>
              <w:spacing w:lineRule="auto" w:line="276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B6BB9" w:rsidP="003D2A57" w:rsidR="00CB6BB9" w:rsidRPr="00FA4B9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FA4B94">
              <w:rPr>
                <w:rFonts w:cs="Arial" w:hAnsi="Arial" w:ascii="Arial"/>
                <w:sz w:val="18"/>
                <w:szCs w:val="18"/>
              </w:rPr>
              <w:t>5</w:t>
            </w:r>
          </w:p>
        </w:tc>
        <w:tc>
          <w:tcPr>
            <w:tcW w:type="dxa" w:w="269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B6BB9" w:rsidP="003D2A57" w:rsidR="00CB6BB9" w:rsidRPr="00FA4B94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RH, Ministarstvo poljoprivrede</w:t>
            </w:r>
            <w:r w:rsidRPr="00FA4B94">
              <w:rPr>
                <w:rFonts w:cs="Arial" w:hAnsi="Arial" w:ascii="Arial"/>
                <w:sz w:val="18"/>
                <w:szCs w:val="18"/>
              </w:rPr>
              <w:t>, OIB: 76767369197 zastupana po ŽDO Zagreb</w:t>
            </w:r>
          </w:p>
        </w:tc>
        <w:tc>
          <w:tcPr>
            <w:tcW w:type="dxa" w:w="184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B6BB9" w:rsidP="003D2A57" w:rsidR="00CB6BB9" w:rsidRPr="00FA4B94">
            <w:pPr>
              <w:rPr>
                <w:rFonts w:cs="Arial" w:hAnsi="Arial" w:ascii="Arial"/>
                <w:sz w:val="18"/>
                <w:szCs w:val="18"/>
              </w:rPr>
            </w:pPr>
            <w:r w:rsidRPr="00FA4B94">
              <w:rPr>
                <w:rFonts w:cs="Arial" w:hAnsi="Arial" w:ascii="Arial"/>
                <w:sz w:val="18"/>
                <w:szCs w:val="18"/>
              </w:rPr>
              <w:t>Zagreb, Savska cesta 41</w:t>
            </w:r>
          </w:p>
        </w:tc>
        <w:tc>
          <w:tcPr>
            <w:tcW w:type="dxa" w:w="439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B6BB9" w:rsidP="003D2A57" w:rsidR="00CB6BB9" w:rsidRPr="00FA4B94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naknada za općekorisne funkc</w:t>
            </w:r>
            <w:r w:rsidRPr="00FA4B94">
              <w:rPr>
                <w:rFonts w:cs="Arial" w:hAnsi="Arial" w:ascii="Arial"/>
                <w:sz w:val="18"/>
                <w:szCs w:val="18"/>
              </w:rPr>
              <w:t>ije šuma</w:t>
            </w:r>
            <w:r>
              <w:rPr>
                <w:rFonts w:cs="Arial" w:hAnsi="Arial" w:ascii="Arial"/>
                <w:sz w:val="18"/>
                <w:szCs w:val="18"/>
              </w:rPr>
              <w:t xml:space="preserve"> za 2015.godinu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B6BB9" w:rsidP="003D2A57" w:rsidR="00CB6BB9" w:rsidRPr="002E713D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2E713D">
              <w:rPr>
                <w:rFonts w:cs="Arial" w:hAnsi="Arial" w:ascii="Arial"/>
                <w:sz w:val="20"/>
                <w:szCs w:val="20"/>
              </w:rPr>
              <w:t>2.149,02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B6BB9" w:rsidP="003D2A57" w:rsidR="00CB6BB9" w:rsidRPr="002E713D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2E713D">
              <w:rPr>
                <w:rFonts w:cs="Arial" w:hAnsi="Arial" w:ascii="Arial"/>
                <w:sz w:val="20"/>
                <w:szCs w:val="20"/>
              </w:rPr>
              <w:t>2.149,02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B6BB9" w:rsidP="003D2A57" w:rsidR="00CB6BB9" w:rsidRPr="00FA4B94">
            <w:pPr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A56F63" w:rsidR="00CB6BB9" w:rsidRPr="00347CCB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B6BB9" w:rsidP="003D2A57" w:rsidR="00CB6BB9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B6BB9" w:rsidP="003D2A57" w:rsidR="00CB6BB9" w:rsidRPr="00F70D4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F70D4A">
              <w:rPr>
                <w:rFonts w:cs="Arial" w:hAnsi="Arial" w:ascii="Arial"/>
                <w:sz w:val="18"/>
                <w:szCs w:val="18"/>
              </w:rPr>
              <w:t>6</w:t>
            </w:r>
          </w:p>
        </w:tc>
        <w:tc>
          <w:tcPr>
            <w:tcW w:type="dxa" w:w="269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B6BB9" w:rsidP="003D2A57" w:rsidR="00CB6BB9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F70D4A">
              <w:rPr>
                <w:rFonts w:cs="Arial" w:hAnsi="Arial" w:ascii="Arial"/>
                <w:sz w:val="18"/>
                <w:szCs w:val="18"/>
              </w:rPr>
              <w:t xml:space="preserve">HRVATSKI TELEKOM d.d. </w:t>
            </w:r>
          </w:p>
          <w:p w:rsidRDefault="00CB6BB9" w:rsidP="00452159" w:rsidR="00407CCC" w:rsidRPr="00F70D4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F70D4A">
              <w:rPr>
                <w:rFonts w:cs="Arial" w:hAnsi="Arial" w:ascii="Arial"/>
                <w:sz w:val="18"/>
                <w:szCs w:val="18"/>
              </w:rPr>
              <w:t>OIB: 81793146560</w:t>
            </w:r>
          </w:p>
        </w:tc>
        <w:tc>
          <w:tcPr>
            <w:tcW w:type="dxa" w:w="184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B6BB9" w:rsidP="003D2A57" w:rsidR="00CB6BB9" w:rsidRPr="00F70D4A">
            <w:pPr>
              <w:rPr>
                <w:rFonts w:cs="Arial" w:hAnsi="Arial" w:ascii="Arial"/>
                <w:sz w:val="18"/>
                <w:szCs w:val="18"/>
              </w:rPr>
            </w:pPr>
            <w:r w:rsidRPr="00F70D4A">
              <w:rPr>
                <w:rFonts w:cs="Arial" w:hAnsi="Arial" w:ascii="Arial"/>
                <w:sz w:val="18"/>
                <w:szCs w:val="18"/>
              </w:rPr>
              <w:t>Zagreb, Roberta F. Mihanovića 9</w:t>
            </w:r>
          </w:p>
        </w:tc>
        <w:tc>
          <w:tcPr>
            <w:tcW w:type="dxa" w:w="439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B6BB9" w:rsidP="003D2A57" w:rsidR="00CB6BB9" w:rsidRPr="00F70D4A">
            <w:pPr>
              <w:rPr>
                <w:rFonts w:cs="Arial" w:hAnsi="Arial" w:ascii="Arial"/>
                <w:sz w:val="18"/>
                <w:szCs w:val="18"/>
              </w:rPr>
            </w:pPr>
            <w:r w:rsidRPr="00F70D4A">
              <w:rPr>
                <w:rFonts w:cs="Arial" w:hAnsi="Arial" w:ascii="Arial"/>
                <w:sz w:val="18"/>
                <w:szCs w:val="18"/>
              </w:rPr>
              <w:t>telekom usluge za 2015 i 2017 g.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B6BB9" w:rsidP="003D2A57" w:rsidR="00CB6BB9" w:rsidRPr="002E713D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2E713D">
              <w:rPr>
                <w:rFonts w:cs="Arial" w:hAnsi="Arial" w:ascii="Arial"/>
                <w:sz w:val="20"/>
                <w:szCs w:val="20"/>
              </w:rPr>
              <w:t>7.587,86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B6BB9" w:rsidP="003D2A57" w:rsidR="00CB6BB9" w:rsidRPr="002E713D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2E713D">
              <w:rPr>
                <w:rFonts w:cs="Arial" w:hAnsi="Arial" w:ascii="Arial"/>
                <w:sz w:val="20"/>
                <w:szCs w:val="20"/>
              </w:rPr>
              <w:t>7.587,86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B6BB9" w:rsidP="003D2A57" w:rsidR="00CB6BB9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56F63" w:rsidR="0099584E" w:rsidRPr="00347CCB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9584E" w:rsidP="003D2A57" w:rsidR="0099584E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lastRenderedPageBreak/>
              <w:t>Rb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9584E" w:rsidP="003D2A57" w:rsidR="0099584E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 xml:space="preserve">Br prijave </w:t>
            </w:r>
          </w:p>
        </w:tc>
        <w:tc>
          <w:tcPr>
            <w:tcW w:type="dxa" w:w="269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9584E" w:rsidP="003D2A57" w:rsidR="0099584E">
            <w:pPr>
              <w:spacing w:lineRule="auto" w:line="276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</w:t>
            </w:r>
          </w:p>
        </w:tc>
        <w:tc>
          <w:tcPr>
            <w:tcW w:type="dxa" w:w="184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9584E" w:rsidP="003D2A57" w:rsidR="0099584E">
            <w:pPr>
              <w:spacing w:lineRule="auto" w:line="276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dxa" w:w="439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9584E" w:rsidP="003D2A57" w:rsidR="0099584E">
            <w:pPr>
              <w:spacing w:lineRule="auto" w:line="276" w:after="0"/>
              <w:jc w:val="center"/>
            </w:pPr>
            <w:r>
              <w:rPr>
                <w:rFonts w:cs="Arial" w:hAnsi="Arial" w:ascii="Arial"/>
                <w:sz w:val="20"/>
                <w:szCs w:val="20"/>
              </w:rPr>
              <w:t xml:space="preserve">Pravna osnova prijavljene tražbine/ Oznaka ovršne isprave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9584E" w:rsidP="003D2A57" w:rsidR="0099584E">
            <w:pPr>
              <w:spacing w:lineRule="auto" w:line="276" w:after="0"/>
              <w:jc w:val="center"/>
            </w:pPr>
            <w:r>
              <w:rPr>
                <w:rFonts w:cs="Arial" w:hAnsi="Arial" w:ascii="Arial"/>
                <w:sz w:val="20"/>
                <w:szCs w:val="20"/>
              </w:rPr>
              <w:t>Iznos prijavljene tražbine (kn)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9584E" w:rsidP="003D2A57" w:rsidR="0099584E">
            <w:pPr>
              <w:pStyle w:val="Bezproreda"/>
              <w:spacing w:lineRule="auto" w:line="276"/>
              <w:jc w:val="center"/>
            </w:pPr>
            <w:r>
              <w:rPr>
                <w:rFonts w:cs="Arial" w:hAnsi="Arial" w:ascii="Arial"/>
                <w:sz w:val="20"/>
                <w:szCs w:val="20"/>
              </w:rPr>
              <w:t>Iznos priznate tražbine (kn)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99584E" w:rsidP="003D2A57" w:rsidR="0099584E">
            <w:pPr>
              <w:pStyle w:val="Bezproreda"/>
              <w:spacing w:lineRule="auto" w:line="276"/>
              <w:jc w:val="center"/>
            </w:pPr>
            <w:r>
              <w:rPr>
                <w:rFonts w:cs="Arial" w:hAnsi="Arial" w:ascii="Arial"/>
                <w:sz w:val="20"/>
                <w:szCs w:val="20"/>
              </w:rPr>
              <w:t>Iznos osporene tražbine (kn)</w:t>
            </w:r>
          </w:p>
        </w:tc>
      </w:tr>
      <w:tr w:rsidTr="00A56F63" w:rsidR="00CB6BB9" w:rsidRPr="00347CCB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B6BB9" w:rsidP="003D2A57" w:rsidR="00CB6BB9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B6BB9" w:rsidP="003D2A57" w:rsidR="00CB6BB9" w:rsidRPr="00DD1A9F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DD1A9F">
              <w:rPr>
                <w:rFonts w:cs="Arial" w:hAnsi="Arial" w:ascii="Arial"/>
                <w:sz w:val="18"/>
                <w:szCs w:val="18"/>
              </w:rPr>
              <w:t>7</w:t>
            </w:r>
          </w:p>
        </w:tc>
        <w:tc>
          <w:tcPr>
            <w:tcW w:type="dxa" w:w="269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B6BB9" w:rsidP="003D2A57" w:rsidR="00CB6BB9" w:rsidRPr="00DD1A9F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DD1A9F">
              <w:rPr>
                <w:rFonts w:cs="Arial" w:hAnsi="Arial" w:ascii="Arial"/>
                <w:sz w:val="18"/>
                <w:szCs w:val="18"/>
              </w:rPr>
              <w:t xml:space="preserve">PRIVREDNA BANKA ZAGREB d.d. </w:t>
            </w:r>
          </w:p>
          <w:p w:rsidRDefault="00CB6BB9" w:rsidP="003D2A57" w:rsidR="00CB6BB9" w:rsidRPr="00DD1A9F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DD1A9F">
              <w:rPr>
                <w:rFonts w:cs="Arial" w:hAnsi="Arial" w:ascii="Arial"/>
                <w:sz w:val="18"/>
                <w:szCs w:val="18"/>
              </w:rPr>
              <w:t>OIB: 02535697732 zastupana po Odvjetničko  društvo Suić&amp;Škunca Zagreb</w:t>
            </w:r>
          </w:p>
        </w:tc>
        <w:tc>
          <w:tcPr>
            <w:tcW w:type="dxa" w:w="184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B6BB9" w:rsidP="003D2A57" w:rsidR="00CB6BB9" w:rsidRPr="00DD1A9F">
            <w:pPr>
              <w:rPr>
                <w:rFonts w:cs="Arial" w:hAnsi="Arial" w:ascii="Arial"/>
                <w:sz w:val="18"/>
                <w:szCs w:val="18"/>
              </w:rPr>
            </w:pPr>
            <w:r w:rsidRPr="00DD1A9F">
              <w:rPr>
                <w:rFonts w:cs="Arial" w:hAnsi="Arial" w:ascii="Arial"/>
                <w:sz w:val="18"/>
                <w:szCs w:val="18"/>
              </w:rPr>
              <w:t>Zagreb, Radnička cesta 50</w:t>
            </w:r>
          </w:p>
        </w:tc>
        <w:tc>
          <w:tcPr>
            <w:tcW w:type="dxa" w:w="439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B6BB9" w:rsidP="003D2A57" w:rsidR="00FD0036" w:rsidRPr="00DD1A9F">
            <w:pPr>
              <w:rPr>
                <w:rFonts w:cs="Arial" w:hAnsi="Arial" w:ascii="Arial"/>
                <w:sz w:val="18"/>
                <w:szCs w:val="18"/>
              </w:rPr>
            </w:pPr>
            <w:r w:rsidRPr="00DD1A9F">
              <w:rPr>
                <w:rFonts w:cs="Arial" w:hAnsi="Arial" w:ascii="Arial"/>
                <w:sz w:val="18"/>
                <w:szCs w:val="18"/>
              </w:rPr>
              <w:t>Ugovor o otvaranju i vođenju poslovnog računa od 16.09.2009.;</w:t>
            </w:r>
          </w:p>
          <w:p w:rsidRDefault="00CB6BB9" w:rsidP="003D2A57" w:rsidR="00CB6BB9" w:rsidRPr="00DD1A9F">
            <w:pPr>
              <w:rPr>
                <w:rFonts w:cs="Arial" w:hAnsi="Arial" w:ascii="Arial"/>
                <w:sz w:val="18"/>
                <w:szCs w:val="18"/>
              </w:rPr>
            </w:pPr>
            <w:r w:rsidRPr="00DD1A9F">
              <w:rPr>
                <w:rFonts w:cs="Arial" w:hAnsi="Arial" w:ascii="Arial"/>
                <w:sz w:val="18"/>
                <w:szCs w:val="18"/>
              </w:rPr>
              <w:t xml:space="preserve">Ugovor o izdavanju kunske garancije od 03.04.2015.  </w:t>
            </w:r>
            <w:r w:rsidR="00FD0036" w:rsidRPr="00DD1A9F">
              <w:rPr>
                <w:rFonts w:cs="Arial" w:hAnsi="Arial" w:ascii="Arial"/>
                <w:sz w:val="18"/>
                <w:szCs w:val="18"/>
              </w:rPr>
              <w:t xml:space="preserve">u korist RADNIK d.d. </w:t>
            </w:r>
          </w:p>
          <w:p w:rsidRDefault="00CB6BB9" w:rsidP="003D2A57" w:rsidR="00CB6BB9" w:rsidRPr="00DD1A9F">
            <w:pPr>
              <w:rPr>
                <w:rFonts w:cs="Arial" w:hAnsi="Arial" w:ascii="Arial"/>
                <w:sz w:val="18"/>
                <w:szCs w:val="18"/>
              </w:rPr>
            </w:pPr>
            <w:r w:rsidRPr="00DD1A9F">
              <w:rPr>
                <w:rFonts w:cs="Arial" w:hAnsi="Arial" w:ascii="Arial"/>
                <w:sz w:val="18"/>
                <w:szCs w:val="18"/>
              </w:rPr>
              <w:t>Ugovor o kratkoročnom revolving kreditu br. 5010539343 od 03.04.2015, te dodatak I Ugovoru, zadužnice Ov-4008/15 od 07.04.15, Ov-4020/15 od 07.04.15, Ov-3315/16 od 24.02.16 JB Kelečić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B6BB9" w:rsidP="003D2A57" w:rsidR="00CB6BB9" w:rsidRPr="002E713D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2E713D">
              <w:rPr>
                <w:rFonts w:cs="Arial" w:hAnsi="Arial" w:ascii="Arial"/>
                <w:sz w:val="20"/>
                <w:szCs w:val="20"/>
              </w:rPr>
              <w:t>872.519,58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B6BB9" w:rsidP="003D2A57" w:rsidR="00CB6BB9" w:rsidRPr="002E713D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2E713D">
              <w:rPr>
                <w:rFonts w:cs="Arial" w:hAnsi="Arial" w:ascii="Arial"/>
                <w:sz w:val="20"/>
                <w:szCs w:val="20"/>
              </w:rPr>
              <w:t>872.519,58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B6BB9" w:rsidP="003D2A57" w:rsidR="00CB6BB9" w:rsidRPr="002E713D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A56F63" w:rsidR="00407CCC">
        <w:trPr>
          <w:trHeight w:val="610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B2E4A" w:rsidP="003D2A57" w:rsidR="00407CCC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8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07CCC" w:rsidP="007B3857" w:rsidR="00407CCC" w:rsidRPr="00DD1A9F">
            <w:pPr>
              <w:spacing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 w:rsidRPr="00DD1A9F"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8</w:t>
            </w:r>
          </w:p>
        </w:tc>
        <w:tc>
          <w:tcPr>
            <w:tcW w:type="dxa" w:w="269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07CCC" w:rsidP="007B3857" w:rsidR="00407CCC" w:rsidRPr="00DD1A9F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DD1A9F">
              <w:rPr>
                <w:rFonts w:cs="Arial" w:hAnsi="Arial" w:ascii="Arial"/>
                <w:sz w:val="18"/>
                <w:szCs w:val="18"/>
              </w:rPr>
              <w:t>RH, Ministarstvo financija, Porezna uprava, Područni ured Zagreb</w:t>
            </w:r>
          </w:p>
          <w:p w:rsidRDefault="00407CCC" w:rsidP="007B3857" w:rsidR="00407CCC" w:rsidRPr="00DD1A9F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DD1A9F">
              <w:rPr>
                <w:rFonts w:cs="Arial" w:hAnsi="Arial" w:ascii="Arial"/>
                <w:sz w:val="18"/>
                <w:szCs w:val="18"/>
              </w:rPr>
              <w:t>OIB:18683136487</w:t>
            </w:r>
          </w:p>
          <w:p w:rsidRDefault="00407CCC" w:rsidP="00281884" w:rsidR="00407CCC" w:rsidRPr="00DD1A9F">
            <w:pPr>
              <w:rPr>
                <w:rFonts w:cs="Arial" w:hAnsi="Arial" w:ascii="Arial"/>
                <w:sz w:val="18"/>
                <w:szCs w:val="18"/>
              </w:rPr>
            </w:pPr>
            <w:r w:rsidRPr="00DD1A9F">
              <w:rPr>
                <w:rFonts w:cs="Arial" w:hAnsi="Arial" w:ascii="Arial"/>
                <w:sz w:val="18"/>
                <w:szCs w:val="18"/>
              </w:rPr>
              <w:t xml:space="preserve"> zastupana po ŽDO Zagreb</w:t>
            </w:r>
          </w:p>
        </w:tc>
        <w:tc>
          <w:tcPr>
            <w:tcW w:type="dxa" w:w="184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07CCC" w:rsidP="007B3857" w:rsidR="00407CCC" w:rsidRPr="00DD1A9F">
            <w:pPr>
              <w:rPr>
                <w:rFonts w:cs="Arial" w:hAnsi="Arial" w:ascii="Arial"/>
                <w:sz w:val="18"/>
                <w:szCs w:val="18"/>
              </w:rPr>
            </w:pPr>
            <w:r w:rsidRPr="00DD1A9F">
              <w:rPr>
                <w:rFonts w:cs="Arial" w:hAnsi="Arial" w:ascii="Arial"/>
                <w:sz w:val="18"/>
                <w:szCs w:val="18"/>
              </w:rPr>
              <w:t>Zagreb, Savska cesta 41</w:t>
            </w:r>
          </w:p>
        </w:tc>
        <w:tc>
          <w:tcPr>
            <w:tcW w:type="dxa" w:w="439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82DE1" w:rsidP="0055371E" w:rsidR="00407CCC" w:rsidRPr="00DD1A9F">
            <w:pPr>
              <w:spacing w:after="0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 w:rsidRPr="00582DE1">
              <w:rPr>
                <w:rFonts w:cs="Arial" w:eastAsia="Times New Roman" w:hAnsi="Arial" w:ascii="Arial"/>
                <w:bCs/>
                <w:lang w:eastAsia="hr-HR"/>
              </w:rPr>
              <w:t>●</w:t>
            </w:r>
            <w:r w:rsidR="0055371E" w:rsidRPr="00DD1A9F"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 xml:space="preserve">Ostala </w:t>
            </w:r>
            <w:r w:rsidR="00407CCC" w:rsidRPr="00DD1A9F"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 xml:space="preserve"> javna davanja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371E" w:rsidP="003D2A57" w:rsidR="00407CCC" w:rsidRPr="002E713D">
            <w:pPr>
              <w:spacing w:lineRule="auto" w:line="276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2E713D">
              <w:rPr>
                <w:rFonts w:cs="Arial" w:hAnsi="Arial" w:ascii="Arial"/>
                <w:sz w:val="20"/>
                <w:szCs w:val="20"/>
              </w:rPr>
              <w:t>50.598,09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371E" w:rsidP="003D2A57" w:rsidR="00407CCC" w:rsidRPr="002E713D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2E713D">
              <w:rPr>
                <w:rFonts w:cs="Arial" w:hAnsi="Arial" w:ascii="Arial"/>
                <w:sz w:val="20"/>
                <w:szCs w:val="20"/>
              </w:rPr>
              <w:t>43.035,35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371E" w:rsidP="003D2A57" w:rsidR="00407CCC" w:rsidRPr="002E713D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2E713D">
              <w:rPr>
                <w:rFonts w:cs="Arial" w:hAnsi="Arial" w:ascii="Arial"/>
                <w:sz w:val="20"/>
                <w:szCs w:val="20"/>
              </w:rPr>
              <w:t xml:space="preserve">7.562,74 </w:t>
            </w:r>
          </w:p>
        </w:tc>
      </w:tr>
      <w:tr w:rsidTr="00A56F63" w:rsidR="00407CCC">
        <w:trPr>
          <w:trHeight w:val="610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B2E4A" w:rsidP="003D2A57" w:rsidR="00407CCC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9</w:t>
            </w: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07CCC" w:rsidP="007B3857" w:rsidR="00407CCC" w:rsidRPr="00DD1A9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DD1A9F">
              <w:rPr>
                <w:rFonts w:cs="Arial" w:hAnsi="Arial" w:ascii="Arial"/>
                <w:sz w:val="20"/>
                <w:szCs w:val="20"/>
              </w:rPr>
              <w:t>9</w:t>
            </w:r>
          </w:p>
        </w:tc>
        <w:tc>
          <w:tcPr>
            <w:tcW w:type="dxa" w:w="269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07CCC" w:rsidP="007B3857" w:rsidR="00407CCC" w:rsidRPr="00DD1A9F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 w:rsidRPr="00DD1A9F">
              <w:rPr>
                <w:rFonts w:cs="Arial" w:hAnsi="Arial" w:ascii="Arial"/>
                <w:sz w:val="20"/>
                <w:szCs w:val="20"/>
              </w:rPr>
              <w:t>PROFI BAUCENTAR d.o.o.</w:t>
            </w:r>
          </w:p>
          <w:p w:rsidRDefault="00407CCC" w:rsidP="007B3857" w:rsidR="00407CCC" w:rsidRPr="00DD1A9F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 w:rsidRPr="00DD1A9F">
              <w:rPr>
                <w:rFonts w:cs="Arial" w:hAnsi="Arial" w:ascii="Arial"/>
                <w:sz w:val="20"/>
                <w:szCs w:val="20"/>
              </w:rPr>
              <w:t>OIB:61095212969 zastupa odvjetnik M.Ljubenko  iz OD Ljubenko &amp; Partneri d.o.o. Zagreb</w:t>
            </w:r>
          </w:p>
        </w:tc>
        <w:tc>
          <w:tcPr>
            <w:tcW w:type="dxa" w:w="184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07CCC" w:rsidP="007B3857" w:rsidR="00407CCC" w:rsidRPr="00DD1A9F">
            <w:pPr>
              <w:rPr>
                <w:rFonts w:cs="Arial" w:hAnsi="Arial" w:ascii="Arial"/>
                <w:sz w:val="20"/>
                <w:szCs w:val="20"/>
              </w:rPr>
            </w:pPr>
            <w:r w:rsidRPr="00DD1A9F">
              <w:rPr>
                <w:rFonts w:cs="Arial" w:hAnsi="Arial" w:ascii="Arial"/>
                <w:sz w:val="20"/>
                <w:szCs w:val="20"/>
              </w:rPr>
              <w:t>Đakovo, P.Preradovića 212</w:t>
            </w:r>
          </w:p>
        </w:tc>
        <w:tc>
          <w:tcPr>
            <w:tcW w:type="dxa" w:w="439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07CCC" w:rsidP="007B3857" w:rsidR="00407CCC" w:rsidRPr="00DD1A9F">
            <w:pPr>
              <w:rPr>
                <w:rFonts w:cs="Arial" w:hAnsi="Arial" w:ascii="Arial"/>
                <w:sz w:val="20"/>
                <w:szCs w:val="20"/>
              </w:rPr>
            </w:pPr>
            <w:r w:rsidRPr="00DD1A9F">
              <w:rPr>
                <w:rFonts w:cs="Arial" w:hAnsi="Arial" w:ascii="Arial"/>
                <w:sz w:val="20"/>
                <w:szCs w:val="20"/>
              </w:rPr>
              <w:t>Pravomoćna i ovršna presuda Trgovačkog suda u Zagrebu Povrv-4306/16 od 8.12.2017.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371E" w:rsidP="003D2A57" w:rsidR="00407CCC" w:rsidRPr="002E713D">
            <w:pPr>
              <w:spacing w:lineRule="auto" w:line="276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2E713D">
              <w:rPr>
                <w:rFonts w:cs="Arial" w:hAnsi="Arial" w:ascii="Arial"/>
                <w:sz w:val="20"/>
                <w:szCs w:val="20"/>
              </w:rPr>
              <w:t>77.852,09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5371E" w:rsidP="003D2A57" w:rsidR="00407CCC" w:rsidRPr="002E713D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2E713D">
              <w:rPr>
                <w:rFonts w:cs="Arial" w:hAnsi="Arial" w:ascii="Arial"/>
                <w:sz w:val="20"/>
                <w:szCs w:val="20"/>
              </w:rPr>
              <w:t>77.852,09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07CCC" w:rsidP="003D2A57" w:rsidR="00407CCC" w:rsidRPr="002E713D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</w:tr>
      <w:tr w:rsidTr="00A56F63" w:rsidR="00281884" w:rsidRPr="00347CCB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81884" w:rsidP="00CD2EDD" w:rsidR="00281884" w:rsidRPr="005F71E4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8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81884" w:rsidP="00CD2EDD" w:rsidR="00281884" w:rsidRPr="005F71E4">
            <w:pPr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693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81884" w:rsidP="00CD2EDD" w:rsidR="00281884" w:rsidRPr="005F71E4">
            <w:pPr>
              <w:spacing w:lineRule="auto" w:line="276" w:after="0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84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81884" w:rsidP="00CD2EDD" w:rsidR="00281884" w:rsidRPr="005F71E4">
            <w:pPr>
              <w:spacing w:lineRule="auto" w:line="276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439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81884" w:rsidP="00CD2EDD" w:rsidR="00281884" w:rsidRPr="006927C3">
            <w:pPr>
              <w:spacing w:lineRule="auto" w:line="276"/>
              <w:rPr>
                <w:rFonts w:cs="Arial" w:hAnsi="Arial" w:ascii="Arial"/>
                <w:b/>
                <w:sz w:val="20"/>
                <w:szCs w:val="20"/>
              </w:rPr>
            </w:pPr>
            <w:r w:rsidRPr="006927C3">
              <w:rPr>
                <w:rFonts w:cs="Arial" w:hAnsi="Arial" w:ascii="Arial"/>
                <w:b/>
                <w:sz w:val="20"/>
                <w:szCs w:val="20"/>
              </w:rPr>
              <w:t>Ukupno II.viši isplatni red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81884" w:rsidP="00281884" w:rsidR="00281884" w:rsidRPr="00281884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 w:rsidRPr="00281884">
              <w:rPr>
                <w:rFonts w:cs="Arial" w:hAnsi="Arial" w:ascii="Arial"/>
                <w:b/>
                <w:sz w:val="20"/>
                <w:szCs w:val="20"/>
              </w:rPr>
              <w:t>1.976.393,51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81884" w:rsidP="00281884" w:rsidR="00281884" w:rsidRPr="00281884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 w:rsidRPr="00281884">
              <w:rPr>
                <w:rFonts w:cs="Arial" w:hAnsi="Arial" w:ascii="Arial"/>
                <w:b/>
                <w:sz w:val="20"/>
                <w:szCs w:val="20"/>
              </w:rPr>
              <w:t>1.968.830,77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81884" w:rsidP="00281884" w:rsidR="00281884" w:rsidRPr="00281884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 w:rsidRPr="00281884">
              <w:rPr>
                <w:rFonts w:cs="Arial" w:hAnsi="Arial" w:ascii="Arial"/>
                <w:b/>
                <w:sz w:val="20"/>
                <w:szCs w:val="20"/>
              </w:rPr>
              <w:t>7.562,74</w:t>
            </w:r>
          </w:p>
        </w:tc>
      </w:tr>
    </w:tbl>
    <w:p w:rsidRDefault="00EF1F07" w:rsidP="00875FAF" w:rsidR="00EF1F07">
      <w:pPr>
        <w:ind w:firstLine="708" w:left="1"/>
        <w:rPr>
          <w:rFonts w:cs="Arial" w:hAnsi="Arial" w:ascii="Arial"/>
          <w:sz w:val="20"/>
          <w:szCs w:val="20"/>
        </w:rPr>
      </w:pPr>
    </w:p>
    <w:p w:rsidRDefault="006E2101" w:rsidP="0055371E" w:rsidR="00281884">
      <w:pPr>
        <w:ind w:firstLine="708" w:left="1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Napomena uz Tablicu vjerovnika II. višeg isplatnog reda:</w:t>
      </w:r>
    </w:p>
    <w:p w:rsidRDefault="006E2101" w:rsidP="006E2101" w:rsidR="00AB4FDF">
      <w:pPr>
        <w:ind w:firstLine="1" w:left="708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Redni broj 1</w:t>
      </w:r>
      <w:r w:rsidRPr="006E2101">
        <w:rPr>
          <w:rFonts w:cs="Arial" w:hAnsi="Arial" w:ascii="Arial"/>
          <w:sz w:val="20"/>
          <w:szCs w:val="20"/>
        </w:rPr>
        <w:t xml:space="preserve">. </w:t>
      </w:r>
      <w:r>
        <w:rPr>
          <w:rFonts w:cs="Arial" w:hAnsi="Arial" w:ascii="Arial"/>
          <w:sz w:val="20"/>
          <w:szCs w:val="20"/>
        </w:rPr>
        <w:t xml:space="preserve">prijava tražbine broj 1 , </w:t>
      </w:r>
      <w:r w:rsidRPr="006E2101">
        <w:rPr>
          <w:rFonts w:cs="Arial" w:hAnsi="Arial" w:ascii="Arial"/>
          <w:sz w:val="20"/>
          <w:szCs w:val="20"/>
        </w:rPr>
        <w:t>vjerovnik  RADNIK građevinarstvo i građevinska industrija  d.d</w:t>
      </w:r>
      <w:r>
        <w:rPr>
          <w:rFonts w:cs="Arial" w:hAnsi="Arial" w:ascii="Arial"/>
          <w:sz w:val="20"/>
          <w:szCs w:val="20"/>
        </w:rPr>
        <w:t xml:space="preserve"> Križevci, u priznati iznos tražbine uključen je iznos =120.000,00 kn koji je uvjetna tražbina po osnovu zadužnica datih vjerovniku od strane dužnika kao garanciju za jamstveni period po Ugovoru broj UG-11/4002/13/IH, okončani obračun za izvršene radove  od dana 12.2.2015. rok važenja ga</w:t>
      </w:r>
      <w:r w:rsidR="002E713D">
        <w:rPr>
          <w:rFonts w:cs="Arial" w:hAnsi="Arial" w:ascii="Arial"/>
          <w:sz w:val="20"/>
          <w:szCs w:val="20"/>
        </w:rPr>
        <w:t>rancije 23.12.202</w:t>
      </w:r>
      <w:r>
        <w:rPr>
          <w:rFonts w:cs="Arial" w:hAnsi="Arial" w:ascii="Arial"/>
          <w:sz w:val="20"/>
          <w:szCs w:val="20"/>
        </w:rPr>
        <w:t xml:space="preserve">4. godine i Ugovora UG-29/2014/MČ </w:t>
      </w:r>
      <w:r w:rsidR="00AB4FDF">
        <w:rPr>
          <w:rFonts w:cs="Arial" w:hAnsi="Arial" w:ascii="Arial"/>
          <w:sz w:val="20"/>
          <w:szCs w:val="20"/>
        </w:rPr>
        <w:t xml:space="preserve">od dana </w:t>
      </w:r>
      <w:r>
        <w:rPr>
          <w:rFonts w:cs="Arial" w:hAnsi="Arial" w:ascii="Arial"/>
          <w:sz w:val="20"/>
          <w:szCs w:val="20"/>
        </w:rPr>
        <w:t xml:space="preserve"> 25.2.2014.,zapisnik o okončanom obračun od 24.10.2014. s </w:t>
      </w:r>
      <w:r w:rsidR="00AB4FDF">
        <w:rPr>
          <w:rFonts w:cs="Arial" w:hAnsi="Arial" w:ascii="Arial"/>
          <w:sz w:val="20"/>
          <w:szCs w:val="20"/>
        </w:rPr>
        <w:t>rokom važenja garancije 23.8.202</w:t>
      </w:r>
      <w:r>
        <w:rPr>
          <w:rFonts w:cs="Arial" w:hAnsi="Arial" w:ascii="Arial"/>
          <w:sz w:val="20"/>
          <w:szCs w:val="20"/>
        </w:rPr>
        <w:t>4.</w:t>
      </w:r>
    </w:p>
    <w:p w:rsidRDefault="00360815" w:rsidP="00875FAF" w:rsidR="00360815">
      <w:pPr>
        <w:ind w:firstLine="708" w:left="1"/>
        <w:rPr>
          <w:rFonts w:cs="Arial" w:hAnsi="Arial" w:ascii="Arial"/>
          <w:sz w:val="20"/>
          <w:szCs w:val="20"/>
        </w:rPr>
      </w:pPr>
    </w:p>
    <w:p w:rsidRDefault="0055371E" w:rsidP="00360815" w:rsidR="002E713D">
      <w:pPr>
        <w:spacing w:after="0"/>
        <w:ind w:firstLine="708" w:left="1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Redni broj 8.</w:t>
      </w:r>
      <w:r w:rsidR="006E2101">
        <w:rPr>
          <w:rFonts w:cs="Arial" w:hAnsi="Arial" w:ascii="Arial"/>
          <w:sz w:val="20"/>
          <w:szCs w:val="20"/>
        </w:rPr>
        <w:t xml:space="preserve">prijava tražbine broj 8, </w:t>
      </w:r>
      <w:r>
        <w:rPr>
          <w:rFonts w:cs="Arial" w:hAnsi="Arial" w:ascii="Arial"/>
          <w:sz w:val="20"/>
          <w:szCs w:val="20"/>
        </w:rPr>
        <w:t xml:space="preserve"> vjerovnik  </w:t>
      </w:r>
      <w:r w:rsidRPr="0055371E">
        <w:rPr>
          <w:rFonts w:cs="Arial" w:hAnsi="Arial" w:ascii="Arial"/>
          <w:sz w:val="20"/>
          <w:szCs w:val="20"/>
        </w:rPr>
        <w:t>RH, Ministarstvo financija, Porezna uprava, Područni ured Zagreb</w:t>
      </w:r>
      <w:r w:rsidR="002E713D">
        <w:rPr>
          <w:rFonts w:cs="Arial" w:hAnsi="Arial" w:ascii="Arial"/>
          <w:sz w:val="20"/>
          <w:szCs w:val="20"/>
        </w:rPr>
        <w:t xml:space="preserve"> </w:t>
      </w:r>
      <w:r>
        <w:rPr>
          <w:rFonts w:cs="Arial" w:hAnsi="Arial" w:ascii="Arial"/>
          <w:sz w:val="20"/>
          <w:szCs w:val="20"/>
        </w:rPr>
        <w:t xml:space="preserve">osporeni iznos tražbine=7.562,74 kn, </w:t>
      </w:r>
    </w:p>
    <w:p w:rsidRDefault="0055371E" w:rsidP="00360815" w:rsidR="00F35247">
      <w:pPr>
        <w:spacing w:after="0"/>
        <w:ind w:firstLine="708" w:left="1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po osnovi doprinosa iz i na plaće priznat u I. višem isplatnom redu kao pripadajući dio troška plaće rednika.  </w:t>
      </w:r>
    </w:p>
    <w:p w:rsidRDefault="006B6F7A" w:rsidP="00875FAF" w:rsidR="006B6F7A">
      <w:pPr>
        <w:ind w:firstLine="708" w:left="1"/>
        <w:rPr>
          <w:rFonts w:cs="Arial" w:hAnsi="Arial" w:ascii="Arial"/>
          <w:sz w:val="20"/>
          <w:szCs w:val="20"/>
        </w:rPr>
      </w:pPr>
    </w:p>
    <w:p w:rsidRDefault="00F81D2D" w:rsidP="00875FAF" w:rsidR="00F81D2D">
      <w:pPr>
        <w:rPr>
          <w:rFonts w:cs="Arial" w:hAnsi="Arial" w:ascii="Arial"/>
          <w:sz w:val="20"/>
          <w:szCs w:val="20"/>
        </w:rPr>
      </w:pPr>
    </w:p>
    <w:p w:rsidRDefault="00012EC4" w:rsidP="00875FAF" w:rsidR="00012EC4">
      <w:pPr>
        <w:rPr>
          <w:rFonts w:cs="Arial" w:hAnsi="Arial" w:ascii="Arial"/>
          <w:sz w:val="20"/>
          <w:szCs w:val="20"/>
        </w:rPr>
      </w:pPr>
    </w:p>
    <w:p w:rsidRDefault="00012EC4" w:rsidP="00875FAF" w:rsidR="00012EC4">
      <w:pPr>
        <w:rPr>
          <w:rFonts w:cs="Arial" w:hAnsi="Arial" w:ascii="Arial"/>
          <w:sz w:val="20"/>
          <w:szCs w:val="20"/>
        </w:rPr>
      </w:pPr>
    </w:p>
    <w:p w:rsidRDefault="00012EC4" w:rsidP="00875FAF" w:rsidR="00012EC4">
      <w:pPr>
        <w:rPr>
          <w:rFonts w:cs="Arial" w:hAnsi="Arial" w:ascii="Arial"/>
          <w:sz w:val="20"/>
          <w:szCs w:val="20"/>
        </w:rPr>
      </w:pPr>
    </w:p>
    <w:p w:rsidRDefault="00F81D2D" w:rsidP="00875FAF" w:rsidR="00F81D2D" w:rsidRPr="00752AC2">
      <w:pPr>
        <w:rPr>
          <w:rFonts w:cs="Arial" w:hAnsi="Arial" w:ascii="Arial"/>
          <w:sz w:val="20"/>
          <w:szCs w:val="20"/>
        </w:rPr>
      </w:pPr>
    </w:p>
    <w:p w:rsidRDefault="006B6F7A" w:rsidP="006B6F7A" w:rsidR="006B6F7A" w:rsidRPr="006B6F7A">
      <w:pPr>
        <w:rPr>
          <w:rFonts w:cs="Arial" w:eastAsia="Times New Roman" w:hAnsi="Arial" w:ascii="Arial"/>
          <w:sz w:val="20"/>
          <w:szCs w:val="20"/>
        </w:rPr>
      </w:pPr>
      <w:r w:rsidRPr="006B6F7A">
        <w:rPr>
          <w:rFonts w:cs="Arial" w:eastAsia="Times New Roman" w:hAnsi="Arial" w:ascii="Arial"/>
          <w:sz w:val="20"/>
          <w:szCs w:val="20"/>
        </w:rPr>
        <w:t>NATURA ISA d.o.o. u stečaju</w:t>
      </w:r>
      <w:r w:rsidRPr="006B6F7A">
        <w:rPr>
          <w:rFonts w:cs="Arial" w:eastAsia="Times New Roman" w:hAnsi="Arial" w:ascii="Arial"/>
          <w:sz w:val="20"/>
          <w:szCs w:val="20"/>
        </w:rPr>
        <w:tab/>
      </w:r>
      <w:r w:rsidRPr="006B6F7A">
        <w:rPr>
          <w:rFonts w:cs="Arial" w:eastAsia="Times New Roman" w:hAnsi="Arial" w:ascii="Arial"/>
          <w:sz w:val="20"/>
          <w:szCs w:val="20"/>
        </w:rPr>
        <w:tab/>
      </w:r>
      <w:r w:rsidRPr="006B6F7A">
        <w:rPr>
          <w:rFonts w:cs="Arial" w:eastAsia="Times New Roman" w:hAnsi="Arial" w:ascii="Arial"/>
          <w:sz w:val="20"/>
          <w:szCs w:val="20"/>
        </w:rPr>
        <w:tab/>
      </w:r>
      <w:r w:rsidRPr="006B6F7A">
        <w:rPr>
          <w:rFonts w:cs="Arial" w:eastAsia="Times New Roman" w:hAnsi="Arial" w:ascii="Arial"/>
          <w:sz w:val="20"/>
          <w:szCs w:val="20"/>
        </w:rPr>
        <w:tab/>
      </w:r>
      <w:r w:rsidRPr="006B6F7A">
        <w:rPr>
          <w:rFonts w:cs="Arial" w:eastAsia="Times New Roman" w:hAnsi="Arial" w:ascii="Arial"/>
          <w:sz w:val="20"/>
          <w:szCs w:val="20"/>
        </w:rPr>
        <w:tab/>
      </w:r>
      <w:r w:rsidRPr="006B6F7A">
        <w:rPr>
          <w:rFonts w:cs="Arial" w:eastAsia="Times New Roman" w:hAnsi="Arial" w:ascii="Arial"/>
          <w:sz w:val="20"/>
          <w:szCs w:val="20"/>
        </w:rPr>
        <w:tab/>
      </w:r>
      <w:r w:rsidRPr="006B6F7A">
        <w:rPr>
          <w:rFonts w:cs="Arial" w:eastAsia="Times New Roman" w:hAnsi="Arial" w:ascii="Arial"/>
          <w:sz w:val="20"/>
          <w:szCs w:val="20"/>
        </w:rPr>
        <w:tab/>
      </w:r>
      <w:r w:rsidRPr="006B6F7A">
        <w:rPr>
          <w:rFonts w:cs="Arial" w:eastAsia="Times New Roman" w:hAnsi="Arial" w:ascii="Arial"/>
          <w:sz w:val="20"/>
          <w:szCs w:val="20"/>
        </w:rPr>
        <w:tab/>
      </w:r>
      <w:r w:rsidRPr="006B6F7A">
        <w:rPr>
          <w:rFonts w:cs="Arial" w:eastAsia="Times New Roman" w:hAnsi="Arial" w:ascii="Arial"/>
          <w:sz w:val="20"/>
          <w:szCs w:val="20"/>
        </w:rPr>
        <w:tab/>
      </w:r>
      <w:r w:rsidRPr="006B6F7A">
        <w:rPr>
          <w:rFonts w:cs="Arial" w:eastAsia="Times New Roman" w:hAnsi="Arial" w:ascii="Arial"/>
          <w:sz w:val="20"/>
          <w:szCs w:val="20"/>
        </w:rPr>
        <w:tab/>
      </w:r>
      <w:r w:rsidRPr="006B6F7A">
        <w:rPr>
          <w:rFonts w:cs="Arial" w:eastAsia="Times New Roman" w:hAnsi="Arial" w:ascii="Arial"/>
          <w:sz w:val="20"/>
          <w:szCs w:val="20"/>
        </w:rPr>
        <w:tab/>
      </w:r>
      <w:r w:rsidRPr="006B6F7A">
        <w:rPr>
          <w:rFonts w:cs="Arial" w:eastAsia="Times New Roman" w:hAnsi="Arial" w:ascii="Arial"/>
          <w:sz w:val="20"/>
          <w:szCs w:val="20"/>
        </w:rPr>
        <w:tab/>
      </w:r>
      <w:r w:rsidRPr="006B6F7A">
        <w:rPr>
          <w:rFonts w:cs="Arial" w:eastAsia="Times New Roman" w:hAnsi="Arial" w:ascii="Arial"/>
          <w:sz w:val="20"/>
          <w:szCs w:val="20"/>
        </w:rPr>
        <w:tab/>
        <w:t>Na broj:85.St-1438/17</w:t>
      </w:r>
    </w:p>
    <w:p w:rsidRDefault="006B6F7A" w:rsidP="006B6F7A" w:rsidR="006B6F7A" w:rsidRPr="006B6F7A">
      <w:pPr>
        <w:rPr>
          <w:rFonts w:cs="Arial" w:eastAsia="Times New Roman" w:hAnsi="Arial" w:ascii="Arial"/>
          <w:sz w:val="20"/>
          <w:szCs w:val="20"/>
        </w:rPr>
      </w:pPr>
      <w:r w:rsidRPr="006B6F7A">
        <w:rPr>
          <w:rFonts w:cs="Arial" w:eastAsia="Times New Roman" w:hAnsi="Arial" w:ascii="Arial"/>
          <w:sz w:val="20"/>
          <w:szCs w:val="20"/>
        </w:rPr>
        <w:t>Zagreb,</w:t>
      </w:r>
      <w:r w:rsidR="0013700E">
        <w:rPr>
          <w:rFonts w:cs="Arial" w:eastAsia="Times New Roman" w:hAnsi="Arial" w:ascii="Arial"/>
          <w:sz w:val="20"/>
          <w:szCs w:val="20"/>
        </w:rPr>
        <w:t xml:space="preserve"> </w:t>
      </w:r>
      <w:r w:rsidRPr="006B6F7A">
        <w:rPr>
          <w:rFonts w:cs="Arial" w:eastAsia="Times New Roman" w:hAnsi="Arial" w:ascii="Arial"/>
          <w:sz w:val="20"/>
          <w:szCs w:val="20"/>
        </w:rPr>
        <w:t>Martićeva 67</w:t>
      </w:r>
    </w:p>
    <w:p w:rsidRDefault="006B6F7A" w:rsidP="006B6F7A" w:rsidR="00970C0A">
      <w:pPr>
        <w:rPr>
          <w:rFonts w:cs="Arial" w:hAnsi="Arial" w:ascii="Arial"/>
          <w:sz w:val="20"/>
          <w:szCs w:val="20"/>
        </w:rPr>
      </w:pPr>
      <w:r w:rsidRPr="006B6F7A">
        <w:rPr>
          <w:rFonts w:cs="Arial" w:eastAsia="Times New Roman" w:hAnsi="Arial" w:ascii="Arial"/>
          <w:sz w:val="20"/>
          <w:szCs w:val="20"/>
        </w:rPr>
        <w:t xml:space="preserve">OIB:33041190079                </w:t>
      </w:r>
      <w:r w:rsidRPr="006B6F7A">
        <w:rPr>
          <w:rFonts w:cs="Arial" w:eastAsia="Times New Roman" w:hAnsi="Arial" w:ascii="Arial"/>
          <w:sz w:val="20"/>
          <w:szCs w:val="20"/>
        </w:rPr>
        <w:tab/>
      </w:r>
      <w:r w:rsidRPr="006B6F7A">
        <w:rPr>
          <w:rFonts w:cs="Arial" w:eastAsia="Times New Roman" w:hAnsi="Arial" w:ascii="Arial"/>
          <w:sz w:val="20"/>
          <w:szCs w:val="20"/>
        </w:rPr>
        <w:tab/>
      </w:r>
      <w:r w:rsidRPr="006B6F7A">
        <w:rPr>
          <w:rFonts w:cs="Arial" w:eastAsia="Times New Roman" w:hAnsi="Arial" w:ascii="Arial"/>
          <w:sz w:val="20"/>
          <w:szCs w:val="20"/>
        </w:rPr>
        <w:tab/>
      </w:r>
      <w:r w:rsidRPr="006B6F7A">
        <w:rPr>
          <w:rFonts w:cs="Arial" w:eastAsia="Times New Roman" w:hAnsi="Arial" w:ascii="Arial"/>
          <w:sz w:val="20"/>
          <w:szCs w:val="20"/>
        </w:rPr>
        <w:tab/>
      </w:r>
      <w:r w:rsidRPr="006B6F7A">
        <w:rPr>
          <w:rFonts w:cs="Arial" w:eastAsia="Times New Roman" w:hAnsi="Arial" w:ascii="Arial"/>
          <w:sz w:val="20"/>
          <w:szCs w:val="20"/>
        </w:rPr>
        <w:tab/>
      </w:r>
      <w:r w:rsidRPr="006B6F7A">
        <w:rPr>
          <w:rFonts w:cs="Arial" w:eastAsia="Times New Roman" w:hAnsi="Arial" w:ascii="Arial"/>
          <w:sz w:val="20"/>
          <w:szCs w:val="20"/>
        </w:rPr>
        <w:tab/>
      </w:r>
      <w:r w:rsidRPr="006B6F7A">
        <w:rPr>
          <w:rFonts w:cs="Arial" w:eastAsia="Times New Roman" w:hAnsi="Arial" w:ascii="Arial"/>
          <w:sz w:val="20"/>
          <w:szCs w:val="20"/>
        </w:rPr>
        <w:tab/>
      </w:r>
      <w:r w:rsidRPr="006B6F7A">
        <w:rPr>
          <w:rFonts w:cs="Arial" w:eastAsia="Times New Roman" w:hAnsi="Arial" w:ascii="Arial"/>
          <w:sz w:val="20"/>
          <w:szCs w:val="20"/>
        </w:rPr>
        <w:tab/>
      </w:r>
      <w:r w:rsidRPr="006B6F7A">
        <w:rPr>
          <w:rFonts w:cs="Arial" w:eastAsia="Times New Roman" w:hAnsi="Arial" w:ascii="Arial"/>
          <w:sz w:val="20"/>
          <w:szCs w:val="20"/>
        </w:rPr>
        <w:tab/>
      </w:r>
      <w:r w:rsidRPr="006B6F7A">
        <w:rPr>
          <w:rFonts w:cs="Arial" w:eastAsia="Times New Roman" w:hAnsi="Arial" w:ascii="Arial"/>
          <w:sz w:val="20"/>
          <w:szCs w:val="20"/>
        </w:rPr>
        <w:tab/>
      </w:r>
      <w:r w:rsidRPr="006B6F7A">
        <w:rPr>
          <w:rFonts w:cs="Arial" w:eastAsia="Times New Roman" w:hAnsi="Arial" w:ascii="Arial"/>
          <w:sz w:val="20"/>
          <w:szCs w:val="20"/>
        </w:rPr>
        <w:tab/>
      </w:r>
      <w:r w:rsidRPr="006B6F7A">
        <w:rPr>
          <w:rFonts w:cs="Arial" w:eastAsia="Times New Roman" w:hAnsi="Arial" w:ascii="Arial"/>
          <w:sz w:val="20"/>
          <w:szCs w:val="20"/>
        </w:rPr>
        <w:tab/>
      </w:r>
      <w:r w:rsidRPr="006B6F7A">
        <w:rPr>
          <w:rFonts w:cs="Arial" w:eastAsia="Times New Roman" w:hAnsi="Arial" w:ascii="Arial"/>
          <w:sz w:val="20"/>
          <w:szCs w:val="20"/>
        </w:rPr>
        <w:tab/>
      </w:r>
      <w:r w:rsidRPr="006B6F7A">
        <w:rPr>
          <w:rFonts w:cs="Arial" w:eastAsia="Times New Roman" w:hAnsi="Arial" w:ascii="Arial"/>
          <w:sz w:val="20"/>
          <w:szCs w:val="20"/>
        </w:rPr>
        <w:tab/>
      </w:r>
      <w:r w:rsidRPr="006B6F7A">
        <w:rPr>
          <w:rFonts w:cs="Arial" w:eastAsia="Times New Roman" w:hAnsi="Arial" w:ascii="Arial"/>
          <w:sz w:val="20"/>
          <w:szCs w:val="20"/>
        </w:rPr>
        <w:tab/>
      </w:r>
      <w:r w:rsidRPr="006B6F7A">
        <w:rPr>
          <w:rFonts w:cs="Arial" w:eastAsia="Times New Roman" w:hAnsi="Arial" w:ascii="Arial"/>
          <w:sz w:val="20"/>
          <w:szCs w:val="20"/>
        </w:rPr>
        <w:tab/>
      </w:r>
      <w:r w:rsidRPr="006B6F7A">
        <w:rPr>
          <w:rFonts w:cs="Arial" w:eastAsia="Times New Roman" w:hAnsi="Arial" w:ascii="Arial"/>
          <w:sz w:val="20"/>
          <w:szCs w:val="20"/>
        </w:rPr>
        <w:tab/>
        <w:t xml:space="preserve">       </w:t>
      </w:r>
    </w:p>
    <w:p w:rsidRDefault="005518F0" w:rsidP="00875FAF" w:rsidR="005518F0">
      <w:pPr>
        <w:rPr>
          <w:rFonts w:cs="Arial" w:hAnsi="Arial" w:ascii="Arial"/>
          <w:sz w:val="20"/>
          <w:szCs w:val="20"/>
        </w:rPr>
      </w:pPr>
    </w:p>
    <w:p w:rsidRDefault="005518F0" w:rsidP="00875FAF" w:rsidR="005518F0" w:rsidRPr="00A56F63">
      <w:pPr>
        <w:rPr>
          <w:rFonts w:cs="Arial" w:hAnsi="Arial" w:ascii="Arial"/>
          <w:sz w:val="20"/>
          <w:szCs w:val="20"/>
        </w:rPr>
      </w:pPr>
    </w:p>
    <w:p w:rsidRDefault="00875FAF" w:rsidP="00875FAF" w:rsidR="00875FAF" w:rsidRPr="00A56F63">
      <w:pPr>
        <w:rPr>
          <w:rFonts w:cs="Arial" w:hAnsi="Arial" w:ascii="Arial"/>
          <w:b/>
          <w:sz w:val="20"/>
          <w:szCs w:val="20"/>
        </w:rPr>
      </w:pPr>
      <w:r w:rsidRPr="00A56F63">
        <w:rPr>
          <w:rFonts w:cs="Arial" w:hAnsi="Arial" w:ascii="Arial"/>
          <w:sz w:val="20"/>
          <w:szCs w:val="20"/>
        </w:rPr>
        <w:tab/>
      </w:r>
      <w:r w:rsidRPr="00A56F63">
        <w:rPr>
          <w:rFonts w:cs="Arial" w:hAnsi="Arial" w:ascii="Arial"/>
          <w:sz w:val="20"/>
          <w:szCs w:val="20"/>
        </w:rPr>
        <w:tab/>
      </w:r>
      <w:r w:rsidRPr="00A56F63">
        <w:rPr>
          <w:rFonts w:cs="Arial" w:hAnsi="Arial" w:ascii="Arial"/>
          <w:sz w:val="20"/>
          <w:szCs w:val="20"/>
        </w:rPr>
        <w:tab/>
      </w:r>
      <w:r w:rsidRPr="00A56F63">
        <w:rPr>
          <w:rFonts w:cs="Arial" w:hAnsi="Arial" w:ascii="Arial"/>
          <w:sz w:val="20"/>
          <w:szCs w:val="20"/>
        </w:rPr>
        <w:tab/>
      </w:r>
      <w:r w:rsidRPr="00A56F63">
        <w:rPr>
          <w:rFonts w:cs="Arial" w:hAnsi="Arial" w:ascii="Arial"/>
          <w:sz w:val="20"/>
          <w:szCs w:val="20"/>
        </w:rPr>
        <w:tab/>
      </w:r>
      <w:r w:rsidRPr="00A56F63">
        <w:rPr>
          <w:rFonts w:cs="Arial" w:hAnsi="Arial" w:ascii="Arial"/>
          <w:b/>
          <w:sz w:val="20"/>
          <w:szCs w:val="20"/>
        </w:rPr>
        <w:tab/>
      </w:r>
      <w:r w:rsidRPr="00A56F63">
        <w:rPr>
          <w:rFonts w:cs="Arial" w:hAnsi="Arial" w:ascii="Arial"/>
          <w:b/>
          <w:sz w:val="20"/>
          <w:szCs w:val="20"/>
        </w:rPr>
        <w:tab/>
        <w:t xml:space="preserve">                   </w:t>
      </w:r>
      <w:r w:rsidR="006A2772" w:rsidRPr="00A56F63">
        <w:rPr>
          <w:rFonts w:cs="Arial" w:hAnsi="Arial" w:ascii="Arial"/>
          <w:b/>
          <w:sz w:val="20"/>
          <w:szCs w:val="20"/>
        </w:rPr>
        <w:t xml:space="preserve">      </w:t>
      </w:r>
      <w:r w:rsidRPr="00A56F63">
        <w:rPr>
          <w:rFonts w:cs="Arial" w:hAnsi="Arial" w:ascii="Arial"/>
          <w:b/>
          <w:sz w:val="20"/>
          <w:szCs w:val="20"/>
        </w:rPr>
        <w:t xml:space="preserve">  Rekapitulacija </w:t>
      </w:r>
    </w:p>
    <w:p w:rsidRDefault="005302E7" w:rsidP="00875FAF" w:rsidR="005302E7" w:rsidRPr="00A56F63">
      <w:pPr>
        <w:rPr>
          <w:rFonts w:cs="Arial" w:hAnsi="Arial" w:ascii="Arial"/>
          <w:sz w:val="20"/>
          <w:szCs w:val="20"/>
        </w:rPr>
      </w:pPr>
    </w:p>
    <w:p w:rsidRDefault="000E4ED5" w:rsidP="00875FAF" w:rsidR="000E4ED5" w:rsidRPr="00A56F63">
      <w:pPr>
        <w:rPr>
          <w:rFonts w:cs="Arial" w:hAnsi="Arial" w:ascii="Arial"/>
          <w:sz w:val="20"/>
          <w:szCs w:val="20"/>
        </w:rPr>
      </w:pPr>
    </w:p>
    <w:tbl>
      <w:tblPr>
        <w:tblW w:type="dxa" w:w="11719"/>
        <w:tblInd w:type="dxa" w:w="1526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2789"/>
        <w:gridCol w:w="3023"/>
        <w:gridCol w:w="3118"/>
        <w:gridCol w:w="2789"/>
      </w:tblGrid>
      <w:tr w:rsidTr="00875FAF" w:rsidR="00875FAF" w:rsidRPr="00A56F63">
        <w:trPr>
          <w:trHeight w:val="417"/>
        </w:trPr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875FAF" w:rsidR="00875FAF" w:rsidRPr="00A56F63">
            <w:pPr>
              <w:spacing w:lineRule="auto" w:line="276" w:after="0"/>
              <w:rPr>
                <w:rFonts w:cs="Arial" w:hAnsi="Arial" w:ascii="Arial"/>
                <w:sz w:val="20"/>
                <w:szCs w:val="20"/>
              </w:rPr>
            </w:pPr>
            <w:r w:rsidRPr="00A56F63">
              <w:rPr>
                <w:rFonts w:cs="Arial" w:hAnsi="Arial" w:ascii="Arial"/>
                <w:sz w:val="20"/>
                <w:szCs w:val="20"/>
              </w:rPr>
              <w:t xml:space="preserve">  </w:t>
            </w:r>
          </w:p>
        </w:tc>
        <w:tc>
          <w:tcPr>
            <w:tcW w:type="dxa" w:w="30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75FAF" w:rsidR="00875FAF" w:rsidRPr="00A56F63">
            <w:pPr>
              <w:spacing w:lineRule="auto" w:line="276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A56F63">
              <w:rPr>
                <w:rFonts w:cs="Arial" w:hAnsi="Arial" w:ascii="Arial"/>
                <w:sz w:val="20"/>
                <w:szCs w:val="20"/>
              </w:rPr>
              <w:t xml:space="preserve">Prijavljeno </w:t>
            </w: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75FAF" w:rsidR="00875FAF" w:rsidRPr="00A56F63">
            <w:pPr>
              <w:spacing w:lineRule="auto" w:line="276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A56F63">
              <w:rPr>
                <w:rFonts w:cs="Arial" w:hAnsi="Arial" w:ascii="Arial"/>
                <w:sz w:val="20"/>
                <w:szCs w:val="20"/>
              </w:rPr>
              <w:t xml:space="preserve">Priznato </w:t>
            </w:r>
          </w:p>
        </w:tc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75FAF" w:rsidR="00875FAF" w:rsidRPr="00A56F63">
            <w:pPr>
              <w:spacing w:lineRule="auto" w:line="276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A56F63">
              <w:rPr>
                <w:rFonts w:cs="Arial" w:hAnsi="Arial" w:ascii="Arial"/>
                <w:sz w:val="20"/>
                <w:szCs w:val="20"/>
              </w:rPr>
              <w:t xml:space="preserve">Osporeno </w:t>
            </w:r>
          </w:p>
        </w:tc>
      </w:tr>
      <w:tr w:rsidTr="0094046B" w:rsidR="0094046B" w:rsidRPr="00A56F63">
        <w:trPr>
          <w:trHeight w:val="551"/>
        </w:trPr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94046B" w:rsidP="0094046B" w:rsidR="0094046B" w:rsidRPr="00A56F63">
            <w:pPr>
              <w:spacing w:lineRule="auto" w:line="276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A56F6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I. viši isplatni red</w:t>
            </w:r>
          </w:p>
        </w:tc>
        <w:tc>
          <w:tcPr>
            <w:tcW w:type="dxa" w:w="30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56F63" w:rsidP="0094046B" w:rsidR="0094046B" w:rsidRPr="00A56F63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A56F63">
              <w:rPr>
                <w:rFonts w:cs="Arial" w:hAnsi="Arial" w:ascii="Arial"/>
                <w:sz w:val="20"/>
                <w:szCs w:val="20"/>
              </w:rPr>
              <w:t>52.211,93</w:t>
            </w: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56F63" w:rsidP="0094046B" w:rsidR="0094046B" w:rsidRPr="00A56F63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A56F63">
              <w:rPr>
                <w:rFonts w:cs="Arial" w:hAnsi="Arial" w:ascii="Arial"/>
                <w:sz w:val="20"/>
                <w:szCs w:val="20"/>
              </w:rPr>
              <w:t>52.211,93</w:t>
            </w:r>
          </w:p>
        </w:tc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904A9" w:rsidP="0094046B" w:rsidR="0094046B" w:rsidRPr="00A56F6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</w:tr>
      <w:tr w:rsidTr="0094046B" w:rsidR="00A56F63" w:rsidRPr="00A56F63">
        <w:trPr>
          <w:trHeight w:val="558"/>
        </w:trPr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A56F63" w:rsidP="0094046B" w:rsidR="00A56F63" w:rsidRPr="00A56F63">
            <w:pPr>
              <w:spacing w:lineRule="auto" w:line="276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A56F63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II. viši isplatni red</w:t>
            </w:r>
          </w:p>
        </w:tc>
        <w:tc>
          <w:tcPr>
            <w:tcW w:type="dxa" w:w="30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56F63" w:rsidP="00F251F4" w:rsidR="00A56F63" w:rsidRPr="00A56F63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A56F63">
              <w:rPr>
                <w:rFonts w:cs="Arial" w:hAnsi="Arial" w:ascii="Arial"/>
                <w:sz w:val="20"/>
                <w:szCs w:val="20"/>
              </w:rPr>
              <w:t>1.976.393,51</w:t>
            </w: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56F63" w:rsidP="00F251F4" w:rsidR="00A56F63" w:rsidRPr="00A56F63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A56F63">
              <w:rPr>
                <w:rFonts w:cs="Arial" w:hAnsi="Arial" w:ascii="Arial"/>
                <w:sz w:val="20"/>
                <w:szCs w:val="20"/>
              </w:rPr>
              <w:t>1.968.830,77</w:t>
            </w:r>
          </w:p>
        </w:tc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56F63" w:rsidP="00F251F4" w:rsidR="00A56F63" w:rsidRPr="00A56F63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A56F63">
              <w:rPr>
                <w:rFonts w:cs="Arial" w:hAnsi="Arial" w:ascii="Arial"/>
                <w:sz w:val="20"/>
                <w:szCs w:val="20"/>
              </w:rPr>
              <w:t>7.562,74</w:t>
            </w:r>
          </w:p>
        </w:tc>
      </w:tr>
      <w:tr w:rsidTr="0013700E" w:rsidR="0013700E" w:rsidRPr="00A56F63">
        <w:trPr>
          <w:trHeight w:val="571"/>
        </w:trPr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13700E" w:rsidP="0094046B" w:rsidR="0013700E" w:rsidRPr="00A56F63">
            <w:pPr>
              <w:spacing w:lineRule="auto" w:line="276" w:after="0"/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 w:rsidRPr="00A56F63">
              <w:rPr>
                <w:rFonts w:cs="Arial" w:eastAsia="Times New Roman" w:hAnsi="Arial" w:ascii="Arial"/>
                <w:b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type="dxa" w:w="30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3700E" w:rsidP="0013700E" w:rsidR="0013700E" w:rsidRPr="00A56F63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 w:rsidRPr="00A56F63">
              <w:rPr>
                <w:rFonts w:cs="Arial" w:hAnsi="Arial" w:ascii="Arial"/>
                <w:b/>
                <w:sz w:val="20"/>
                <w:szCs w:val="20"/>
              </w:rPr>
              <w:t>2.028.605,44</w:t>
            </w: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3700E" w:rsidP="0013700E" w:rsidR="0013700E" w:rsidRPr="00A56F63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 w:rsidRPr="00A56F63">
              <w:rPr>
                <w:rFonts w:cs="Arial" w:hAnsi="Arial" w:ascii="Arial"/>
                <w:b/>
                <w:sz w:val="20"/>
                <w:szCs w:val="20"/>
              </w:rPr>
              <w:t>2.021.042,70</w:t>
            </w:r>
          </w:p>
        </w:tc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3700E" w:rsidP="0013700E" w:rsidR="0013700E" w:rsidRPr="00A56F63">
            <w:pPr>
              <w:jc w:val="center"/>
              <w:rPr>
                <w:rFonts w:cs="Arial" w:hAnsi="Arial" w:ascii="Arial"/>
                <w:b/>
                <w:sz w:val="20"/>
                <w:szCs w:val="20"/>
              </w:rPr>
            </w:pPr>
            <w:r w:rsidRPr="00A56F63">
              <w:rPr>
                <w:rFonts w:cs="Arial" w:hAnsi="Arial" w:ascii="Arial"/>
                <w:b/>
                <w:sz w:val="20"/>
                <w:szCs w:val="20"/>
              </w:rPr>
              <w:t>7.562,74</w:t>
            </w:r>
          </w:p>
        </w:tc>
      </w:tr>
    </w:tbl>
    <w:p w:rsidRDefault="00875FAF" w:rsidP="00875FAF" w:rsidR="00875FAF" w:rsidRPr="00A56F63">
      <w:pPr>
        <w:ind w:left="870"/>
        <w:rPr>
          <w:rFonts w:cs="Arial" w:hAnsi="Arial" w:ascii="Arial"/>
          <w:b/>
          <w:sz w:val="20"/>
          <w:szCs w:val="20"/>
        </w:rPr>
      </w:pPr>
    </w:p>
    <w:p w:rsidRDefault="00875FAF" w:rsidP="00875FAF" w:rsidR="00875FAF" w:rsidRPr="00A56F63">
      <w:pPr>
        <w:rPr>
          <w:rFonts w:cs="Arial" w:hAnsi="Arial" w:ascii="Arial"/>
          <w:sz w:val="20"/>
          <w:szCs w:val="20"/>
        </w:rPr>
      </w:pPr>
    </w:p>
    <w:p w:rsidRDefault="00875FAF" w:rsidP="00875FAF" w:rsidR="00875FAF" w:rsidRPr="00A56F63">
      <w:pPr>
        <w:rPr>
          <w:rFonts w:cs="Arial" w:hAnsi="Arial" w:ascii="Arial"/>
          <w:sz w:val="20"/>
          <w:szCs w:val="20"/>
        </w:rPr>
      </w:pPr>
    </w:p>
    <w:p w:rsidRDefault="00EE71A9" w:rsidP="00875FAF" w:rsidR="00EE71A9" w:rsidRPr="00A56F63">
      <w:pPr>
        <w:rPr>
          <w:rFonts w:cs="Arial" w:hAnsi="Arial" w:ascii="Arial"/>
          <w:sz w:val="20"/>
          <w:szCs w:val="20"/>
        </w:rPr>
      </w:pPr>
    </w:p>
    <w:p w:rsidRDefault="00EE71A9" w:rsidP="00875FAF" w:rsidR="00EE71A9">
      <w:pPr>
        <w:rPr>
          <w:rFonts w:cs="Arial" w:hAnsi="Arial" w:ascii="Arial"/>
          <w:sz w:val="20"/>
          <w:szCs w:val="20"/>
        </w:rPr>
      </w:pPr>
    </w:p>
    <w:p w:rsidRDefault="00EB26CC" w:rsidP="00875FAF" w:rsidR="00EB26CC">
      <w:pPr>
        <w:rPr>
          <w:rFonts w:cs="Arial" w:hAnsi="Arial" w:ascii="Arial"/>
          <w:sz w:val="20"/>
          <w:szCs w:val="20"/>
        </w:rPr>
      </w:pPr>
    </w:p>
    <w:p w:rsidRDefault="00EB26CC" w:rsidP="00875FAF" w:rsidR="00EB26CC">
      <w:pPr>
        <w:rPr>
          <w:rFonts w:cs="Arial" w:hAnsi="Arial" w:ascii="Arial"/>
          <w:sz w:val="20"/>
          <w:szCs w:val="20"/>
        </w:rPr>
      </w:pPr>
    </w:p>
    <w:p w:rsidRDefault="00EB26CC" w:rsidP="00875FAF" w:rsidR="00EB26CC">
      <w:pPr>
        <w:rPr>
          <w:rFonts w:cs="Arial" w:hAnsi="Arial" w:ascii="Arial"/>
          <w:sz w:val="20"/>
          <w:szCs w:val="20"/>
        </w:rPr>
      </w:pPr>
    </w:p>
    <w:p w:rsidRDefault="00FC1C34" w:rsidP="00875FAF" w:rsidR="00FC1C34">
      <w:pPr>
        <w:rPr>
          <w:rFonts w:cs="Arial" w:hAnsi="Arial" w:ascii="Arial"/>
          <w:sz w:val="20"/>
          <w:szCs w:val="20"/>
        </w:rPr>
      </w:pPr>
    </w:p>
    <w:p w:rsidRDefault="00FC1C34" w:rsidP="00875FAF" w:rsidR="00FC1C34">
      <w:pPr>
        <w:rPr>
          <w:rFonts w:cs="Arial" w:hAnsi="Arial" w:ascii="Arial"/>
          <w:sz w:val="20"/>
          <w:szCs w:val="20"/>
        </w:rPr>
      </w:pPr>
    </w:p>
    <w:p w:rsidRDefault="00EB26CC" w:rsidP="00875FAF" w:rsidR="00EB26CC" w:rsidRPr="00752AC2">
      <w:pPr>
        <w:rPr>
          <w:rFonts w:cs="Arial" w:hAnsi="Arial" w:ascii="Arial"/>
          <w:sz w:val="20"/>
          <w:szCs w:val="20"/>
        </w:rPr>
      </w:pPr>
    </w:p>
    <w:p w:rsidRDefault="00E05979" w:rsidP="00875FAF" w:rsidR="00E05979" w:rsidRPr="00752AC2">
      <w:pPr>
        <w:rPr>
          <w:rFonts w:cs="Arial" w:hAnsi="Arial" w:ascii="Arial"/>
          <w:sz w:val="20"/>
          <w:szCs w:val="20"/>
        </w:rPr>
      </w:pPr>
    </w:p>
    <w:p w:rsidRDefault="00E05979" w:rsidP="00875FAF" w:rsidR="00E05979" w:rsidRPr="00752AC2">
      <w:pPr>
        <w:rPr>
          <w:rFonts w:cs="Arial" w:hAnsi="Arial" w:ascii="Arial"/>
          <w:sz w:val="20"/>
          <w:szCs w:val="20"/>
        </w:rPr>
      </w:pPr>
    </w:p>
    <w:p w:rsidRDefault="00F81D2D" w:rsidP="00F81D2D" w:rsidR="00F81D2D" w:rsidRPr="006B6F7A">
      <w:pPr>
        <w:rPr>
          <w:rFonts w:cs="Arial" w:eastAsia="Times New Roman" w:hAnsi="Arial" w:ascii="Arial"/>
          <w:sz w:val="16"/>
          <w:szCs w:val="16"/>
        </w:rPr>
      </w:pPr>
      <w:r w:rsidRPr="006B6F7A">
        <w:rPr>
          <w:rFonts w:cs="Arial" w:eastAsia="Times New Roman" w:hAnsi="Arial" w:ascii="Arial"/>
          <w:sz w:val="16"/>
          <w:szCs w:val="16"/>
        </w:rPr>
        <w:lastRenderedPageBreak/>
        <w:t>NATURA ISA d.o.o. u stečaju</w:t>
      </w:r>
      <w:r w:rsidRPr="006B6F7A">
        <w:rPr>
          <w:rFonts w:cs="Arial" w:eastAsia="Times New Roman" w:hAnsi="Arial" w:ascii="Arial"/>
          <w:sz w:val="16"/>
          <w:szCs w:val="16"/>
        </w:rPr>
        <w:tab/>
      </w:r>
      <w:r w:rsidRPr="006B6F7A">
        <w:rPr>
          <w:rFonts w:cs="Arial" w:eastAsia="Times New Roman" w:hAnsi="Arial" w:ascii="Arial"/>
          <w:sz w:val="16"/>
          <w:szCs w:val="16"/>
        </w:rPr>
        <w:tab/>
      </w:r>
      <w:r w:rsidRPr="006B6F7A">
        <w:rPr>
          <w:rFonts w:cs="Arial" w:eastAsia="Times New Roman" w:hAnsi="Arial" w:ascii="Arial"/>
          <w:sz w:val="16"/>
          <w:szCs w:val="16"/>
        </w:rPr>
        <w:tab/>
      </w:r>
      <w:r w:rsidRPr="006B6F7A">
        <w:rPr>
          <w:rFonts w:cs="Arial" w:eastAsia="Times New Roman" w:hAnsi="Arial" w:ascii="Arial"/>
          <w:sz w:val="16"/>
          <w:szCs w:val="16"/>
        </w:rPr>
        <w:tab/>
      </w:r>
      <w:r w:rsidRPr="006B6F7A">
        <w:rPr>
          <w:rFonts w:cs="Arial" w:eastAsia="Times New Roman" w:hAnsi="Arial" w:ascii="Arial"/>
          <w:sz w:val="16"/>
          <w:szCs w:val="16"/>
        </w:rPr>
        <w:tab/>
      </w:r>
      <w:r w:rsidRPr="006B6F7A">
        <w:rPr>
          <w:rFonts w:cs="Arial" w:eastAsia="Times New Roman" w:hAnsi="Arial" w:ascii="Arial"/>
          <w:sz w:val="16"/>
          <w:szCs w:val="16"/>
        </w:rPr>
        <w:tab/>
      </w:r>
      <w:r w:rsidRPr="006B6F7A">
        <w:rPr>
          <w:rFonts w:cs="Arial" w:eastAsia="Times New Roman" w:hAnsi="Arial" w:ascii="Arial"/>
          <w:sz w:val="16"/>
          <w:szCs w:val="16"/>
        </w:rPr>
        <w:tab/>
      </w:r>
      <w:r w:rsidRPr="006B6F7A">
        <w:rPr>
          <w:rFonts w:cs="Arial" w:eastAsia="Times New Roman" w:hAnsi="Arial" w:ascii="Arial"/>
          <w:sz w:val="16"/>
          <w:szCs w:val="16"/>
        </w:rPr>
        <w:tab/>
      </w:r>
      <w:r w:rsidRPr="006B6F7A">
        <w:rPr>
          <w:rFonts w:cs="Arial" w:eastAsia="Times New Roman" w:hAnsi="Arial" w:ascii="Arial"/>
          <w:sz w:val="16"/>
          <w:szCs w:val="16"/>
        </w:rPr>
        <w:tab/>
      </w:r>
      <w:r w:rsidRPr="006B6F7A">
        <w:rPr>
          <w:rFonts w:cs="Arial" w:eastAsia="Times New Roman" w:hAnsi="Arial" w:ascii="Arial"/>
          <w:sz w:val="16"/>
          <w:szCs w:val="16"/>
        </w:rPr>
        <w:tab/>
      </w:r>
      <w:r w:rsidRPr="006B6F7A">
        <w:rPr>
          <w:rFonts w:cs="Arial" w:eastAsia="Times New Roman" w:hAnsi="Arial" w:ascii="Arial"/>
          <w:sz w:val="16"/>
          <w:szCs w:val="16"/>
        </w:rPr>
        <w:tab/>
      </w:r>
      <w:r w:rsidRPr="006B6F7A">
        <w:rPr>
          <w:rFonts w:cs="Arial" w:eastAsia="Times New Roman" w:hAnsi="Arial" w:ascii="Arial"/>
          <w:sz w:val="16"/>
          <w:szCs w:val="16"/>
        </w:rPr>
        <w:tab/>
      </w:r>
      <w:r w:rsidRPr="006B6F7A">
        <w:rPr>
          <w:rFonts w:cs="Arial" w:eastAsia="Times New Roman" w:hAnsi="Arial" w:ascii="Arial"/>
          <w:sz w:val="16"/>
          <w:szCs w:val="16"/>
        </w:rPr>
        <w:tab/>
      </w:r>
      <w:r>
        <w:rPr>
          <w:rFonts w:cs="Arial" w:eastAsia="Times New Roman" w:hAnsi="Arial" w:ascii="Arial"/>
          <w:sz w:val="16"/>
          <w:szCs w:val="16"/>
        </w:rPr>
        <w:t xml:space="preserve">             </w:t>
      </w:r>
      <w:r w:rsidRPr="006B6F7A">
        <w:rPr>
          <w:rFonts w:cs="Arial" w:eastAsia="Times New Roman" w:hAnsi="Arial" w:ascii="Arial"/>
          <w:sz w:val="16"/>
          <w:szCs w:val="16"/>
        </w:rPr>
        <w:t>Na broj:85.St-1438/17</w:t>
      </w:r>
    </w:p>
    <w:p w:rsidRDefault="00F81D2D" w:rsidP="00F81D2D" w:rsidR="00F81D2D" w:rsidRPr="006B6F7A">
      <w:pPr>
        <w:rPr>
          <w:rFonts w:cs="Arial" w:eastAsia="Times New Roman" w:hAnsi="Arial" w:ascii="Arial"/>
          <w:sz w:val="16"/>
          <w:szCs w:val="16"/>
        </w:rPr>
      </w:pPr>
      <w:r w:rsidRPr="006B6F7A">
        <w:rPr>
          <w:rFonts w:cs="Arial" w:eastAsia="Times New Roman" w:hAnsi="Arial" w:ascii="Arial"/>
          <w:sz w:val="16"/>
          <w:szCs w:val="16"/>
        </w:rPr>
        <w:t>Zagreb ,Martićeva 67</w:t>
      </w:r>
    </w:p>
    <w:p w:rsidRDefault="00F81D2D" w:rsidP="00F81D2D" w:rsidR="00F81D2D" w:rsidRPr="00347CCB">
      <w:pPr>
        <w:ind w:hanging="3540" w:left="3540"/>
        <w:rPr>
          <w:rFonts w:cs="Arial" w:hAnsi="Arial" w:ascii="Arial"/>
          <w:b/>
          <w:sz w:val="20"/>
          <w:szCs w:val="20"/>
        </w:rPr>
      </w:pPr>
      <w:r w:rsidRPr="006B6F7A">
        <w:rPr>
          <w:rFonts w:cs="Arial" w:eastAsia="Times New Roman" w:hAnsi="Arial" w:ascii="Arial"/>
          <w:sz w:val="16"/>
          <w:szCs w:val="16"/>
        </w:rPr>
        <w:t xml:space="preserve">OIB:33041190079                </w:t>
      </w:r>
      <w:r w:rsidRPr="006B6F7A">
        <w:rPr>
          <w:rFonts w:cs="Arial" w:eastAsia="Times New Roman" w:hAnsi="Arial" w:ascii="Arial"/>
          <w:sz w:val="16"/>
          <w:szCs w:val="16"/>
        </w:rPr>
        <w:tab/>
      </w:r>
      <w:r w:rsidRPr="006B6F7A">
        <w:rPr>
          <w:rFonts w:cs="Arial" w:eastAsia="Times New Roman" w:hAnsi="Arial" w:ascii="Arial"/>
          <w:sz w:val="16"/>
          <w:szCs w:val="16"/>
        </w:rPr>
        <w:tab/>
      </w:r>
      <w:r w:rsidRPr="006B6F7A">
        <w:rPr>
          <w:rFonts w:cs="Arial" w:eastAsia="Times New Roman" w:hAnsi="Arial" w:ascii="Arial"/>
          <w:sz w:val="16"/>
          <w:szCs w:val="16"/>
        </w:rPr>
        <w:tab/>
      </w:r>
      <w:r w:rsidRPr="006B6F7A">
        <w:rPr>
          <w:rFonts w:cs="Arial" w:eastAsia="Times New Roman" w:hAnsi="Arial" w:ascii="Arial"/>
          <w:sz w:val="16"/>
          <w:szCs w:val="16"/>
        </w:rPr>
        <w:tab/>
      </w:r>
      <w:r w:rsidRPr="006B6F7A">
        <w:rPr>
          <w:rFonts w:cs="Arial" w:eastAsia="Times New Roman" w:hAnsi="Arial" w:ascii="Arial"/>
          <w:sz w:val="16"/>
          <w:szCs w:val="16"/>
        </w:rPr>
        <w:tab/>
      </w:r>
      <w:r w:rsidRPr="006B6F7A">
        <w:rPr>
          <w:rFonts w:cs="Arial" w:eastAsia="Times New Roman" w:hAnsi="Arial" w:ascii="Arial"/>
          <w:sz w:val="16"/>
          <w:szCs w:val="16"/>
        </w:rPr>
        <w:tab/>
      </w:r>
      <w:r w:rsidRPr="006B6F7A">
        <w:rPr>
          <w:rFonts w:cs="Arial" w:eastAsia="Times New Roman" w:hAnsi="Arial" w:ascii="Arial"/>
          <w:sz w:val="16"/>
          <w:szCs w:val="16"/>
        </w:rPr>
        <w:tab/>
      </w:r>
      <w:r w:rsidRPr="006B6F7A">
        <w:rPr>
          <w:rFonts w:cs="Arial" w:eastAsia="Times New Roman" w:hAnsi="Arial" w:ascii="Arial"/>
          <w:sz w:val="16"/>
          <w:szCs w:val="16"/>
        </w:rPr>
        <w:tab/>
      </w:r>
      <w:r w:rsidRPr="006B6F7A">
        <w:rPr>
          <w:rFonts w:cs="Arial" w:eastAsia="Times New Roman" w:hAnsi="Arial" w:ascii="Arial"/>
          <w:sz w:val="16"/>
          <w:szCs w:val="16"/>
        </w:rPr>
        <w:tab/>
      </w:r>
      <w:r w:rsidRPr="006B6F7A">
        <w:rPr>
          <w:rFonts w:cs="Arial" w:eastAsia="Times New Roman" w:hAnsi="Arial" w:ascii="Arial"/>
          <w:sz w:val="16"/>
          <w:szCs w:val="16"/>
        </w:rPr>
        <w:tab/>
      </w:r>
      <w:r w:rsidRPr="006B6F7A">
        <w:rPr>
          <w:rFonts w:cs="Arial" w:eastAsia="Times New Roman" w:hAnsi="Arial" w:ascii="Arial"/>
          <w:sz w:val="16"/>
          <w:szCs w:val="16"/>
        </w:rPr>
        <w:tab/>
      </w:r>
      <w:r w:rsidRPr="006B6F7A">
        <w:rPr>
          <w:rFonts w:cs="Arial" w:eastAsia="Times New Roman" w:hAnsi="Arial" w:ascii="Arial"/>
          <w:sz w:val="16"/>
          <w:szCs w:val="16"/>
        </w:rPr>
        <w:tab/>
      </w:r>
      <w:r w:rsidRPr="006B6F7A">
        <w:rPr>
          <w:rFonts w:cs="Arial" w:eastAsia="Times New Roman" w:hAnsi="Arial" w:ascii="Arial"/>
          <w:sz w:val="16"/>
          <w:szCs w:val="16"/>
        </w:rPr>
        <w:tab/>
      </w:r>
      <w:r w:rsidRPr="006B6F7A">
        <w:rPr>
          <w:rFonts w:cs="Arial" w:eastAsia="Times New Roman" w:hAnsi="Arial" w:ascii="Arial"/>
          <w:sz w:val="16"/>
          <w:szCs w:val="16"/>
        </w:rPr>
        <w:tab/>
      </w:r>
      <w:r w:rsidRPr="006B6F7A">
        <w:rPr>
          <w:rFonts w:cs="Arial" w:eastAsia="Times New Roman" w:hAnsi="Arial" w:ascii="Arial"/>
          <w:sz w:val="16"/>
          <w:szCs w:val="16"/>
        </w:rPr>
        <w:tab/>
      </w:r>
      <w:r w:rsidRPr="006B6F7A">
        <w:rPr>
          <w:rFonts w:cs="Arial" w:eastAsia="Times New Roman" w:hAnsi="Arial" w:ascii="Arial"/>
          <w:sz w:val="16"/>
          <w:szCs w:val="16"/>
        </w:rPr>
        <w:tab/>
      </w:r>
      <w:r>
        <w:rPr>
          <w:rFonts w:cs="Arial" w:eastAsia="Times New Roman" w:hAnsi="Arial" w:ascii="Arial"/>
          <w:sz w:val="16"/>
          <w:szCs w:val="16"/>
        </w:rPr>
        <w:tab/>
      </w:r>
      <w:r>
        <w:rPr>
          <w:rFonts w:cs="Arial" w:eastAsia="Times New Roman" w:hAnsi="Arial" w:ascii="Arial"/>
          <w:sz w:val="16"/>
          <w:szCs w:val="16"/>
        </w:rPr>
        <w:tab/>
      </w:r>
      <w:r w:rsidRPr="006B6F7A">
        <w:rPr>
          <w:rFonts w:cs="Arial" w:eastAsia="Times New Roman" w:hAnsi="Arial" w:ascii="Arial"/>
          <w:sz w:val="16"/>
          <w:szCs w:val="16"/>
        </w:rPr>
        <w:tab/>
        <w:t xml:space="preserve">       </w:t>
      </w:r>
      <w:r w:rsidRPr="00347CCB">
        <w:rPr>
          <w:rFonts w:cs="Arial" w:hAnsi="Arial" w:ascii="Arial"/>
          <w:b/>
          <w:sz w:val="20"/>
          <w:szCs w:val="20"/>
        </w:rPr>
        <w:t>II. TABLICA RAZLUČNIH PRAVA</w:t>
      </w:r>
    </w:p>
    <w:p w:rsidRDefault="002E4F32" w:rsidP="00F81D2D" w:rsidR="00F81D2D">
      <w:pPr>
        <w:jc w:val="center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Na po</w:t>
      </w:r>
      <w:r w:rsidR="00F81D2D" w:rsidRPr="00347CCB">
        <w:rPr>
          <w:rFonts w:cs="Arial" w:hAnsi="Arial" w:ascii="Arial"/>
          <w:sz w:val="20"/>
          <w:szCs w:val="20"/>
        </w:rPr>
        <w:t xml:space="preserve">kretninama </w:t>
      </w:r>
    </w:p>
    <w:p w:rsidRDefault="00117EC9" w:rsidP="00F81D2D" w:rsidR="00117EC9">
      <w:pPr>
        <w:jc w:val="center"/>
        <w:rPr>
          <w:rFonts w:cs="Arial" w:hAnsi="Arial" w:ascii="Arial"/>
          <w:sz w:val="20"/>
          <w:szCs w:val="20"/>
        </w:rPr>
      </w:pPr>
    </w:p>
    <w:tbl>
      <w:tblPr>
        <w:tblW w:type="pct" w:w="5048"/>
        <w:jc w:val="center"/>
        <w:tblInd w:type="dxa" w:w="-459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866"/>
        <w:gridCol w:w="1880"/>
        <w:gridCol w:w="1554"/>
        <w:gridCol w:w="1620"/>
        <w:gridCol w:w="1985"/>
        <w:gridCol w:w="1701"/>
        <w:gridCol w:w="2410"/>
        <w:gridCol w:w="2942"/>
      </w:tblGrid>
      <w:tr w:rsidTr="003D2A57" w:rsidR="00F81D2D" w:rsidRPr="00347CCB">
        <w:trPr>
          <w:trHeight w:val="1048"/>
          <w:jc w:val="center"/>
        </w:trPr>
        <w:tc>
          <w:tcPr>
            <w:tcW w:type="dxa" w:w="86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81D2D" w:rsidP="003D2A57" w:rsidR="00F81D2D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>Rb / Broj prijave</w:t>
            </w:r>
          </w:p>
        </w:tc>
        <w:tc>
          <w:tcPr>
            <w:tcW w:type="dxa" w:w="188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81D2D" w:rsidP="003D2A57" w:rsidR="00F81D2D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>Ime i prezime /  tvrtka ili naziv razlučnog vjerovnika</w:t>
            </w:r>
          </w:p>
        </w:tc>
        <w:tc>
          <w:tcPr>
            <w:tcW w:type="dxa" w:w="155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81D2D" w:rsidP="003D2A57" w:rsidR="00F81D2D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 xml:space="preserve">OIB razlučnog vjerovnika </w:t>
            </w:r>
          </w:p>
        </w:tc>
        <w:tc>
          <w:tcPr>
            <w:tcW w:type="dxa" w:w="16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81D2D" w:rsidP="003D2A57" w:rsidR="00F81D2D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>Adresa / sjedište razlučnog vjerovnika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81D2D" w:rsidP="003D2A57" w:rsidR="00F81D2D" w:rsidRPr="00347CCB">
            <w:pPr>
              <w:pStyle w:val="Bezproreda"/>
              <w:spacing w:lineRule="auto" w:line="276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>Javna knjiga u koju je razlučno pravo upisano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81D2D" w:rsidP="003D2A57" w:rsidR="00F81D2D" w:rsidRPr="00347CCB">
            <w:pPr>
              <w:pStyle w:val="Bezproreda"/>
              <w:spacing w:lineRule="auto" w:line="276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>Iznos tražbine osigurane razlučnim pravom</w:t>
            </w:r>
          </w:p>
        </w:tc>
        <w:tc>
          <w:tcPr>
            <w:tcW w:type="dxa" w:w="24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81D2D" w:rsidP="003D2A57" w:rsidR="00F81D2D" w:rsidRPr="00347CCB">
            <w:pPr>
              <w:pStyle w:val="Bezproreda"/>
              <w:spacing w:lineRule="auto" w:line="276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>Pravnu osnovu tražbine osigurane razlučnim pravom</w:t>
            </w:r>
          </w:p>
        </w:tc>
        <w:tc>
          <w:tcPr>
            <w:tcW w:type="dxa" w:w="29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F81D2D" w:rsidP="003D2A57" w:rsidR="00F81D2D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>Dio imovine na koji se odnosi razlučno pravo</w:t>
            </w:r>
          </w:p>
        </w:tc>
      </w:tr>
      <w:tr w:rsidTr="003D2A57" w:rsidR="00F27976" w:rsidRPr="00347CCB">
        <w:trPr>
          <w:trHeight w:val="931"/>
          <w:jc w:val="center"/>
        </w:trPr>
        <w:tc>
          <w:tcPr>
            <w:tcW w:type="dxa" w:w="86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27976" w:rsidP="003D2A57" w:rsidR="00F27976" w:rsidRPr="00C03829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1/3</w:t>
            </w:r>
          </w:p>
        </w:tc>
        <w:tc>
          <w:tcPr>
            <w:tcW w:type="dxa" w:w="188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27976" w:rsidP="003D2A57" w:rsidR="00F27976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FA4B94">
              <w:rPr>
                <w:rFonts w:cs="Arial" w:hAnsi="Arial" w:ascii="Arial"/>
                <w:sz w:val="18"/>
                <w:szCs w:val="18"/>
              </w:rPr>
              <w:t xml:space="preserve">JURMAN d.o.o. </w:t>
            </w:r>
          </w:p>
          <w:p w:rsidRDefault="00F27976" w:rsidP="00F27976" w:rsidR="00F27976" w:rsidRPr="00FA4B94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FA4B94">
              <w:rPr>
                <w:rFonts w:cs="Arial" w:hAnsi="Arial" w:ascii="Arial"/>
                <w:sz w:val="18"/>
                <w:szCs w:val="18"/>
              </w:rPr>
              <w:t xml:space="preserve"> z</w:t>
            </w:r>
            <w:r>
              <w:rPr>
                <w:rFonts w:cs="Arial" w:hAnsi="Arial" w:ascii="Arial"/>
                <w:sz w:val="18"/>
                <w:szCs w:val="18"/>
              </w:rPr>
              <w:t xml:space="preserve">astupan po Cvitković &amp; Devide odvjetničko </w:t>
            </w:r>
            <w:r w:rsidRPr="00FA4B94">
              <w:rPr>
                <w:rFonts w:cs="Arial" w:hAnsi="Arial" w:ascii="Arial"/>
                <w:sz w:val="18"/>
                <w:szCs w:val="18"/>
              </w:rPr>
              <w:t xml:space="preserve"> društvo Zagreb</w:t>
            </w:r>
          </w:p>
        </w:tc>
        <w:tc>
          <w:tcPr>
            <w:tcW w:type="dxa" w:w="155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27976" w:rsidP="003D2A57" w:rsidR="00F27976" w:rsidRPr="00FA4B94">
            <w:pPr>
              <w:rPr>
                <w:rFonts w:cs="Arial" w:hAnsi="Arial" w:ascii="Arial"/>
                <w:sz w:val="18"/>
                <w:szCs w:val="18"/>
              </w:rPr>
            </w:pPr>
            <w:r w:rsidRPr="00F27976">
              <w:rPr>
                <w:rFonts w:cs="Arial" w:hAnsi="Arial" w:ascii="Arial"/>
                <w:sz w:val="18"/>
                <w:szCs w:val="18"/>
              </w:rPr>
              <w:t>94461025336</w:t>
            </w:r>
          </w:p>
        </w:tc>
        <w:tc>
          <w:tcPr>
            <w:tcW w:type="dxa" w:w="162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27976" w:rsidP="003D2A57" w:rsidR="00F27976" w:rsidRPr="00906570">
            <w:pPr>
              <w:rPr>
                <w:rFonts w:cs="Arial" w:hAnsi="Arial" w:ascii="Arial"/>
                <w:sz w:val="20"/>
                <w:szCs w:val="20"/>
              </w:rPr>
            </w:pPr>
            <w:r w:rsidRPr="00F27976">
              <w:rPr>
                <w:rFonts w:cs="Arial" w:hAnsi="Arial" w:ascii="Arial"/>
                <w:sz w:val="20"/>
                <w:szCs w:val="20"/>
              </w:rPr>
              <w:t>Zagreb, Rudeška cesta 236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27976" w:rsidP="003D2A57" w:rsidR="00F27976">
            <w:pPr>
              <w:spacing w:lineRule="auto" w:line="276" w:after="0"/>
              <w:rPr>
                <w:rFonts w:cs="Arial" w:hAnsi="Arial" w:ascii="Arial"/>
                <w:sz w:val="20"/>
                <w:szCs w:val="20"/>
              </w:rPr>
            </w:pPr>
          </w:p>
          <w:p w:rsidRDefault="00F27976" w:rsidP="003D2A57" w:rsidR="00F27976" w:rsidRPr="00F27976">
            <w:pPr>
              <w:spacing w:lineRule="auto" w:line="276" w:after="0"/>
              <w:rPr>
                <w:rFonts w:cs="Arial" w:hAnsi="Arial" w:ascii="Arial"/>
                <w:sz w:val="20"/>
                <w:szCs w:val="20"/>
              </w:rPr>
            </w:pPr>
            <w:r w:rsidRPr="00F27976">
              <w:rPr>
                <w:rFonts w:cs="Arial" w:hAnsi="Arial" w:ascii="Arial"/>
                <w:sz w:val="20"/>
                <w:szCs w:val="20"/>
              </w:rPr>
              <w:t>Upisnik sudskih i javnobilježničkih osiguranja tražbina vjerovnika</w:t>
            </w:r>
            <w:r w:rsidR="00986756">
              <w:rPr>
                <w:rFonts w:cs="Arial" w:hAnsi="Arial" w:ascii="Arial"/>
                <w:sz w:val="20"/>
                <w:szCs w:val="20"/>
              </w:rPr>
              <w:t xml:space="preserve"> FINA, broj upisnika 000942-00301/17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27976" w:rsidP="003D2A57" w:rsidR="00F27976" w:rsidRPr="00347CCB">
            <w:pPr>
              <w:pStyle w:val="Bezproreda"/>
              <w:spacing w:lineRule="auto" w:line="276"/>
              <w:rPr>
                <w:rFonts w:cs="Arial" w:hAnsi="Arial" w:ascii="Arial"/>
                <w:sz w:val="20"/>
                <w:szCs w:val="20"/>
              </w:rPr>
            </w:pPr>
            <w:r w:rsidRPr="00F27976">
              <w:rPr>
                <w:rFonts w:cs="Arial" w:hAnsi="Arial" w:ascii="Arial"/>
                <w:sz w:val="20"/>
                <w:szCs w:val="20"/>
              </w:rPr>
              <w:t>180.486,74</w:t>
            </w:r>
          </w:p>
        </w:tc>
        <w:tc>
          <w:tcPr>
            <w:tcW w:type="dxa" w:w="24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27976" w:rsidP="003D2A57" w:rsidR="00F27976" w:rsidRPr="00906570">
            <w:pPr>
              <w:rPr>
                <w:rFonts w:cs="Arial" w:hAnsi="Arial" w:ascii="Arial"/>
                <w:sz w:val="20"/>
                <w:szCs w:val="20"/>
              </w:rPr>
            </w:pPr>
            <w:r w:rsidRPr="00F27976">
              <w:rPr>
                <w:rFonts w:cs="Arial" w:hAnsi="Arial" w:ascii="Arial"/>
                <w:sz w:val="20"/>
                <w:szCs w:val="20"/>
              </w:rPr>
              <w:t>Općinskog građanskog suda u Zagrebu  Ovrv-3367/2017 od  02.03.2017.</w:t>
            </w:r>
          </w:p>
        </w:tc>
        <w:tc>
          <w:tcPr>
            <w:tcW w:type="dxa" w:w="29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27976" w:rsidP="003D2A57" w:rsidR="00372C66">
            <w:pPr>
              <w:rPr>
                <w:rFonts w:cs="Arial" w:hAnsi="Arial" w:ascii="Arial"/>
                <w:sz w:val="18"/>
                <w:szCs w:val="18"/>
              </w:rPr>
            </w:pPr>
            <w:r w:rsidRPr="00F27976">
              <w:rPr>
                <w:rFonts w:cs="Arial" w:hAnsi="Arial" w:ascii="Arial"/>
                <w:sz w:val="18"/>
                <w:szCs w:val="18"/>
              </w:rPr>
              <w:t xml:space="preserve">1) osobni automobil FIAT PUNTO 1.2 ACCTIVE 3P, reg. oznaka ZG9081FG, br. šasije ZFA18800004543911; </w:t>
            </w:r>
          </w:p>
          <w:p w:rsidRDefault="00F27976" w:rsidP="003D2A57" w:rsidR="00372C66">
            <w:pPr>
              <w:rPr>
                <w:rFonts w:cs="Arial" w:hAnsi="Arial" w:ascii="Arial"/>
                <w:sz w:val="18"/>
                <w:szCs w:val="18"/>
              </w:rPr>
            </w:pPr>
            <w:r w:rsidRPr="00F27976">
              <w:rPr>
                <w:rFonts w:cs="Arial" w:hAnsi="Arial" w:ascii="Arial"/>
                <w:sz w:val="18"/>
                <w:szCs w:val="18"/>
              </w:rPr>
              <w:t xml:space="preserve">2) osobni automobil OPEL ZAFIRA 1.6 16V, reg. oznaka ZG3903DT, br. šasije W0L0AHM7582147896; </w:t>
            </w:r>
          </w:p>
          <w:p w:rsidRDefault="00F27976" w:rsidP="003D2A57" w:rsidR="00372C66">
            <w:pPr>
              <w:rPr>
                <w:rFonts w:cs="Arial" w:hAnsi="Arial" w:ascii="Arial"/>
                <w:sz w:val="18"/>
                <w:szCs w:val="18"/>
              </w:rPr>
            </w:pPr>
            <w:r w:rsidRPr="00F27976">
              <w:rPr>
                <w:rFonts w:cs="Arial" w:hAnsi="Arial" w:ascii="Arial"/>
                <w:sz w:val="18"/>
                <w:szCs w:val="18"/>
              </w:rPr>
              <w:t xml:space="preserve">3) osobni automobil VOLKSWAGEN PASSAT 1.6 TDI, reg. oznaka ZG5156FK, br. šasije WVWZZZ3CZAE099119; </w:t>
            </w:r>
          </w:p>
          <w:p w:rsidRDefault="00F27976" w:rsidP="003D2A57" w:rsidR="00F27976" w:rsidRPr="008916B4">
            <w:pPr>
              <w:rPr>
                <w:rFonts w:cs="Arial" w:hAnsi="Arial" w:ascii="Arial"/>
                <w:sz w:val="18"/>
                <w:szCs w:val="18"/>
              </w:rPr>
            </w:pPr>
            <w:r w:rsidRPr="00F27976">
              <w:rPr>
                <w:rFonts w:cs="Arial" w:hAnsi="Arial" w:ascii="Arial"/>
                <w:sz w:val="18"/>
                <w:szCs w:val="18"/>
              </w:rPr>
              <w:t>4) osobni automobil PEUGEOT BOXER 2.2 HDI, reg. oznaka ZG3692EU, br. šasije VF3YBBMFB11120997</w:t>
            </w:r>
          </w:p>
        </w:tc>
      </w:tr>
    </w:tbl>
    <w:p w:rsidRDefault="00F81D2D" w:rsidP="006B6F7A" w:rsidR="00F81D2D">
      <w:pPr>
        <w:spacing w:after="0"/>
        <w:ind w:left="1416"/>
        <w:rPr>
          <w:rFonts w:cs="Arial" w:hAnsi="Arial" w:ascii="Arial"/>
          <w:sz w:val="20"/>
          <w:szCs w:val="20"/>
        </w:rPr>
      </w:pPr>
    </w:p>
    <w:p w:rsidRDefault="00255B55" w:rsidP="006B6F7A" w:rsidR="00F81D2D">
      <w:pPr>
        <w:spacing w:after="0"/>
        <w:ind w:left="1416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Napomena: Vozila pod razlučnim pravom za sada nisu u posjedu stečajnog upravitelja. U narednom razdoblju stečajni upravitelj će utvrditi gdje se vozila nalaze i preuzeti ih u posjed. </w:t>
      </w:r>
    </w:p>
    <w:p w:rsidRDefault="006B6F7A" w:rsidP="006B6F7A" w:rsidR="00847751">
      <w:pPr>
        <w:spacing w:after="0"/>
        <w:ind w:left="1416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 </w:t>
      </w:r>
    </w:p>
    <w:p w:rsidRDefault="00AF156F" w:rsidP="009B562A" w:rsidR="00875FAF" w:rsidRPr="009B562A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             </w:t>
      </w:r>
      <w:r w:rsidR="00DB7CE2">
        <w:rPr>
          <w:rFonts w:cs="Arial" w:hAnsi="Arial" w:ascii="Arial"/>
          <w:sz w:val="20"/>
          <w:szCs w:val="20"/>
        </w:rPr>
        <w:t>Zagreb,</w:t>
      </w:r>
      <w:r w:rsidR="00AD5E11">
        <w:rPr>
          <w:rFonts w:cs="Arial" w:hAnsi="Arial" w:ascii="Arial"/>
          <w:sz w:val="20"/>
          <w:szCs w:val="20"/>
        </w:rPr>
        <w:t xml:space="preserve">  </w:t>
      </w:r>
      <w:r w:rsidR="00012EC4">
        <w:rPr>
          <w:rFonts w:cs="Arial" w:hAnsi="Arial" w:ascii="Arial"/>
          <w:sz w:val="20"/>
          <w:szCs w:val="20"/>
        </w:rPr>
        <w:t>05.03.2018.</w:t>
      </w:r>
      <w:r w:rsidR="00AD5E11">
        <w:rPr>
          <w:rFonts w:cs="Arial" w:hAnsi="Arial" w:ascii="Arial"/>
          <w:sz w:val="20"/>
          <w:szCs w:val="20"/>
        </w:rPr>
        <w:tab/>
      </w:r>
      <w:r w:rsidR="009B562A" w:rsidRPr="009B562A">
        <w:rPr>
          <w:rFonts w:cs="Arial" w:hAnsi="Arial" w:ascii="Arial"/>
          <w:sz w:val="20"/>
          <w:szCs w:val="20"/>
        </w:rPr>
        <w:tab/>
      </w:r>
      <w:r w:rsidR="00875FAF" w:rsidRPr="009B562A">
        <w:rPr>
          <w:rFonts w:cs="Arial" w:hAnsi="Arial" w:ascii="Arial"/>
          <w:sz w:val="20"/>
          <w:szCs w:val="20"/>
        </w:rPr>
        <w:tab/>
      </w:r>
      <w:r w:rsidR="00875FAF" w:rsidRPr="009B562A">
        <w:rPr>
          <w:rFonts w:cs="Arial" w:hAnsi="Arial" w:ascii="Arial"/>
          <w:sz w:val="20"/>
          <w:szCs w:val="20"/>
        </w:rPr>
        <w:tab/>
      </w:r>
      <w:r w:rsidR="00875FAF" w:rsidRPr="009B562A">
        <w:rPr>
          <w:rFonts w:cs="Arial" w:hAnsi="Arial" w:ascii="Arial"/>
          <w:sz w:val="20"/>
          <w:szCs w:val="20"/>
        </w:rPr>
        <w:tab/>
      </w:r>
      <w:r w:rsidR="00875FAF" w:rsidRPr="009B562A">
        <w:rPr>
          <w:rFonts w:cs="Arial" w:hAnsi="Arial" w:ascii="Arial"/>
          <w:sz w:val="20"/>
          <w:szCs w:val="20"/>
        </w:rPr>
        <w:tab/>
      </w:r>
      <w:r w:rsidR="00875FAF" w:rsidRPr="009B562A">
        <w:rPr>
          <w:rFonts w:cs="Arial" w:hAnsi="Arial" w:ascii="Arial"/>
          <w:sz w:val="20"/>
          <w:szCs w:val="20"/>
        </w:rPr>
        <w:tab/>
      </w:r>
      <w:r w:rsidR="00875FAF" w:rsidRPr="009B562A">
        <w:rPr>
          <w:rFonts w:cs="Arial" w:hAnsi="Arial" w:ascii="Arial"/>
          <w:sz w:val="20"/>
          <w:szCs w:val="20"/>
        </w:rPr>
        <w:tab/>
      </w:r>
      <w:r w:rsidR="00875FAF" w:rsidRPr="009B562A">
        <w:rPr>
          <w:rFonts w:cs="Arial" w:hAnsi="Arial" w:ascii="Arial"/>
          <w:sz w:val="20"/>
          <w:szCs w:val="20"/>
        </w:rPr>
        <w:tab/>
      </w:r>
      <w:r w:rsidR="00875FAF" w:rsidRPr="009B562A">
        <w:rPr>
          <w:rFonts w:cs="Arial" w:hAnsi="Arial" w:ascii="Arial"/>
          <w:sz w:val="20"/>
          <w:szCs w:val="20"/>
        </w:rPr>
        <w:tab/>
      </w:r>
      <w:r w:rsidR="00875FAF" w:rsidRPr="009B562A">
        <w:rPr>
          <w:rFonts w:cs="Arial" w:hAnsi="Arial" w:ascii="Arial"/>
          <w:sz w:val="20"/>
          <w:szCs w:val="20"/>
        </w:rPr>
        <w:tab/>
      </w:r>
      <w:r w:rsidR="00875FAF" w:rsidRPr="009B562A">
        <w:rPr>
          <w:rFonts w:cs="Arial" w:hAnsi="Arial" w:ascii="Arial"/>
          <w:sz w:val="20"/>
          <w:szCs w:val="20"/>
        </w:rPr>
        <w:tab/>
      </w:r>
      <w:r w:rsidR="00875FAF" w:rsidRPr="009B562A">
        <w:rPr>
          <w:rFonts w:cs="Arial" w:hAnsi="Arial" w:ascii="Arial"/>
          <w:sz w:val="20"/>
          <w:szCs w:val="20"/>
        </w:rPr>
        <w:tab/>
      </w:r>
      <w:r w:rsidR="00AB0F43">
        <w:rPr>
          <w:rFonts w:cs="Arial" w:hAnsi="Arial" w:ascii="Arial"/>
          <w:sz w:val="20"/>
          <w:szCs w:val="20"/>
        </w:rPr>
        <w:t xml:space="preserve">   </w:t>
      </w:r>
      <w:r w:rsidR="00875FAF" w:rsidRPr="009B562A">
        <w:rPr>
          <w:rFonts w:cs="Arial" w:hAnsi="Arial" w:ascii="Arial"/>
          <w:sz w:val="20"/>
          <w:szCs w:val="20"/>
        </w:rPr>
        <w:t xml:space="preserve">  </w:t>
      </w:r>
      <w:r w:rsidR="00117EC9">
        <w:rPr>
          <w:rFonts w:cs="Arial" w:hAnsi="Arial" w:ascii="Arial"/>
          <w:sz w:val="20"/>
          <w:szCs w:val="20"/>
        </w:rPr>
        <w:t xml:space="preserve">     </w:t>
      </w:r>
      <w:r w:rsidR="00CC1BF4" w:rsidRPr="009B562A">
        <w:rPr>
          <w:rFonts w:cs="Arial" w:hAnsi="Arial" w:ascii="Arial"/>
          <w:sz w:val="20"/>
          <w:szCs w:val="20"/>
        </w:rPr>
        <w:t xml:space="preserve"> </w:t>
      </w:r>
      <w:r w:rsidR="00117EC9">
        <w:rPr>
          <w:rFonts w:cs="Arial" w:hAnsi="Arial" w:ascii="Arial"/>
          <w:sz w:val="20"/>
          <w:szCs w:val="20"/>
        </w:rPr>
        <w:t xml:space="preserve"> Stečajni</w:t>
      </w:r>
      <w:r w:rsidR="00875FAF" w:rsidRPr="009B562A">
        <w:rPr>
          <w:rFonts w:cs="Arial" w:hAnsi="Arial" w:ascii="Arial"/>
          <w:sz w:val="20"/>
          <w:szCs w:val="20"/>
        </w:rPr>
        <w:t xml:space="preserve"> uprav</w:t>
      </w:r>
      <w:r w:rsidR="00143FF6" w:rsidRPr="009B562A">
        <w:rPr>
          <w:rFonts w:cs="Arial" w:hAnsi="Arial" w:ascii="Arial"/>
          <w:sz w:val="20"/>
          <w:szCs w:val="20"/>
        </w:rPr>
        <w:t>itelj</w:t>
      </w:r>
    </w:p>
    <w:p w:rsidRDefault="00875FAF" w:rsidR="0057407F">
      <w:r>
        <w:rPr>
          <w:rFonts w:cs="Arial" w:hAnsi="Arial" w:ascii="Arial"/>
          <w:sz w:val="20"/>
          <w:szCs w:val="20"/>
        </w:rPr>
        <w:t xml:space="preserve">               </w:t>
      </w:r>
      <w:r w:rsidR="00D4430D">
        <w:rPr>
          <w:rFonts w:cs="Arial" w:hAnsi="Arial" w:ascii="Arial"/>
          <w:sz w:val="20"/>
          <w:szCs w:val="20"/>
        </w:rPr>
        <w:tab/>
      </w:r>
      <w:r w:rsidR="00D4430D">
        <w:rPr>
          <w:rFonts w:cs="Arial" w:hAnsi="Arial" w:ascii="Arial"/>
          <w:sz w:val="20"/>
          <w:szCs w:val="20"/>
        </w:rPr>
        <w:tab/>
      </w:r>
      <w:r w:rsidR="00D4430D">
        <w:rPr>
          <w:rFonts w:cs="Arial" w:hAnsi="Arial" w:ascii="Arial"/>
          <w:sz w:val="20"/>
          <w:szCs w:val="20"/>
        </w:rPr>
        <w:tab/>
      </w:r>
      <w:r w:rsidR="00D4430D">
        <w:rPr>
          <w:rFonts w:cs="Arial" w:hAnsi="Arial" w:ascii="Arial"/>
          <w:sz w:val="20"/>
          <w:szCs w:val="20"/>
        </w:rPr>
        <w:tab/>
      </w:r>
      <w:r w:rsidR="00D4430D">
        <w:rPr>
          <w:rFonts w:cs="Arial" w:hAnsi="Arial" w:ascii="Arial"/>
          <w:sz w:val="20"/>
          <w:szCs w:val="20"/>
        </w:rPr>
        <w:tab/>
      </w:r>
      <w:r w:rsidR="00D4430D">
        <w:rPr>
          <w:rFonts w:cs="Arial" w:hAnsi="Arial" w:ascii="Arial"/>
          <w:sz w:val="20"/>
          <w:szCs w:val="20"/>
        </w:rPr>
        <w:tab/>
      </w:r>
      <w:r w:rsidR="00D4430D">
        <w:rPr>
          <w:rFonts w:cs="Arial" w:hAnsi="Arial" w:ascii="Arial"/>
          <w:sz w:val="20"/>
          <w:szCs w:val="20"/>
        </w:rPr>
        <w:tab/>
      </w:r>
      <w:r w:rsidR="00D4430D">
        <w:rPr>
          <w:rFonts w:cs="Arial" w:hAnsi="Arial" w:ascii="Arial"/>
          <w:sz w:val="20"/>
          <w:szCs w:val="20"/>
        </w:rPr>
        <w:tab/>
      </w:r>
      <w:r w:rsidR="009B562A">
        <w:rPr>
          <w:rFonts w:cs="Arial" w:hAnsi="Arial" w:ascii="Arial"/>
          <w:sz w:val="20"/>
          <w:szCs w:val="20"/>
        </w:rPr>
        <w:t xml:space="preserve">    </w:t>
      </w:r>
      <w:r w:rsidR="00D4430D">
        <w:rPr>
          <w:rFonts w:cs="Arial" w:hAnsi="Arial" w:ascii="Arial"/>
          <w:sz w:val="20"/>
          <w:szCs w:val="20"/>
        </w:rPr>
        <w:tab/>
        <w:t xml:space="preserve">           </w:t>
      </w:r>
      <w:r w:rsidR="009B562A">
        <w:rPr>
          <w:rFonts w:cs="Arial" w:hAnsi="Arial" w:ascii="Arial"/>
          <w:sz w:val="20"/>
          <w:szCs w:val="20"/>
        </w:rPr>
        <w:t xml:space="preserve">                                                  </w:t>
      </w:r>
      <w:r w:rsidR="00646B55">
        <w:rPr>
          <w:rFonts w:cs="Arial" w:hAnsi="Arial" w:ascii="Arial"/>
          <w:sz w:val="20"/>
          <w:szCs w:val="20"/>
        </w:rPr>
        <w:t xml:space="preserve">     </w:t>
      </w:r>
      <w:r w:rsidR="00AF156F">
        <w:rPr>
          <w:rFonts w:cs="Arial" w:hAnsi="Arial" w:ascii="Arial"/>
          <w:sz w:val="20"/>
          <w:szCs w:val="20"/>
        </w:rPr>
        <w:t xml:space="preserve">     </w:t>
      </w:r>
      <w:r w:rsidR="00646B55">
        <w:rPr>
          <w:rFonts w:cs="Arial" w:hAnsi="Arial" w:ascii="Arial"/>
          <w:sz w:val="20"/>
          <w:szCs w:val="20"/>
        </w:rPr>
        <w:t xml:space="preserve">   </w:t>
      </w:r>
      <w:r w:rsidR="009B562A">
        <w:rPr>
          <w:rFonts w:cs="Arial" w:hAnsi="Arial" w:ascii="Arial"/>
          <w:sz w:val="20"/>
          <w:szCs w:val="20"/>
        </w:rPr>
        <w:t xml:space="preserve">   </w:t>
      </w:r>
      <w:r w:rsidR="00012EC4">
        <w:rPr>
          <w:rFonts w:cs="Arial" w:hAnsi="Arial" w:ascii="Arial"/>
          <w:sz w:val="20"/>
          <w:szCs w:val="20"/>
        </w:rPr>
        <w:tab/>
        <w:t>Božidar Brkljač,dipl oec</w:t>
      </w:r>
      <w:r w:rsidR="00D4430D">
        <w:rPr>
          <w:rFonts w:cs="Arial" w:hAnsi="Arial" w:ascii="Arial"/>
          <w:sz w:val="20"/>
          <w:szCs w:val="20"/>
        </w:rPr>
        <w:t xml:space="preserve"> </w:t>
      </w:r>
      <w:r w:rsidR="00143FF6">
        <w:rPr>
          <w:rFonts w:cs="Arial" w:hAnsi="Arial" w:ascii="Arial"/>
          <w:sz w:val="20"/>
          <w:szCs w:val="20"/>
        </w:rPr>
        <w:tab/>
      </w:r>
      <w:r w:rsidR="00143FF6">
        <w:rPr>
          <w:rFonts w:cs="Arial" w:hAnsi="Arial" w:ascii="Arial"/>
          <w:sz w:val="20"/>
          <w:szCs w:val="20"/>
        </w:rPr>
        <w:tab/>
      </w:r>
      <w:r w:rsidR="00143FF6">
        <w:rPr>
          <w:rFonts w:cs="Arial" w:hAnsi="Arial" w:ascii="Arial"/>
          <w:sz w:val="20"/>
          <w:szCs w:val="20"/>
        </w:rPr>
        <w:tab/>
      </w:r>
      <w:r w:rsidR="00143FF6">
        <w:rPr>
          <w:rFonts w:cs="Arial" w:hAnsi="Arial" w:ascii="Arial"/>
          <w:sz w:val="20"/>
          <w:szCs w:val="20"/>
        </w:rPr>
        <w:tab/>
      </w:r>
      <w:r w:rsidR="00143FF6">
        <w:rPr>
          <w:rFonts w:cs="Arial" w:hAnsi="Arial" w:ascii="Arial"/>
          <w:sz w:val="20"/>
          <w:szCs w:val="20"/>
        </w:rPr>
        <w:tab/>
      </w:r>
      <w:r w:rsidR="00143FF6">
        <w:rPr>
          <w:rFonts w:cs="Arial" w:hAnsi="Arial" w:ascii="Arial"/>
          <w:sz w:val="20"/>
          <w:szCs w:val="20"/>
        </w:rPr>
        <w:tab/>
      </w:r>
      <w:r w:rsidR="00143FF6">
        <w:rPr>
          <w:rFonts w:cs="Arial" w:hAnsi="Arial" w:ascii="Arial"/>
          <w:sz w:val="20"/>
          <w:szCs w:val="20"/>
        </w:rPr>
        <w:tab/>
      </w:r>
      <w:r w:rsidR="00143FF6">
        <w:rPr>
          <w:rFonts w:cs="Arial" w:hAnsi="Arial" w:ascii="Arial"/>
          <w:sz w:val="20"/>
          <w:szCs w:val="20"/>
        </w:rPr>
        <w:tab/>
      </w:r>
      <w:r w:rsidR="00143FF6">
        <w:rPr>
          <w:rFonts w:cs="Arial" w:hAnsi="Arial" w:ascii="Arial"/>
          <w:sz w:val="20"/>
          <w:szCs w:val="20"/>
        </w:rPr>
        <w:tab/>
      </w:r>
      <w:r w:rsidR="00143FF6">
        <w:rPr>
          <w:rFonts w:cs="Arial" w:hAnsi="Arial" w:ascii="Arial"/>
          <w:sz w:val="20"/>
          <w:szCs w:val="20"/>
        </w:rPr>
        <w:tab/>
      </w:r>
      <w:r w:rsidR="00143FF6">
        <w:rPr>
          <w:rFonts w:cs="Arial" w:hAnsi="Arial" w:ascii="Arial"/>
          <w:sz w:val="20"/>
          <w:szCs w:val="20"/>
        </w:rPr>
        <w:tab/>
      </w:r>
    </w:p>
    <w:sectPr w:rsidSect="0099584E" w:rsidR="0057407F">
      <w:footerReference w:type="default" r:id="rId10"/>
      <w:pgSz w:orient="landscape" w:h="11906" w:w="16838"/>
      <w:pgMar w:gutter="0" w:footer="708" w:header="708" w:left="993" w:bottom="568" w:right="1245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4F0D" w:rsidP="00EE71A9" w:rsidR="00294F0D">
      <w:pPr>
        <w:spacing w:after="0"/>
      </w:pPr>
      <w:r>
        <w:separator/>
      </w:r>
    </w:p>
  </w:endnote>
  <w:endnote w:id="0" w:type="continuationSeparator">
    <w:p w:rsidRDefault="00294F0D" w:rsidP="00EE71A9" w:rsidR="00294F0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1A9" w:rsidR="00EE71A9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90343">
      <w:rPr>
        <w:noProof/>
      </w:rPr>
      <w:t>5</w:t>
    </w:r>
    <w:r>
      <w:rPr>
        <w:noProof/>
      </w:rPr>
      <w:fldChar w:fldCharType="end"/>
    </w:r>
  </w:p>
  <w:p w:rsidRDefault="00EE71A9" w:rsidR="00EE71A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4F0D" w:rsidP="00EE71A9" w:rsidR="00294F0D">
      <w:pPr>
        <w:spacing w:after="0"/>
      </w:pPr>
      <w:r>
        <w:separator/>
      </w:r>
    </w:p>
  </w:footnote>
  <w:footnote w:id="0" w:type="continuationSeparator">
    <w:p w:rsidRDefault="00294F0D" w:rsidP="00EE71A9" w:rsidR="00294F0D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4D769F"/>
    <w:multiLevelType w:val="hybridMultilevel"/>
    <w:tmpl w:val="49E2DA3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8120D34"/>
    <w:multiLevelType w:val="multilevel"/>
    <w:tmpl w:val="79DEDCF4"/>
    <w:lvl w:ilvl="0">
      <w:start w:val="1"/>
      <w:numFmt w:val="upperRoman"/>
      <w:lvlText w:val="%1."/>
      <w:lvlJc w:val="left"/>
      <w:pPr>
        <w:ind w:hanging="720" w:left="108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86F01EA"/>
    <w:multiLevelType w:val="hybridMultilevel"/>
    <w:tmpl w:val="34C4AA4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9C561BB"/>
    <w:multiLevelType w:val="hybridMultilevel"/>
    <w:tmpl w:val="33BAF138"/>
    <w:lvl w:tplc="9D181EB4" w:ilvl="0">
      <w:start w:val="1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DCC536A"/>
    <w:multiLevelType w:val="hybridMultilevel"/>
    <w:tmpl w:val="0CE88F10"/>
    <w:lvl w:tplc="50565DD4" w:ilvl="0">
      <w:start w:val="7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3CD7AFA"/>
    <w:multiLevelType w:val="hybridMultilevel"/>
    <w:tmpl w:val="F0CEBB04"/>
    <w:lvl w:tplc="F044FBDC" w:ilvl="0">
      <w:start w:val="3"/>
      <w:numFmt w:val="bullet"/>
      <w:lvlText w:val="-"/>
      <w:lvlJc w:val="left"/>
      <w:pPr>
        <w:ind w:hanging="360" w:left="525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85"/>
      </w:pPr>
      <w:rPr>
        <w:rFonts w:hAnsi="Wingdings" w:ascii="Wingdings" w:hint="default"/>
      </w:rPr>
    </w:lvl>
  </w:abstractNum>
  <w:abstractNum w:abstractNumId="7">
    <w:nsid w:val="38B94005"/>
    <w:multiLevelType w:val="hybridMultilevel"/>
    <w:tmpl w:val="C6B6BC68"/>
    <w:lvl w:tplc="8FECE3CC" w:ilvl="0">
      <w:start w:val="18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45E09A1"/>
    <w:multiLevelType w:val="multilevel"/>
    <w:tmpl w:val="79DEDCF4"/>
    <w:lvl w:ilvl="0">
      <w:start w:val="1"/>
      <w:numFmt w:val="upperRoman"/>
      <w:lvlText w:val="%1."/>
      <w:lvlJc w:val="left"/>
      <w:pPr>
        <w:ind w:hanging="720" w:left="108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6795B86"/>
    <w:multiLevelType w:val="hybridMultilevel"/>
    <w:tmpl w:val="C24A1B32"/>
    <w:lvl w:tplc="C35E9CB8" w:ilvl="0">
      <w:start w:val="181"/>
      <w:numFmt w:val="bullet"/>
      <w:lvlText w:val="-"/>
      <w:lvlJc w:val="left"/>
      <w:pPr>
        <w:ind w:hanging="360" w:left="405"/>
      </w:pPr>
      <w:rPr>
        <w:rFonts w:cs="Arial" w:eastAsia="Calibri" w:hAnsi="Arial" w:ascii="Arial" w:hint="default"/>
        <w:sz w:val="16"/>
      </w:rPr>
    </w:lvl>
    <w:lvl w:tentative="true" w:tplc="041A0003" w:ilvl="1">
      <w:start w:val="1"/>
      <w:numFmt w:val="bullet"/>
      <w:lvlText w:val="o"/>
      <w:lvlJc w:val="left"/>
      <w:pPr>
        <w:ind w:hanging="360" w:left="11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</w:abstractNum>
  <w:abstractNum w:abstractNumId="10">
    <w:nsid w:val="4D433CD4"/>
    <w:multiLevelType w:val="hybridMultilevel"/>
    <w:tmpl w:val="D0668430"/>
    <w:lvl w:tplc="706EC0EC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B662D56"/>
    <w:multiLevelType w:val="multilevel"/>
    <w:tmpl w:val="D6F62B06"/>
    <w:lvl w:ilvl="0">
      <w:start w:val="30"/>
      <w:numFmt w:val="decimal"/>
      <w:lvlText w:val="%1"/>
      <w:lvlJc w:val="left"/>
      <w:pPr>
        <w:ind w:hanging="960" w:left="960"/>
      </w:pPr>
      <w:rPr>
        <w:rFonts w:hint="default"/>
      </w:rPr>
    </w:lvl>
    <w:lvl w:ilvl="1">
      <w:start w:val="11"/>
      <w:numFmt w:val="decimal"/>
      <w:lvlText w:val="%1.%2"/>
      <w:lvlJc w:val="left"/>
      <w:pPr>
        <w:ind w:hanging="960" w:left="1320"/>
      </w:pPr>
      <w:rPr>
        <w:rFonts w:hint="default"/>
      </w:rPr>
    </w:lvl>
    <w:lvl w:ilvl="2">
      <w:start w:val="2016"/>
      <w:numFmt w:val="decimal"/>
      <w:lvlText w:val="%1.%2.%3"/>
      <w:lvlJc w:val="left"/>
      <w:pPr>
        <w:ind w:hanging="960" w:left="16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960" w:left="20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25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28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36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39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4680"/>
      </w:pPr>
      <w:rPr>
        <w:rFonts w:hint="default"/>
      </w:rPr>
    </w:lvl>
  </w:abstractNum>
  <w:abstractNum w:abstractNumId="12">
    <w:nsid w:val="5DAB3ACC"/>
    <w:multiLevelType w:val="hybridMultilevel"/>
    <w:tmpl w:val="0994DBBA"/>
    <w:lvl w:tplc="4B5C6CD0" w:ilvl="0">
      <w:start w:val="7"/>
      <w:numFmt w:val="bullet"/>
      <w:lvlText w:val="-"/>
      <w:lvlJc w:val="left"/>
      <w:pPr>
        <w:ind w:hanging="360" w:left="4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3">
    <w:nsid w:val="7E211303"/>
    <w:multiLevelType w:val="hybridMultilevel"/>
    <w:tmpl w:val="DFA8E7F6"/>
    <w:lvl w:tplc="7BBE96BA" w:ilvl="0">
      <w:start w:val="540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  <w:b/>
        <w:sz w:val="18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FA35CD6"/>
    <w:multiLevelType w:val="hybridMultilevel"/>
    <w:tmpl w:val="0860CF50"/>
    <w:lvl w:tplc="8E609718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4"/>
  </w:num>
  <w:num w:numId="4">
    <w:abstractNumId w:val="11"/>
  </w:num>
  <w:num w:numId="5">
    <w:abstractNumId w:val="12"/>
  </w:num>
  <w:num w:numId="6">
    <w:abstractNumId w:val="6"/>
  </w:num>
  <w:num w:numId="7">
    <w:abstractNumId w:val="13"/>
  </w:num>
  <w:num w:numId="8">
    <w:abstractNumId w:val="7"/>
  </w:num>
  <w:num w:numId="9">
    <w:abstractNumId w:val="8"/>
  </w:num>
  <w:num w:numId="10">
    <w:abstractNumId w:val="9"/>
  </w:num>
  <w:num w:numId="11">
    <w:abstractNumId w:val="4"/>
  </w:num>
  <w:num w:numId="12">
    <w:abstractNumId w:val="10"/>
  </w:num>
  <w:num w:numId="13">
    <w:abstractNumId w:val="3"/>
  </w:num>
  <w:num w:numId="14">
    <w:abstractNumId w:val="1"/>
  </w:num>
  <w:num w:numId="1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5FAF"/>
    <w:rsid w:val="0000234A"/>
    <w:rsid w:val="00002EA4"/>
    <w:rsid w:val="0001198D"/>
    <w:rsid w:val="00011DA8"/>
    <w:rsid w:val="00012EC4"/>
    <w:rsid w:val="00016975"/>
    <w:rsid w:val="000179DF"/>
    <w:rsid w:val="00021DFF"/>
    <w:rsid w:val="0002413D"/>
    <w:rsid w:val="00032B6E"/>
    <w:rsid w:val="00034320"/>
    <w:rsid w:val="00034827"/>
    <w:rsid w:val="00036630"/>
    <w:rsid w:val="00037164"/>
    <w:rsid w:val="00037991"/>
    <w:rsid w:val="00042271"/>
    <w:rsid w:val="00042670"/>
    <w:rsid w:val="0004726E"/>
    <w:rsid w:val="00052299"/>
    <w:rsid w:val="0005512D"/>
    <w:rsid w:val="00055EE3"/>
    <w:rsid w:val="00056182"/>
    <w:rsid w:val="0005653A"/>
    <w:rsid w:val="00063408"/>
    <w:rsid w:val="00067695"/>
    <w:rsid w:val="00067768"/>
    <w:rsid w:val="00070F0E"/>
    <w:rsid w:val="00072984"/>
    <w:rsid w:val="00075CE1"/>
    <w:rsid w:val="00080807"/>
    <w:rsid w:val="00092800"/>
    <w:rsid w:val="00095734"/>
    <w:rsid w:val="000A002A"/>
    <w:rsid w:val="000A18D7"/>
    <w:rsid w:val="000A3561"/>
    <w:rsid w:val="000B379A"/>
    <w:rsid w:val="000C2D2E"/>
    <w:rsid w:val="000C2EBB"/>
    <w:rsid w:val="000C4385"/>
    <w:rsid w:val="000D2709"/>
    <w:rsid w:val="000D563E"/>
    <w:rsid w:val="000D78E9"/>
    <w:rsid w:val="000E153B"/>
    <w:rsid w:val="000E468E"/>
    <w:rsid w:val="000E4CCC"/>
    <w:rsid w:val="000E4ED5"/>
    <w:rsid w:val="000E544E"/>
    <w:rsid w:val="000E5DFA"/>
    <w:rsid w:val="000E5F70"/>
    <w:rsid w:val="000F5DFD"/>
    <w:rsid w:val="00103E2F"/>
    <w:rsid w:val="00107F48"/>
    <w:rsid w:val="00107F78"/>
    <w:rsid w:val="0011020F"/>
    <w:rsid w:val="00110EF6"/>
    <w:rsid w:val="00112C2B"/>
    <w:rsid w:val="00117EC9"/>
    <w:rsid w:val="00122F64"/>
    <w:rsid w:val="00126722"/>
    <w:rsid w:val="00135300"/>
    <w:rsid w:val="0013624D"/>
    <w:rsid w:val="001365EA"/>
    <w:rsid w:val="0013700E"/>
    <w:rsid w:val="00137450"/>
    <w:rsid w:val="00137DD2"/>
    <w:rsid w:val="00140F05"/>
    <w:rsid w:val="0014369E"/>
    <w:rsid w:val="00143FF6"/>
    <w:rsid w:val="00152929"/>
    <w:rsid w:val="001568B2"/>
    <w:rsid w:val="001628DF"/>
    <w:rsid w:val="0016438D"/>
    <w:rsid w:val="00167A4F"/>
    <w:rsid w:val="00170E02"/>
    <w:rsid w:val="001728B3"/>
    <w:rsid w:val="00176F30"/>
    <w:rsid w:val="001801DF"/>
    <w:rsid w:val="0018133B"/>
    <w:rsid w:val="00183993"/>
    <w:rsid w:val="00185794"/>
    <w:rsid w:val="0018632B"/>
    <w:rsid w:val="00190F75"/>
    <w:rsid w:val="001A086B"/>
    <w:rsid w:val="001A11C1"/>
    <w:rsid w:val="001A4F0D"/>
    <w:rsid w:val="001A5364"/>
    <w:rsid w:val="001A5CCB"/>
    <w:rsid w:val="001B362A"/>
    <w:rsid w:val="001B408C"/>
    <w:rsid w:val="001B4AEA"/>
    <w:rsid w:val="001B5616"/>
    <w:rsid w:val="001B5CEC"/>
    <w:rsid w:val="001B5E49"/>
    <w:rsid w:val="001C17D0"/>
    <w:rsid w:val="001C2599"/>
    <w:rsid w:val="001C4502"/>
    <w:rsid w:val="001C482C"/>
    <w:rsid w:val="001C767E"/>
    <w:rsid w:val="001C7C9A"/>
    <w:rsid w:val="001D2F3E"/>
    <w:rsid w:val="001D3C79"/>
    <w:rsid w:val="001D4990"/>
    <w:rsid w:val="001D4C65"/>
    <w:rsid w:val="001D7628"/>
    <w:rsid w:val="001E2262"/>
    <w:rsid w:val="001F2DB3"/>
    <w:rsid w:val="001F37A9"/>
    <w:rsid w:val="001F40AF"/>
    <w:rsid w:val="001F4956"/>
    <w:rsid w:val="001F6706"/>
    <w:rsid w:val="0020137E"/>
    <w:rsid w:val="002033B4"/>
    <w:rsid w:val="00204510"/>
    <w:rsid w:val="00206AEC"/>
    <w:rsid w:val="00212E93"/>
    <w:rsid w:val="0021499F"/>
    <w:rsid w:val="00226D03"/>
    <w:rsid w:val="00231F43"/>
    <w:rsid w:val="0023480D"/>
    <w:rsid w:val="00235CD4"/>
    <w:rsid w:val="002404E3"/>
    <w:rsid w:val="00241212"/>
    <w:rsid w:val="0024152C"/>
    <w:rsid w:val="00241E26"/>
    <w:rsid w:val="00250827"/>
    <w:rsid w:val="002528BA"/>
    <w:rsid w:val="002543ED"/>
    <w:rsid w:val="00254EBA"/>
    <w:rsid w:val="00255346"/>
    <w:rsid w:val="00255B55"/>
    <w:rsid w:val="00257DF2"/>
    <w:rsid w:val="00264C4F"/>
    <w:rsid w:val="00265683"/>
    <w:rsid w:val="00265E92"/>
    <w:rsid w:val="0027043F"/>
    <w:rsid w:val="002706A9"/>
    <w:rsid w:val="00272BFF"/>
    <w:rsid w:val="00281884"/>
    <w:rsid w:val="0028560D"/>
    <w:rsid w:val="00285842"/>
    <w:rsid w:val="00293122"/>
    <w:rsid w:val="00294C2F"/>
    <w:rsid w:val="00294F0D"/>
    <w:rsid w:val="00295BED"/>
    <w:rsid w:val="002962BE"/>
    <w:rsid w:val="00296B14"/>
    <w:rsid w:val="00296B87"/>
    <w:rsid w:val="002A2BB7"/>
    <w:rsid w:val="002A3ABE"/>
    <w:rsid w:val="002A3DA7"/>
    <w:rsid w:val="002A4696"/>
    <w:rsid w:val="002A6102"/>
    <w:rsid w:val="002B1C03"/>
    <w:rsid w:val="002B2E4A"/>
    <w:rsid w:val="002B2EF5"/>
    <w:rsid w:val="002B534F"/>
    <w:rsid w:val="002B7BB3"/>
    <w:rsid w:val="002C0BE7"/>
    <w:rsid w:val="002C4A59"/>
    <w:rsid w:val="002C7AFF"/>
    <w:rsid w:val="002D652B"/>
    <w:rsid w:val="002D7D7F"/>
    <w:rsid w:val="002E0372"/>
    <w:rsid w:val="002E2052"/>
    <w:rsid w:val="002E4F32"/>
    <w:rsid w:val="002E61F9"/>
    <w:rsid w:val="002E6907"/>
    <w:rsid w:val="002E713D"/>
    <w:rsid w:val="002E756A"/>
    <w:rsid w:val="002F27E6"/>
    <w:rsid w:val="002F5951"/>
    <w:rsid w:val="00302A93"/>
    <w:rsid w:val="003076B5"/>
    <w:rsid w:val="003111EF"/>
    <w:rsid w:val="00314040"/>
    <w:rsid w:val="00321756"/>
    <w:rsid w:val="003326F4"/>
    <w:rsid w:val="00332D87"/>
    <w:rsid w:val="003378B6"/>
    <w:rsid w:val="00343EEC"/>
    <w:rsid w:val="00344A07"/>
    <w:rsid w:val="00345188"/>
    <w:rsid w:val="003452ED"/>
    <w:rsid w:val="00346B86"/>
    <w:rsid w:val="003474A1"/>
    <w:rsid w:val="00347789"/>
    <w:rsid w:val="00347CCB"/>
    <w:rsid w:val="00350387"/>
    <w:rsid w:val="0035149E"/>
    <w:rsid w:val="003533EC"/>
    <w:rsid w:val="00360815"/>
    <w:rsid w:val="0036194A"/>
    <w:rsid w:val="00367141"/>
    <w:rsid w:val="00372C66"/>
    <w:rsid w:val="00372E38"/>
    <w:rsid w:val="0037509C"/>
    <w:rsid w:val="00384578"/>
    <w:rsid w:val="00385CF4"/>
    <w:rsid w:val="00385DAC"/>
    <w:rsid w:val="003863E5"/>
    <w:rsid w:val="00387D1F"/>
    <w:rsid w:val="0039712C"/>
    <w:rsid w:val="0039742C"/>
    <w:rsid w:val="003A1448"/>
    <w:rsid w:val="003A4B12"/>
    <w:rsid w:val="003A4C85"/>
    <w:rsid w:val="003A52F6"/>
    <w:rsid w:val="003A5710"/>
    <w:rsid w:val="003A78BE"/>
    <w:rsid w:val="003B4279"/>
    <w:rsid w:val="003B4E64"/>
    <w:rsid w:val="003B75BC"/>
    <w:rsid w:val="003C049A"/>
    <w:rsid w:val="003C1663"/>
    <w:rsid w:val="003D2A57"/>
    <w:rsid w:val="003E2136"/>
    <w:rsid w:val="003E3E8E"/>
    <w:rsid w:val="003E57EC"/>
    <w:rsid w:val="003E7898"/>
    <w:rsid w:val="003F1F18"/>
    <w:rsid w:val="003F2C49"/>
    <w:rsid w:val="003F37A8"/>
    <w:rsid w:val="003F68B7"/>
    <w:rsid w:val="0040035B"/>
    <w:rsid w:val="004021E2"/>
    <w:rsid w:val="00405995"/>
    <w:rsid w:val="00407CCC"/>
    <w:rsid w:val="00410639"/>
    <w:rsid w:val="00412A1E"/>
    <w:rsid w:val="00413891"/>
    <w:rsid w:val="00430986"/>
    <w:rsid w:val="00432326"/>
    <w:rsid w:val="00434112"/>
    <w:rsid w:val="004351EF"/>
    <w:rsid w:val="0044214F"/>
    <w:rsid w:val="00442F42"/>
    <w:rsid w:val="00452159"/>
    <w:rsid w:val="004533B0"/>
    <w:rsid w:val="00457239"/>
    <w:rsid w:val="00460B69"/>
    <w:rsid w:val="0046322D"/>
    <w:rsid w:val="00470D5A"/>
    <w:rsid w:val="00472772"/>
    <w:rsid w:val="00473512"/>
    <w:rsid w:val="00473F39"/>
    <w:rsid w:val="00477E83"/>
    <w:rsid w:val="0048460E"/>
    <w:rsid w:val="0048518D"/>
    <w:rsid w:val="0049040F"/>
    <w:rsid w:val="00491498"/>
    <w:rsid w:val="0049175D"/>
    <w:rsid w:val="00493243"/>
    <w:rsid w:val="0049419B"/>
    <w:rsid w:val="00494FAF"/>
    <w:rsid w:val="0049500E"/>
    <w:rsid w:val="00495366"/>
    <w:rsid w:val="00495500"/>
    <w:rsid w:val="00496313"/>
    <w:rsid w:val="004A0C3A"/>
    <w:rsid w:val="004B4230"/>
    <w:rsid w:val="004B7035"/>
    <w:rsid w:val="004B71BD"/>
    <w:rsid w:val="004B7BF6"/>
    <w:rsid w:val="004C006D"/>
    <w:rsid w:val="004C1B1B"/>
    <w:rsid w:val="004C2686"/>
    <w:rsid w:val="004C7B76"/>
    <w:rsid w:val="004D2380"/>
    <w:rsid w:val="004D3D56"/>
    <w:rsid w:val="004E023C"/>
    <w:rsid w:val="004E3073"/>
    <w:rsid w:val="004F0CF1"/>
    <w:rsid w:val="004F15A5"/>
    <w:rsid w:val="004F236C"/>
    <w:rsid w:val="005000CC"/>
    <w:rsid w:val="00502CF4"/>
    <w:rsid w:val="005207D7"/>
    <w:rsid w:val="00520814"/>
    <w:rsid w:val="005302E7"/>
    <w:rsid w:val="005330E8"/>
    <w:rsid w:val="00536417"/>
    <w:rsid w:val="00536E52"/>
    <w:rsid w:val="00540326"/>
    <w:rsid w:val="0054083B"/>
    <w:rsid w:val="0054702B"/>
    <w:rsid w:val="00547750"/>
    <w:rsid w:val="005518F0"/>
    <w:rsid w:val="0055371E"/>
    <w:rsid w:val="005579FE"/>
    <w:rsid w:val="00560AC3"/>
    <w:rsid w:val="00563E05"/>
    <w:rsid w:val="005675BF"/>
    <w:rsid w:val="0057407F"/>
    <w:rsid w:val="00574A6C"/>
    <w:rsid w:val="00575190"/>
    <w:rsid w:val="00576B34"/>
    <w:rsid w:val="00582AF2"/>
    <w:rsid w:val="00582DE1"/>
    <w:rsid w:val="00584C4B"/>
    <w:rsid w:val="00585165"/>
    <w:rsid w:val="005911B3"/>
    <w:rsid w:val="005932A3"/>
    <w:rsid w:val="00597465"/>
    <w:rsid w:val="005A62B1"/>
    <w:rsid w:val="005B0AD2"/>
    <w:rsid w:val="005B123B"/>
    <w:rsid w:val="005B2E7C"/>
    <w:rsid w:val="005B30BA"/>
    <w:rsid w:val="005B30C7"/>
    <w:rsid w:val="005C0D67"/>
    <w:rsid w:val="005C1B18"/>
    <w:rsid w:val="005C45E8"/>
    <w:rsid w:val="005C5037"/>
    <w:rsid w:val="005C6003"/>
    <w:rsid w:val="005C6508"/>
    <w:rsid w:val="005D0A75"/>
    <w:rsid w:val="005D2078"/>
    <w:rsid w:val="005D31FE"/>
    <w:rsid w:val="005D3DBF"/>
    <w:rsid w:val="005D58CF"/>
    <w:rsid w:val="005E2B3D"/>
    <w:rsid w:val="005E4289"/>
    <w:rsid w:val="005E6C06"/>
    <w:rsid w:val="005F523F"/>
    <w:rsid w:val="005F6872"/>
    <w:rsid w:val="005F71E4"/>
    <w:rsid w:val="006011D8"/>
    <w:rsid w:val="0060304F"/>
    <w:rsid w:val="00604C0A"/>
    <w:rsid w:val="00617985"/>
    <w:rsid w:val="00617C9F"/>
    <w:rsid w:val="006209B0"/>
    <w:rsid w:val="00623951"/>
    <w:rsid w:val="00624B83"/>
    <w:rsid w:val="00631686"/>
    <w:rsid w:val="00635DF2"/>
    <w:rsid w:val="00646B55"/>
    <w:rsid w:val="00646DB1"/>
    <w:rsid w:val="0064796F"/>
    <w:rsid w:val="006515B2"/>
    <w:rsid w:val="00654D33"/>
    <w:rsid w:val="00661770"/>
    <w:rsid w:val="00663026"/>
    <w:rsid w:val="0067016F"/>
    <w:rsid w:val="00670894"/>
    <w:rsid w:val="00671464"/>
    <w:rsid w:val="00673DCD"/>
    <w:rsid w:val="006754E4"/>
    <w:rsid w:val="006927C3"/>
    <w:rsid w:val="006934F2"/>
    <w:rsid w:val="00694456"/>
    <w:rsid w:val="0069646C"/>
    <w:rsid w:val="0069712B"/>
    <w:rsid w:val="006A2772"/>
    <w:rsid w:val="006A5B8C"/>
    <w:rsid w:val="006A5B95"/>
    <w:rsid w:val="006B0F55"/>
    <w:rsid w:val="006B57C9"/>
    <w:rsid w:val="006B5D59"/>
    <w:rsid w:val="006B618D"/>
    <w:rsid w:val="006B6F7A"/>
    <w:rsid w:val="006B7798"/>
    <w:rsid w:val="006B7F67"/>
    <w:rsid w:val="006C019F"/>
    <w:rsid w:val="006C5DDD"/>
    <w:rsid w:val="006D1777"/>
    <w:rsid w:val="006D2DA6"/>
    <w:rsid w:val="006D69EA"/>
    <w:rsid w:val="006D7413"/>
    <w:rsid w:val="006D7516"/>
    <w:rsid w:val="006D7E3A"/>
    <w:rsid w:val="006E0B02"/>
    <w:rsid w:val="006E1891"/>
    <w:rsid w:val="006E2101"/>
    <w:rsid w:val="006E2287"/>
    <w:rsid w:val="006E335D"/>
    <w:rsid w:val="006F0E6F"/>
    <w:rsid w:val="006F37FE"/>
    <w:rsid w:val="007002B2"/>
    <w:rsid w:val="007024CA"/>
    <w:rsid w:val="00702AB2"/>
    <w:rsid w:val="00715C21"/>
    <w:rsid w:val="00715D27"/>
    <w:rsid w:val="0071702D"/>
    <w:rsid w:val="00721CF8"/>
    <w:rsid w:val="00721D1C"/>
    <w:rsid w:val="007223BC"/>
    <w:rsid w:val="00723811"/>
    <w:rsid w:val="00727245"/>
    <w:rsid w:val="0073221C"/>
    <w:rsid w:val="00732915"/>
    <w:rsid w:val="00732EDB"/>
    <w:rsid w:val="007375C8"/>
    <w:rsid w:val="0074237B"/>
    <w:rsid w:val="00746493"/>
    <w:rsid w:val="00752AC2"/>
    <w:rsid w:val="007542F4"/>
    <w:rsid w:val="0075634F"/>
    <w:rsid w:val="0075693A"/>
    <w:rsid w:val="00760BE0"/>
    <w:rsid w:val="00761971"/>
    <w:rsid w:val="00764511"/>
    <w:rsid w:val="00765D1E"/>
    <w:rsid w:val="007663B8"/>
    <w:rsid w:val="007668E3"/>
    <w:rsid w:val="00767EBA"/>
    <w:rsid w:val="00772370"/>
    <w:rsid w:val="00773199"/>
    <w:rsid w:val="00777841"/>
    <w:rsid w:val="00785F28"/>
    <w:rsid w:val="00790DE5"/>
    <w:rsid w:val="00790FB5"/>
    <w:rsid w:val="00791E20"/>
    <w:rsid w:val="00794F3A"/>
    <w:rsid w:val="00797337"/>
    <w:rsid w:val="0079794B"/>
    <w:rsid w:val="007A094E"/>
    <w:rsid w:val="007A1036"/>
    <w:rsid w:val="007A2F9B"/>
    <w:rsid w:val="007A7F95"/>
    <w:rsid w:val="007B1631"/>
    <w:rsid w:val="007B3857"/>
    <w:rsid w:val="007B5493"/>
    <w:rsid w:val="007B59E2"/>
    <w:rsid w:val="007C0841"/>
    <w:rsid w:val="007C259F"/>
    <w:rsid w:val="007D1F2B"/>
    <w:rsid w:val="007D2540"/>
    <w:rsid w:val="007D336A"/>
    <w:rsid w:val="007D5847"/>
    <w:rsid w:val="007D6CD6"/>
    <w:rsid w:val="007D7E4C"/>
    <w:rsid w:val="007E5D7F"/>
    <w:rsid w:val="007E6298"/>
    <w:rsid w:val="007E6C97"/>
    <w:rsid w:val="007F3D1A"/>
    <w:rsid w:val="007F5EBC"/>
    <w:rsid w:val="007F7941"/>
    <w:rsid w:val="00800B87"/>
    <w:rsid w:val="0080264E"/>
    <w:rsid w:val="0080685A"/>
    <w:rsid w:val="00807280"/>
    <w:rsid w:val="008108F5"/>
    <w:rsid w:val="00811387"/>
    <w:rsid w:val="00815E66"/>
    <w:rsid w:val="0082294C"/>
    <w:rsid w:val="008232EC"/>
    <w:rsid w:val="00823518"/>
    <w:rsid w:val="00826B9D"/>
    <w:rsid w:val="008271E7"/>
    <w:rsid w:val="00827BF9"/>
    <w:rsid w:val="008318EC"/>
    <w:rsid w:val="00833582"/>
    <w:rsid w:val="00836042"/>
    <w:rsid w:val="0083766F"/>
    <w:rsid w:val="008423E0"/>
    <w:rsid w:val="00842D8D"/>
    <w:rsid w:val="00843E43"/>
    <w:rsid w:val="00846A6C"/>
    <w:rsid w:val="00847751"/>
    <w:rsid w:val="0085123D"/>
    <w:rsid w:val="008529C9"/>
    <w:rsid w:val="00854246"/>
    <w:rsid w:val="00854E43"/>
    <w:rsid w:val="00855CAD"/>
    <w:rsid w:val="00860694"/>
    <w:rsid w:val="00861818"/>
    <w:rsid w:val="00861E9D"/>
    <w:rsid w:val="00865837"/>
    <w:rsid w:val="0087028B"/>
    <w:rsid w:val="008712C9"/>
    <w:rsid w:val="00874AC2"/>
    <w:rsid w:val="00875FAF"/>
    <w:rsid w:val="00876B54"/>
    <w:rsid w:val="008823F4"/>
    <w:rsid w:val="008843AA"/>
    <w:rsid w:val="00884DF7"/>
    <w:rsid w:val="008865E8"/>
    <w:rsid w:val="00887BF1"/>
    <w:rsid w:val="00887C92"/>
    <w:rsid w:val="008914E8"/>
    <w:rsid w:val="008916B4"/>
    <w:rsid w:val="00891BD0"/>
    <w:rsid w:val="00892891"/>
    <w:rsid w:val="00892CD3"/>
    <w:rsid w:val="00893DAC"/>
    <w:rsid w:val="00894DE2"/>
    <w:rsid w:val="008A4FA1"/>
    <w:rsid w:val="008A7D55"/>
    <w:rsid w:val="008B1912"/>
    <w:rsid w:val="008B4AF2"/>
    <w:rsid w:val="008C3B4F"/>
    <w:rsid w:val="008D0184"/>
    <w:rsid w:val="008D0FD8"/>
    <w:rsid w:val="008D2E4D"/>
    <w:rsid w:val="008E07F6"/>
    <w:rsid w:val="008E154F"/>
    <w:rsid w:val="008E17E7"/>
    <w:rsid w:val="008E1890"/>
    <w:rsid w:val="008E45E6"/>
    <w:rsid w:val="008E528C"/>
    <w:rsid w:val="008F555F"/>
    <w:rsid w:val="008F56A6"/>
    <w:rsid w:val="008F5E49"/>
    <w:rsid w:val="00904D9D"/>
    <w:rsid w:val="00907161"/>
    <w:rsid w:val="00910F6C"/>
    <w:rsid w:val="009125E1"/>
    <w:rsid w:val="00914FF2"/>
    <w:rsid w:val="009158F1"/>
    <w:rsid w:val="009165AA"/>
    <w:rsid w:val="009172DB"/>
    <w:rsid w:val="00921B6B"/>
    <w:rsid w:val="00921D3F"/>
    <w:rsid w:val="00925C83"/>
    <w:rsid w:val="00930E48"/>
    <w:rsid w:val="00934185"/>
    <w:rsid w:val="00934D41"/>
    <w:rsid w:val="00935E3A"/>
    <w:rsid w:val="009403DB"/>
    <w:rsid w:val="0094046B"/>
    <w:rsid w:val="00940AE4"/>
    <w:rsid w:val="00940DA0"/>
    <w:rsid w:val="00941040"/>
    <w:rsid w:val="009412CE"/>
    <w:rsid w:val="009455F5"/>
    <w:rsid w:val="009563B4"/>
    <w:rsid w:val="00957A10"/>
    <w:rsid w:val="00965C41"/>
    <w:rsid w:val="00970C0A"/>
    <w:rsid w:val="009721D7"/>
    <w:rsid w:val="00973E90"/>
    <w:rsid w:val="009759FF"/>
    <w:rsid w:val="00975C33"/>
    <w:rsid w:val="00980DE1"/>
    <w:rsid w:val="009826CA"/>
    <w:rsid w:val="00982953"/>
    <w:rsid w:val="0098318E"/>
    <w:rsid w:val="009864C7"/>
    <w:rsid w:val="00986756"/>
    <w:rsid w:val="00990AAE"/>
    <w:rsid w:val="00992E73"/>
    <w:rsid w:val="00994041"/>
    <w:rsid w:val="0099584E"/>
    <w:rsid w:val="00995E18"/>
    <w:rsid w:val="009A4BBE"/>
    <w:rsid w:val="009A4FC9"/>
    <w:rsid w:val="009A5FB2"/>
    <w:rsid w:val="009B0160"/>
    <w:rsid w:val="009B3CF5"/>
    <w:rsid w:val="009B562A"/>
    <w:rsid w:val="009B76CC"/>
    <w:rsid w:val="009B7812"/>
    <w:rsid w:val="009C05A2"/>
    <w:rsid w:val="009C166D"/>
    <w:rsid w:val="009C18BF"/>
    <w:rsid w:val="009C3A10"/>
    <w:rsid w:val="009C3DAD"/>
    <w:rsid w:val="009C465C"/>
    <w:rsid w:val="009C4EA6"/>
    <w:rsid w:val="009D0774"/>
    <w:rsid w:val="009D0C22"/>
    <w:rsid w:val="009D138F"/>
    <w:rsid w:val="009E0E97"/>
    <w:rsid w:val="009E526F"/>
    <w:rsid w:val="009E5959"/>
    <w:rsid w:val="009E5C92"/>
    <w:rsid w:val="009E64DB"/>
    <w:rsid w:val="009E7D6F"/>
    <w:rsid w:val="009F2C61"/>
    <w:rsid w:val="009F2EB1"/>
    <w:rsid w:val="009F32E8"/>
    <w:rsid w:val="009F5E13"/>
    <w:rsid w:val="009F622C"/>
    <w:rsid w:val="00A00140"/>
    <w:rsid w:val="00A0017D"/>
    <w:rsid w:val="00A004B1"/>
    <w:rsid w:val="00A11A1E"/>
    <w:rsid w:val="00A14678"/>
    <w:rsid w:val="00A251C8"/>
    <w:rsid w:val="00A25C5B"/>
    <w:rsid w:val="00A35305"/>
    <w:rsid w:val="00A355F2"/>
    <w:rsid w:val="00A36E3C"/>
    <w:rsid w:val="00A37F2F"/>
    <w:rsid w:val="00A42D7D"/>
    <w:rsid w:val="00A4415E"/>
    <w:rsid w:val="00A46ABB"/>
    <w:rsid w:val="00A46C9B"/>
    <w:rsid w:val="00A50027"/>
    <w:rsid w:val="00A509C8"/>
    <w:rsid w:val="00A51684"/>
    <w:rsid w:val="00A52EE7"/>
    <w:rsid w:val="00A53611"/>
    <w:rsid w:val="00A53DA9"/>
    <w:rsid w:val="00A563E5"/>
    <w:rsid w:val="00A56583"/>
    <w:rsid w:val="00A56F63"/>
    <w:rsid w:val="00A577B1"/>
    <w:rsid w:val="00A640E0"/>
    <w:rsid w:val="00A64199"/>
    <w:rsid w:val="00A7480B"/>
    <w:rsid w:val="00A76691"/>
    <w:rsid w:val="00A7762C"/>
    <w:rsid w:val="00A807DB"/>
    <w:rsid w:val="00A83331"/>
    <w:rsid w:val="00A833FF"/>
    <w:rsid w:val="00A85891"/>
    <w:rsid w:val="00A85DF3"/>
    <w:rsid w:val="00A87799"/>
    <w:rsid w:val="00A904A9"/>
    <w:rsid w:val="00A9058A"/>
    <w:rsid w:val="00A95FB7"/>
    <w:rsid w:val="00A96E5D"/>
    <w:rsid w:val="00A97572"/>
    <w:rsid w:val="00AA4EC8"/>
    <w:rsid w:val="00AA7A6F"/>
    <w:rsid w:val="00AB052E"/>
    <w:rsid w:val="00AB0F43"/>
    <w:rsid w:val="00AB4C86"/>
    <w:rsid w:val="00AB4FDF"/>
    <w:rsid w:val="00AC1773"/>
    <w:rsid w:val="00AC20C0"/>
    <w:rsid w:val="00AC45F6"/>
    <w:rsid w:val="00AC6176"/>
    <w:rsid w:val="00AC65BE"/>
    <w:rsid w:val="00AC6C45"/>
    <w:rsid w:val="00AD160D"/>
    <w:rsid w:val="00AD1C0B"/>
    <w:rsid w:val="00AD290A"/>
    <w:rsid w:val="00AD31FB"/>
    <w:rsid w:val="00AD5E11"/>
    <w:rsid w:val="00AD7171"/>
    <w:rsid w:val="00AD7AF9"/>
    <w:rsid w:val="00AE1FC7"/>
    <w:rsid w:val="00AE4A7E"/>
    <w:rsid w:val="00AE6E13"/>
    <w:rsid w:val="00AE7FD6"/>
    <w:rsid w:val="00AF09CD"/>
    <w:rsid w:val="00AF156F"/>
    <w:rsid w:val="00AF2C04"/>
    <w:rsid w:val="00AF333F"/>
    <w:rsid w:val="00AF5E24"/>
    <w:rsid w:val="00AF75FD"/>
    <w:rsid w:val="00B004B8"/>
    <w:rsid w:val="00B10AB9"/>
    <w:rsid w:val="00B122E8"/>
    <w:rsid w:val="00B1469A"/>
    <w:rsid w:val="00B16C18"/>
    <w:rsid w:val="00B16D86"/>
    <w:rsid w:val="00B2145F"/>
    <w:rsid w:val="00B22FB2"/>
    <w:rsid w:val="00B276C9"/>
    <w:rsid w:val="00B32531"/>
    <w:rsid w:val="00B33966"/>
    <w:rsid w:val="00B35B68"/>
    <w:rsid w:val="00B36D88"/>
    <w:rsid w:val="00B414C8"/>
    <w:rsid w:val="00B443A8"/>
    <w:rsid w:val="00B44AC6"/>
    <w:rsid w:val="00B45226"/>
    <w:rsid w:val="00B60EE7"/>
    <w:rsid w:val="00B65948"/>
    <w:rsid w:val="00B66073"/>
    <w:rsid w:val="00B66D46"/>
    <w:rsid w:val="00B723D3"/>
    <w:rsid w:val="00B75E87"/>
    <w:rsid w:val="00B7683A"/>
    <w:rsid w:val="00B7722D"/>
    <w:rsid w:val="00B77B5C"/>
    <w:rsid w:val="00B80B77"/>
    <w:rsid w:val="00B80E88"/>
    <w:rsid w:val="00B83F8A"/>
    <w:rsid w:val="00B8458B"/>
    <w:rsid w:val="00B87D3F"/>
    <w:rsid w:val="00B91D65"/>
    <w:rsid w:val="00B9504D"/>
    <w:rsid w:val="00BA0577"/>
    <w:rsid w:val="00BA125E"/>
    <w:rsid w:val="00BA2573"/>
    <w:rsid w:val="00BA5909"/>
    <w:rsid w:val="00BA6E12"/>
    <w:rsid w:val="00BB24D4"/>
    <w:rsid w:val="00BB60D2"/>
    <w:rsid w:val="00BC1E48"/>
    <w:rsid w:val="00BC2E6A"/>
    <w:rsid w:val="00BD1C48"/>
    <w:rsid w:val="00BD3750"/>
    <w:rsid w:val="00BD4307"/>
    <w:rsid w:val="00BD4594"/>
    <w:rsid w:val="00BD4E4C"/>
    <w:rsid w:val="00BD5E49"/>
    <w:rsid w:val="00BD7561"/>
    <w:rsid w:val="00BE0FE8"/>
    <w:rsid w:val="00BE1D8D"/>
    <w:rsid w:val="00BE7EBC"/>
    <w:rsid w:val="00BF0BCE"/>
    <w:rsid w:val="00BF6922"/>
    <w:rsid w:val="00BF6AE2"/>
    <w:rsid w:val="00BF7A74"/>
    <w:rsid w:val="00C03B20"/>
    <w:rsid w:val="00C126A1"/>
    <w:rsid w:val="00C147A7"/>
    <w:rsid w:val="00C15995"/>
    <w:rsid w:val="00C206E7"/>
    <w:rsid w:val="00C20E87"/>
    <w:rsid w:val="00C3154F"/>
    <w:rsid w:val="00C31F9F"/>
    <w:rsid w:val="00C33264"/>
    <w:rsid w:val="00C33E96"/>
    <w:rsid w:val="00C347F9"/>
    <w:rsid w:val="00C3599F"/>
    <w:rsid w:val="00C37A78"/>
    <w:rsid w:val="00C44D48"/>
    <w:rsid w:val="00C461FA"/>
    <w:rsid w:val="00C46895"/>
    <w:rsid w:val="00C46901"/>
    <w:rsid w:val="00C50CCB"/>
    <w:rsid w:val="00C53CA1"/>
    <w:rsid w:val="00C557BA"/>
    <w:rsid w:val="00C57965"/>
    <w:rsid w:val="00C603DE"/>
    <w:rsid w:val="00C63B8D"/>
    <w:rsid w:val="00C65157"/>
    <w:rsid w:val="00C70531"/>
    <w:rsid w:val="00C74268"/>
    <w:rsid w:val="00C74348"/>
    <w:rsid w:val="00C74749"/>
    <w:rsid w:val="00C74947"/>
    <w:rsid w:val="00C75329"/>
    <w:rsid w:val="00C7673D"/>
    <w:rsid w:val="00C77607"/>
    <w:rsid w:val="00C80E16"/>
    <w:rsid w:val="00C82872"/>
    <w:rsid w:val="00C8444F"/>
    <w:rsid w:val="00C866EE"/>
    <w:rsid w:val="00C91129"/>
    <w:rsid w:val="00C9129A"/>
    <w:rsid w:val="00C92212"/>
    <w:rsid w:val="00C957CD"/>
    <w:rsid w:val="00C9590D"/>
    <w:rsid w:val="00CA1C75"/>
    <w:rsid w:val="00CA2413"/>
    <w:rsid w:val="00CA5F0C"/>
    <w:rsid w:val="00CA63AB"/>
    <w:rsid w:val="00CB0B19"/>
    <w:rsid w:val="00CB1D4A"/>
    <w:rsid w:val="00CB6ABD"/>
    <w:rsid w:val="00CB6BB9"/>
    <w:rsid w:val="00CC1BF4"/>
    <w:rsid w:val="00CC2ACC"/>
    <w:rsid w:val="00CD2209"/>
    <w:rsid w:val="00CD27CE"/>
    <w:rsid w:val="00CD2EDD"/>
    <w:rsid w:val="00CD3F6F"/>
    <w:rsid w:val="00CD7309"/>
    <w:rsid w:val="00CE1E4A"/>
    <w:rsid w:val="00CE43C7"/>
    <w:rsid w:val="00CE49DE"/>
    <w:rsid w:val="00CF08DB"/>
    <w:rsid w:val="00CF4751"/>
    <w:rsid w:val="00CF5596"/>
    <w:rsid w:val="00D01DFF"/>
    <w:rsid w:val="00D0703A"/>
    <w:rsid w:val="00D07353"/>
    <w:rsid w:val="00D07443"/>
    <w:rsid w:val="00D110BB"/>
    <w:rsid w:val="00D125FD"/>
    <w:rsid w:val="00D173C9"/>
    <w:rsid w:val="00D20EDC"/>
    <w:rsid w:val="00D21026"/>
    <w:rsid w:val="00D214A4"/>
    <w:rsid w:val="00D2554A"/>
    <w:rsid w:val="00D2687A"/>
    <w:rsid w:val="00D26FFE"/>
    <w:rsid w:val="00D31B86"/>
    <w:rsid w:val="00D32C7A"/>
    <w:rsid w:val="00D3380D"/>
    <w:rsid w:val="00D34331"/>
    <w:rsid w:val="00D40132"/>
    <w:rsid w:val="00D40EAC"/>
    <w:rsid w:val="00D4356D"/>
    <w:rsid w:val="00D4362E"/>
    <w:rsid w:val="00D4430D"/>
    <w:rsid w:val="00D47041"/>
    <w:rsid w:val="00D50EC7"/>
    <w:rsid w:val="00D54876"/>
    <w:rsid w:val="00D551D4"/>
    <w:rsid w:val="00D57D28"/>
    <w:rsid w:val="00D60085"/>
    <w:rsid w:val="00D64998"/>
    <w:rsid w:val="00D73815"/>
    <w:rsid w:val="00D741BE"/>
    <w:rsid w:val="00D75724"/>
    <w:rsid w:val="00D81315"/>
    <w:rsid w:val="00D8145C"/>
    <w:rsid w:val="00D819F5"/>
    <w:rsid w:val="00D9314B"/>
    <w:rsid w:val="00D939F5"/>
    <w:rsid w:val="00D9402B"/>
    <w:rsid w:val="00D957E6"/>
    <w:rsid w:val="00D95D34"/>
    <w:rsid w:val="00DA06F6"/>
    <w:rsid w:val="00DA0CE0"/>
    <w:rsid w:val="00DA1CC4"/>
    <w:rsid w:val="00DA3DC4"/>
    <w:rsid w:val="00DA688B"/>
    <w:rsid w:val="00DA7AE0"/>
    <w:rsid w:val="00DB1002"/>
    <w:rsid w:val="00DB4E66"/>
    <w:rsid w:val="00DB6BD2"/>
    <w:rsid w:val="00DB78FA"/>
    <w:rsid w:val="00DB7CE2"/>
    <w:rsid w:val="00DC2D71"/>
    <w:rsid w:val="00DC2EA9"/>
    <w:rsid w:val="00DD1A9F"/>
    <w:rsid w:val="00DD563E"/>
    <w:rsid w:val="00DD646A"/>
    <w:rsid w:val="00DD7D03"/>
    <w:rsid w:val="00DE0788"/>
    <w:rsid w:val="00DE1FB3"/>
    <w:rsid w:val="00DE27E9"/>
    <w:rsid w:val="00DF4F0D"/>
    <w:rsid w:val="00E05979"/>
    <w:rsid w:val="00E0776A"/>
    <w:rsid w:val="00E12956"/>
    <w:rsid w:val="00E15B08"/>
    <w:rsid w:val="00E16296"/>
    <w:rsid w:val="00E16E9E"/>
    <w:rsid w:val="00E17722"/>
    <w:rsid w:val="00E20DE4"/>
    <w:rsid w:val="00E2390B"/>
    <w:rsid w:val="00E23937"/>
    <w:rsid w:val="00E244C1"/>
    <w:rsid w:val="00E25213"/>
    <w:rsid w:val="00E26D48"/>
    <w:rsid w:val="00E30691"/>
    <w:rsid w:val="00E31C70"/>
    <w:rsid w:val="00E412D5"/>
    <w:rsid w:val="00E43BD8"/>
    <w:rsid w:val="00E50B9E"/>
    <w:rsid w:val="00E54651"/>
    <w:rsid w:val="00E5510E"/>
    <w:rsid w:val="00E604FB"/>
    <w:rsid w:val="00E60E6A"/>
    <w:rsid w:val="00E62C19"/>
    <w:rsid w:val="00E722FD"/>
    <w:rsid w:val="00E75071"/>
    <w:rsid w:val="00E77419"/>
    <w:rsid w:val="00E84C6D"/>
    <w:rsid w:val="00E90343"/>
    <w:rsid w:val="00E90425"/>
    <w:rsid w:val="00E92F59"/>
    <w:rsid w:val="00E9423F"/>
    <w:rsid w:val="00EA0695"/>
    <w:rsid w:val="00EA3171"/>
    <w:rsid w:val="00EA35EB"/>
    <w:rsid w:val="00EA4369"/>
    <w:rsid w:val="00EA4D26"/>
    <w:rsid w:val="00EB26CC"/>
    <w:rsid w:val="00EB2E48"/>
    <w:rsid w:val="00EB407C"/>
    <w:rsid w:val="00EB6D72"/>
    <w:rsid w:val="00EB78BB"/>
    <w:rsid w:val="00EC3D47"/>
    <w:rsid w:val="00ED1D93"/>
    <w:rsid w:val="00ED5476"/>
    <w:rsid w:val="00EE5645"/>
    <w:rsid w:val="00EE68A4"/>
    <w:rsid w:val="00EE71A9"/>
    <w:rsid w:val="00EF1F07"/>
    <w:rsid w:val="00EF449B"/>
    <w:rsid w:val="00EF44FC"/>
    <w:rsid w:val="00EF559A"/>
    <w:rsid w:val="00EF6F0D"/>
    <w:rsid w:val="00F02243"/>
    <w:rsid w:val="00F06604"/>
    <w:rsid w:val="00F07100"/>
    <w:rsid w:val="00F07A45"/>
    <w:rsid w:val="00F104E2"/>
    <w:rsid w:val="00F13353"/>
    <w:rsid w:val="00F15503"/>
    <w:rsid w:val="00F24165"/>
    <w:rsid w:val="00F249F4"/>
    <w:rsid w:val="00F251F4"/>
    <w:rsid w:val="00F254E7"/>
    <w:rsid w:val="00F2584D"/>
    <w:rsid w:val="00F25B8F"/>
    <w:rsid w:val="00F269A8"/>
    <w:rsid w:val="00F27976"/>
    <w:rsid w:val="00F35247"/>
    <w:rsid w:val="00F40E0A"/>
    <w:rsid w:val="00F414E3"/>
    <w:rsid w:val="00F4268E"/>
    <w:rsid w:val="00F42E35"/>
    <w:rsid w:val="00F47271"/>
    <w:rsid w:val="00F47ABA"/>
    <w:rsid w:val="00F519A1"/>
    <w:rsid w:val="00F51E07"/>
    <w:rsid w:val="00F51FFD"/>
    <w:rsid w:val="00F5201B"/>
    <w:rsid w:val="00F575DD"/>
    <w:rsid w:val="00F665BB"/>
    <w:rsid w:val="00F70EEC"/>
    <w:rsid w:val="00F711E0"/>
    <w:rsid w:val="00F72EF8"/>
    <w:rsid w:val="00F74F52"/>
    <w:rsid w:val="00F7742F"/>
    <w:rsid w:val="00F808EA"/>
    <w:rsid w:val="00F81AD7"/>
    <w:rsid w:val="00F81D2D"/>
    <w:rsid w:val="00F81DDC"/>
    <w:rsid w:val="00F82CCF"/>
    <w:rsid w:val="00F843A0"/>
    <w:rsid w:val="00F85117"/>
    <w:rsid w:val="00FA1360"/>
    <w:rsid w:val="00FA2E2D"/>
    <w:rsid w:val="00FA3308"/>
    <w:rsid w:val="00FA35C8"/>
    <w:rsid w:val="00FA5739"/>
    <w:rsid w:val="00FA5FFF"/>
    <w:rsid w:val="00FA645D"/>
    <w:rsid w:val="00FB1A86"/>
    <w:rsid w:val="00FB1D7E"/>
    <w:rsid w:val="00FB2E59"/>
    <w:rsid w:val="00FB44B9"/>
    <w:rsid w:val="00FB69AC"/>
    <w:rsid w:val="00FB7811"/>
    <w:rsid w:val="00FB7E4B"/>
    <w:rsid w:val="00FC10BC"/>
    <w:rsid w:val="00FC1C34"/>
    <w:rsid w:val="00FC2ACD"/>
    <w:rsid w:val="00FC405F"/>
    <w:rsid w:val="00FC442C"/>
    <w:rsid w:val="00FC58DB"/>
    <w:rsid w:val="00FD0036"/>
    <w:rsid w:val="00FD13A1"/>
    <w:rsid w:val="00FD37BA"/>
    <w:rsid w:val="00FD56D7"/>
    <w:rsid w:val="00FD732B"/>
    <w:rsid w:val="00FE4195"/>
    <w:rsid w:val="00FE4756"/>
    <w:rsid w:val="00FF0CEB"/>
    <w:rsid w:val="00FF2CCD"/>
    <w:rsid w:val="00FF4F1E"/>
    <w:rsid w:val="00FF5A3A"/>
    <w:rsid w:val="00FF5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6F30"/>
    <w:pPr>
      <w:suppressAutoHyphens/>
      <w:autoSpaceDN w:val="false"/>
      <w:spacing w:after="8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875FAF"/>
    <w:pPr>
      <w:suppressAutoHyphens/>
      <w:autoSpaceDN w:val="false"/>
      <w:spacing w:after="80"/>
    </w:pPr>
    <w:rPr>
      <w:rFonts w:eastAsia="Times New Roman"/>
      <w:sz w:val="22"/>
      <w:szCs w:val="22"/>
      <w:lang w:eastAsia="en-US"/>
    </w:rPr>
  </w:style>
  <w:style w:styleId="Odlomakpopisa" w:type="paragraph">
    <w:name w:val="List Paragraph"/>
    <w:basedOn w:val="Normal"/>
    <w:qFormat/>
    <w:rsid w:val="00875FAF"/>
    <w:pPr>
      <w:suppressAutoHyphens w:val="false"/>
      <w:spacing w:after="0"/>
      <w:ind w:left="720"/>
    </w:pPr>
    <w:rPr>
      <w:rFonts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C2D2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0C2D2E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E71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E71A9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E71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EE71A9"/>
    <w:rPr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6F0E6F"/>
    <w:pPr>
      <w:suppressAutoHyphens w:val="false"/>
      <w:autoSpaceDN/>
    </w:pPr>
    <w:rPr>
      <w:sz w:val="20"/>
      <w:szCs w:val="20"/>
    </w:rPr>
  </w:style>
  <w:style w:customStyle="true" w:styleId="TekstfusnoteChar" w:type="character">
    <w:name w:val="Tekst fusnote Char"/>
    <w:link w:val="Tekstfusnote"/>
    <w:uiPriority w:val="99"/>
    <w:semiHidden/>
    <w:rsid w:val="006F0E6F"/>
    <w:rPr>
      <w:lang w:eastAsia="en-US"/>
    </w:rPr>
  </w:style>
  <w:style w:styleId="Referencafusnote" w:type="character">
    <w:name w:val="footnote reference"/>
    <w:uiPriority w:val="99"/>
    <w:semiHidden/>
    <w:rsid w:val="006F0E6F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E903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034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0343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0343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0343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6F30"/>
    <w:pPr>
      <w:suppressAutoHyphens/>
      <w:autoSpaceDN w:val="0"/>
      <w:spacing w:after="80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875FAF"/>
    <w:pPr>
      <w:suppressAutoHyphens/>
      <w:autoSpaceDN w:val="0"/>
      <w:spacing w:after="80"/>
    </w:pPr>
    <w:rPr>
      <w:rFonts w:eastAsia="Times New Roman"/>
      <w:sz w:val="22"/>
      <w:szCs w:val="22"/>
      <w:lang w:eastAsia="en-US"/>
    </w:rPr>
  </w:style>
  <w:style w:styleId="Odlomakpopisa" w:type="paragraph">
    <w:name w:val="List Paragraph"/>
    <w:basedOn w:val="Normal"/>
    <w:qFormat/>
    <w:rsid w:val="00875FAF"/>
    <w:pPr>
      <w:suppressAutoHyphens w:val="0"/>
      <w:spacing w:after="0"/>
      <w:ind w:left="720"/>
    </w:pPr>
    <w:rPr>
      <w:rFonts w:ascii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C2D2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0C2D2E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E71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E71A9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E71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EE71A9"/>
    <w:rPr>
      <w:sz w:val="22"/>
      <w:szCs w:val="22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6F0E6F"/>
    <w:pPr>
      <w:suppressAutoHyphens w:val="0"/>
      <w:autoSpaceDN/>
    </w:pPr>
    <w:rPr>
      <w:sz w:val="20"/>
      <w:szCs w:val="20"/>
    </w:rPr>
  </w:style>
  <w:style w:customStyle="1" w:styleId="TekstfusnoteChar" w:type="character">
    <w:name w:val="Tekst fusnote Char"/>
    <w:link w:val="Tekstfusnote"/>
    <w:uiPriority w:val="99"/>
    <w:semiHidden/>
    <w:rsid w:val="006F0E6F"/>
    <w:rPr>
      <w:lang w:eastAsia="en-US"/>
    </w:rPr>
  </w:style>
  <w:style w:styleId="Referencafusnote" w:type="character">
    <w:name w:val="footnote reference"/>
    <w:uiPriority w:val="99"/>
    <w:semiHidden/>
    <w:rsid w:val="006F0E6F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E903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034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0343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0343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0343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03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33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8134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800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643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7617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6996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065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426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5758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278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3859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F0AE04-486F-4AC5-B9C3-5C57E8E55C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906</properties:Words>
  <properties:Characters>5747</properties:Characters>
  <properties:Lines>367</properties:Lines>
  <properties:Paragraphs>184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2018-03-05T12:55:00Z</dcterms:created>
  <dc:creator>Darko</dc:creator>
  <cp:lastModifiedBy>Katarina Drndelić</cp:lastModifiedBy>
  <cp:lastPrinted>2018-03-05T07:52:00Z</cp:lastPrinted>
  <dcterms:modified xmlns:xsi="http://www.w3.org/2001/XMLSchema-instance" xsi:type="dcterms:W3CDTF">2018-03-05T12:59:00Z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Tablica prijavljenih i osporenih tražbina (Obrazac 19  NATURA ISA.docx)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