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18288" w14:paraId="0518288" w:rsidRDefault="000D4797" w:rsidP="000D4797" w:rsidR="000D4797" w:rsidRPr="00285517">
      <w:pPr>
        <w15:collapsed w:val="false"/>
      </w:pPr>
      <w:bookmarkStart w:name="_GoBack" w:id="0"/>
      <w:bookmarkEnd w:id="0"/>
      <w:r>
        <w:t xml:space="preserve">           </w:t>
      </w:r>
      <w:r w:rsidRPr="00285517">
        <w:t xml:space="preserve">        </w:t>
      </w:r>
      <w:r w:rsidRPr="00285517">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285517">
        <w:t xml:space="preserve">                                                            </w:t>
      </w:r>
    </w:p>
    <w:p w:rsidRDefault="000D4797" w:rsidP="000D4797" w:rsidR="000D4797" w:rsidRPr="00285517">
      <w:r w:rsidRPr="00285517">
        <w:t xml:space="preserve">    REPUBLIKA HRVATSKA </w:t>
      </w:r>
      <w:r w:rsidRPr="00285517">
        <w:tab/>
      </w:r>
      <w:r w:rsidRPr="00285517">
        <w:tab/>
      </w:r>
      <w:r w:rsidRPr="00285517">
        <w:tab/>
      </w:r>
      <w:r w:rsidRPr="00285517">
        <w:tab/>
      </w:r>
      <w:r w:rsidRPr="00285517">
        <w:tab/>
      </w:r>
      <w:r>
        <w:tab/>
        <w:t xml:space="preserve">     2 St-162</w:t>
      </w:r>
      <w:r w:rsidRPr="00285517">
        <w:t>/</w:t>
      </w:r>
      <w:r>
        <w:t>20</w:t>
      </w:r>
      <w:r w:rsidRPr="0061517F">
        <w:t>1</w:t>
      </w:r>
      <w:r>
        <w:t>8</w:t>
      </w:r>
      <w:r w:rsidRPr="0061517F">
        <w:t>-</w:t>
      </w:r>
      <w:r>
        <w:t>11</w:t>
      </w:r>
    </w:p>
    <w:p w:rsidRDefault="000D4797" w:rsidP="000D4797" w:rsidR="000D4797" w:rsidRPr="00285517">
      <w:r w:rsidRPr="00285517">
        <w:t>TRGOVAČKI SUD U PAZINU</w:t>
      </w:r>
    </w:p>
    <w:p w:rsidRDefault="000D4797" w:rsidP="000D4797" w:rsidR="000D4797" w:rsidRPr="00285517">
      <w:r w:rsidRPr="00285517">
        <w:t xml:space="preserve">    52000 PAZIN, Dršćevka 1 </w:t>
      </w:r>
      <w:r w:rsidRPr="00285517">
        <w:tab/>
      </w:r>
      <w:r w:rsidRPr="00285517">
        <w:tab/>
      </w:r>
      <w:r w:rsidRPr="00285517">
        <w:tab/>
      </w:r>
      <w:r w:rsidRPr="00285517">
        <w:tab/>
      </w:r>
      <w:r w:rsidRPr="00285517">
        <w:tab/>
        <w:t xml:space="preserve">    </w:t>
      </w:r>
      <w:r>
        <w:t xml:space="preserve">   </w:t>
      </w:r>
    </w:p>
    <w:p w:rsidRDefault="000D4797" w:rsidP="000D4797" w:rsidR="000D4797">
      <w:pPr>
        <w:jc w:val="both"/>
      </w:pPr>
      <w:r w:rsidRPr="00285517">
        <w:tab/>
      </w:r>
    </w:p>
    <w:p w:rsidRDefault="000D4797" w:rsidP="000D4797" w:rsidR="000D4797" w:rsidRPr="00285517">
      <w:pPr>
        <w:jc w:val="both"/>
      </w:pPr>
    </w:p>
    <w:p w:rsidRDefault="000D4797" w:rsidP="000D4797" w:rsidR="000D4797" w:rsidRPr="00285517">
      <w:pPr>
        <w:jc w:val="center"/>
      </w:pPr>
      <w:r w:rsidRPr="00285517">
        <w:t>R E P U B L I K A  H R V A T S K A</w:t>
      </w:r>
    </w:p>
    <w:p w:rsidRDefault="000D4797" w:rsidP="000D4797" w:rsidR="000D4797" w:rsidRPr="00285517"/>
    <w:p w:rsidRDefault="000D4797" w:rsidP="000D4797" w:rsidR="000D4797" w:rsidRPr="00285517">
      <w:pPr>
        <w:jc w:val="center"/>
      </w:pPr>
      <w:r w:rsidRPr="00285517">
        <w:t>R J E Š E NJ E</w:t>
      </w:r>
    </w:p>
    <w:p w:rsidRDefault="000D4797" w:rsidP="000D4797" w:rsidR="000D4797" w:rsidRPr="00285517"/>
    <w:p w:rsidRDefault="000D4797" w:rsidP="000D4797" w:rsidR="000D4797" w:rsidRPr="0061517F">
      <w:pPr>
        <w:jc w:val="both"/>
      </w:pPr>
      <w:r w:rsidRPr="00285517">
        <w:tab/>
        <w:t xml:space="preserve">Trgovački sud u Pazinu, po sucu Adrijani Labinjan Skok, radi otvaranja stečajnog postupka nad dužnikom </w:t>
      </w:r>
      <w:r>
        <w:t>I. M. TRADE d.o.o., Umag, Zemljoradnička 7, OIB: 84756265615</w:t>
      </w:r>
      <w:r w:rsidRPr="0061517F">
        <w:t xml:space="preserve">, </w:t>
      </w:r>
      <w:r>
        <w:t>29. kolovoza 2018</w:t>
      </w:r>
      <w:r w:rsidRPr="0061517F">
        <w:t xml:space="preserve">. </w:t>
      </w:r>
    </w:p>
    <w:p w:rsidRDefault="000D4797" w:rsidP="000D4797" w:rsidR="000D4797" w:rsidRPr="00285517">
      <w:pPr>
        <w:jc w:val="both"/>
      </w:pPr>
    </w:p>
    <w:p w:rsidRDefault="000D4797" w:rsidP="000D4797" w:rsidR="000D4797">
      <w:pPr>
        <w:jc w:val="center"/>
      </w:pPr>
      <w:r w:rsidRPr="00285517">
        <w:t>r i j e š i o    j e</w:t>
      </w:r>
    </w:p>
    <w:p w:rsidRDefault="000D4797" w:rsidP="000D4797" w:rsidR="000D4797" w:rsidRPr="00285517">
      <w:pPr>
        <w:jc w:val="both"/>
      </w:pPr>
    </w:p>
    <w:p w:rsidRDefault="000D4797" w:rsidP="000D4797" w:rsidR="000D4797" w:rsidRPr="00285517">
      <w:pPr>
        <w:jc w:val="both"/>
      </w:pPr>
      <w:r w:rsidRPr="00285517">
        <w:tab/>
        <w:t>I.</w:t>
      </w:r>
      <w:r w:rsidRPr="00285517">
        <w:tab/>
        <w:t xml:space="preserve">Pozivaju se osobe koje imaju pravni interes za provedbom stečajnog postupka nad dužnikom </w:t>
      </w:r>
      <w:r>
        <w:t>I. M. TRADE d.o.o., Umag, Zemljoradnička 7, OIB: 84756265615</w:t>
      </w:r>
      <w:r w:rsidRPr="00285517">
        <w:t>, da u roku od 15 dana od dostave ovog rješenja sukladno čl.</w:t>
      </w:r>
      <w:r>
        <w:t xml:space="preserve"> 12. st. 1. Stečajnog zakona (Narodne novine</w:t>
      </w:r>
      <w:r w:rsidRPr="00285517">
        <w:t xml:space="preserve"> 71/15</w:t>
      </w:r>
      <w:r>
        <w:t>, 104/17</w:t>
      </w:r>
      <w:r w:rsidR="00B64819">
        <w:t>, dalje: SZ</w:t>
      </w:r>
      <w:r w:rsidRPr="00285517">
        <w:t>)</w:t>
      </w:r>
      <w:r>
        <w:t>, uplate predujam u iznosu od 35</w:t>
      </w:r>
      <w:r w:rsidRPr="00285517">
        <w:t>.000,00 kuna za pokriće troškova prethodnog postupka te stečajnog postupka, na depozit ovog suda broj: HR43 2390001 1300029763, poziv na broj 020-</w:t>
      </w:r>
      <w:r>
        <w:t>162</w:t>
      </w:r>
      <w:r w:rsidRPr="00285517">
        <w:t>-1</w:t>
      </w:r>
      <w:r>
        <w:t>8</w:t>
      </w:r>
      <w:r w:rsidRPr="00285517">
        <w:rPr>
          <w:bCs w:val="false"/>
        </w:rPr>
        <w:t xml:space="preserve">.  </w:t>
      </w:r>
    </w:p>
    <w:p w:rsidRDefault="000D4797" w:rsidP="000D4797" w:rsidR="000D4797" w:rsidRPr="00285517">
      <w:pPr>
        <w:jc w:val="both"/>
      </w:pPr>
    </w:p>
    <w:p w:rsidRDefault="000D4797" w:rsidP="000D4797" w:rsidR="000D4797" w:rsidRPr="00285517">
      <w:pPr>
        <w:jc w:val="both"/>
        <w:rPr>
          <w:bCs w:val="false"/>
        </w:rPr>
      </w:pPr>
      <w:r w:rsidRPr="00285517">
        <w:tab/>
        <w:t>II.</w:t>
      </w:r>
      <w:r w:rsidRPr="00285517">
        <w:tab/>
      </w:r>
      <w:r w:rsidRPr="00285517">
        <w:rPr>
          <w:bCs w:val="false"/>
        </w:rPr>
        <w:t>Ako osobe iz točke I. ovoga rješenja ne predujme određeni iznos u roku iz točke I. ovog rješenja, sud će donijeti rješenje o otvaranju i zaključenju stečajnoga postupka.</w:t>
      </w:r>
    </w:p>
    <w:p w:rsidRDefault="000D4797" w:rsidP="000D4797" w:rsidR="000D4797">
      <w:pPr>
        <w:jc w:val="both"/>
        <w:rPr>
          <w:bCs w:val="false"/>
        </w:rPr>
      </w:pPr>
    </w:p>
    <w:p w:rsidRDefault="000D4797" w:rsidP="000D4797" w:rsidR="000D4797" w:rsidRPr="00285517">
      <w:pPr>
        <w:jc w:val="both"/>
        <w:rPr>
          <w:bCs w:val="false"/>
        </w:rPr>
      </w:pPr>
    </w:p>
    <w:p w:rsidRDefault="000D4797" w:rsidP="000D4797" w:rsidR="000D4797" w:rsidRPr="00285517">
      <w:pPr>
        <w:jc w:val="center"/>
        <w:rPr>
          <w:bCs w:val="false"/>
        </w:rPr>
      </w:pPr>
      <w:r w:rsidRPr="00285517">
        <w:rPr>
          <w:bCs w:val="false"/>
        </w:rPr>
        <w:t>Obrazloženje</w:t>
      </w:r>
    </w:p>
    <w:p w:rsidRDefault="000D4797" w:rsidP="000D4797" w:rsidR="000D4797" w:rsidRPr="00C9145D">
      <w:pPr>
        <w:jc w:val="both"/>
        <w:rPr>
          <w:lang w:val="pl-PL"/>
        </w:rPr>
      </w:pPr>
    </w:p>
    <w:p w:rsidRDefault="00B64819" w:rsidP="000D4797" w:rsidR="00B64819" w:rsidRPr="00B64819">
      <w:pPr>
        <w:jc w:val="both"/>
      </w:pPr>
      <w:r>
        <w:tab/>
      </w:r>
      <w:r w:rsidRPr="00C9145D">
        <w:t xml:space="preserve">Iz prijedloga za otvaranje stečajnog postupka proizlazi da dužnik u Očevidniku redoslijeda osnova za plaćanje na dan </w:t>
      </w:r>
      <w:r>
        <w:t>16</w:t>
      </w:r>
      <w:r w:rsidRPr="00C9145D">
        <w:t>.5.2018. ima evidentirane neizvršene osnove za plaćanje u neprekinutom razdoblju od 120 dana. Stoga je utvrđeno da postoji pretpostavka za otvaranje stečajnog postupka nad dužnikom – nesposobnost za plaćanje, iz čl. 6. SZ</w:t>
      </w:r>
      <w:r>
        <w:t>-a</w:t>
      </w:r>
      <w:r w:rsidRPr="00C9145D">
        <w:t>.</w:t>
      </w:r>
    </w:p>
    <w:p w:rsidRDefault="00B64819" w:rsidP="000D4797" w:rsidR="000D4797">
      <w:pPr>
        <w:jc w:val="both"/>
        <w:rPr>
          <w:lang w:val="pl-PL"/>
        </w:rPr>
      </w:pPr>
      <w:r>
        <w:rPr>
          <w:lang w:val="pl-PL"/>
        </w:rPr>
        <w:tab/>
      </w:r>
      <w:r w:rsidR="000D4797" w:rsidRPr="00C9145D">
        <w:rPr>
          <w:lang w:val="pl-PL"/>
        </w:rPr>
        <w:t>U predmetu je pokrenut prethodni postupak te je zakazano ročište radi utvrđivanja pretpostavki za otvaranje stečajnog postupka nad dužnikom, na koje nije pristupio nitko.</w:t>
      </w:r>
    </w:p>
    <w:p w:rsidRDefault="00B64819" w:rsidP="00B64819" w:rsidR="00B64819" w:rsidRPr="000921E6">
      <w:pPr>
        <w:spacing w:lineRule="atLeast" w:line="240"/>
        <w:jc w:val="both"/>
      </w:pPr>
      <w:r>
        <w:rPr>
          <w:lang w:val="pl-PL"/>
        </w:rPr>
        <w:tab/>
      </w:r>
      <w:r>
        <w:t>Telefaksom je zaprimljeno pisano očitovanje dužnika putem direktora, u kojem je u bitnome naveden popis imovine te popis obveza dužnika, iz kojeg proizlazi da postoje samo zalihe od 4.580,00 kn a obveze u iznosu od 722.211,58 kn. U podnesku je napomenuto da je vrijednost dugotrajne materijalne i nematerijalne imovine 0 jer se cjelokupna djelatnost (ugostiteljstvo) odvijala u zakupljenim prostorima i sa inventarom u vlasništvu najmodavca, dok je dio opreme dužnika davno otpisan i nije u upotrebi. Najveća obveza dužnika odnosi se na "Lovačko društvo Trčka", kao najmodavca za potrebe ugostiteljske djelatnosti, koji dug je dužnik osporio te se predmet vodi kod suda. Dio duga odnosi se na tvrtke koje su ugašene, ili su u zastari. Neke obveze prema dobavljačima, koje su navedene u popisu obveza, riješene su privatnom pozajmicom vlasnika dužnika, što nije knjigovodstveno registrirano.</w:t>
      </w:r>
    </w:p>
    <w:p w:rsidRDefault="00B64819" w:rsidP="000D4797" w:rsidR="00B64819" w:rsidRPr="00C9145D">
      <w:pPr>
        <w:jc w:val="both"/>
        <w:rPr>
          <w:lang w:val="pl-PL"/>
        </w:rPr>
      </w:pPr>
    </w:p>
    <w:p w:rsidRDefault="000D4797" w:rsidP="000D4797" w:rsidR="000D4797" w:rsidRPr="00C9145D">
      <w:pPr>
        <w:jc w:val="both"/>
      </w:pPr>
      <w:r w:rsidRPr="00C9145D">
        <w:rPr>
          <w:lang w:val="pl-PL"/>
        </w:rPr>
        <w:lastRenderedPageBreak/>
        <w:tab/>
      </w:r>
      <w:r w:rsidRPr="00C9145D">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w:t>
      </w:r>
    </w:p>
    <w:p w:rsidRDefault="000D4797" w:rsidP="000D4797" w:rsidR="00B64819">
      <w:pPr>
        <w:jc w:val="both"/>
      </w:pPr>
      <w:r w:rsidRPr="00C9145D">
        <w:tab/>
        <w:t xml:space="preserve">Iz izvješća privremenog stečajnog upravitelja </w:t>
      </w:r>
      <w:r w:rsidR="00B64819">
        <w:t>Damira Debeljuha</w:t>
      </w:r>
      <w:r w:rsidRPr="00C9145D">
        <w:t xml:space="preserve"> utvrđeno je</w:t>
      </w:r>
      <w:r w:rsidR="00B64819">
        <w:t xml:space="preserve"> da postoje stečajni razlozi (nesposobnost za plaćanje i prezaduženost), da nema izgleda za nastavak postojanja kao ni imovine iz koje bi se mogli pokriti troškovi postupka. Za eventualno vođenje stečajnog postupka dao je okvirni pregled troškova u ukupnom iznosu od 40.000,00 kn od čega se 3.000,00 kn odnosi na izradu pečata, poštarinu, kancelarijski materijal, otvaranje i naknadu za račun u banci, statistiku, iznos od 20.000,00 kn za troškove vođenja knjigovodstva, </w:t>
      </w:r>
      <w:r w:rsidR="005E6DAF">
        <w:t xml:space="preserve">iznos od </w:t>
      </w:r>
      <w:r w:rsidR="00B64819">
        <w:t>15.000,00 kn</w:t>
      </w:r>
      <w:r w:rsidR="005E6DAF">
        <w:t xml:space="preserve"> za trošak bruto nagrade stečajnog upravitelja, te iznos od 2.000,00 kn za naknadu troškova stečajnog upravitelja.</w:t>
      </w:r>
    </w:p>
    <w:p w:rsidRDefault="000D4797" w:rsidP="000D4797" w:rsidR="000D4797" w:rsidRPr="00D00E4E">
      <w:pPr>
        <w:jc w:val="both"/>
      </w:pPr>
      <w:r w:rsidRPr="00D00E4E">
        <w:tab/>
        <w:t>Iz prijedloga FINA-e za otvaranje stečajnog postupka proizlazi da</w:t>
      </w:r>
      <w:r>
        <w:t xml:space="preserve"> su</w:t>
      </w:r>
      <w:r w:rsidRPr="00D00E4E">
        <w:t xml:space="preserve"> na temelju čl. 112. st. 5. SZ-a na računu dužnika zaplijenjena novčana sredstva u iznosu od 5.000,00 kn, pa je sukladno prijedlogu privremenog stečajnog upravitelja, radi podmirivanja predvidivih troškova stečajnog postupka potrebno još 3</w:t>
      </w:r>
      <w:r w:rsidR="005E6DAF">
        <w:t>5</w:t>
      </w:r>
      <w:r w:rsidRPr="00D00E4E">
        <w:t xml:space="preserve">.000,00 kn, a kako dužnik nema likvidne imovine iz koje bi se mogli namiriti ti troškovi, to je temeljem čl. 132. st. 1. SZ-a odlučeno kao u izreci. </w:t>
      </w:r>
    </w:p>
    <w:p w:rsidRDefault="000D4797" w:rsidP="000D4797" w:rsidR="000D4797"/>
    <w:p w:rsidRDefault="000D4797" w:rsidP="000D4797" w:rsidR="000D4797" w:rsidRPr="00285517"/>
    <w:p w:rsidRDefault="000D4797" w:rsidP="000D4797" w:rsidR="000D4797" w:rsidRPr="00285517">
      <w:pPr>
        <w:jc w:val="center"/>
      </w:pPr>
      <w:r>
        <w:t>U Pa</w:t>
      </w:r>
      <w:r w:rsidRPr="00785BCC">
        <w:t>zi</w:t>
      </w:r>
      <w:r>
        <w:t>nu 2</w:t>
      </w:r>
      <w:r w:rsidR="005E6DAF">
        <w:t>9</w:t>
      </w:r>
      <w:r>
        <w:t>. kolovoza 2018</w:t>
      </w:r>
      <w:r w:rsidRPr="00785BCC">
        <w:t>.</w:t>
      </w:r>
    </w:p>
    <w:p w:rsidRDefault="000D4797" w:rsidP="000D4797" w:rsidR="000D4797" w:rsidRPr="00285517">
      <w:pPr>
        <w:ind w:firstLine="720" w:left="2880"/>
        <w:jc w:val="both"/>
      </w:pPr>
    </w:p>
    <w:p w:rsidRDefault="000D4797" w:rsidP="000D4797" w:rsidR="000D4797" w:rsidRPr="00285517">
      <w:pPr>
        <w:ind w:firstLine="720" w:left="2880"/>
        <w:jc w:val="both"/>
      </w:pPr>
    </w:p>
    <w:p w:rsidRDefault="000D4797" w:rsidP="000D4797" w:rsidR="000D4797" w:rsidRPr="00285517">
      <w:pPr>
        <w:ind w:firstLine="720" w:left="5652"/>
        <w:jc w:val="both"/>
      </w:pPr>
      <w:r>
        <w:t xml:space="preserve">        Stečajna sutkinja</w:t>
      </w:r>
      <w:r w:rsidRPr="00285517">
        <w:t xml:space="preserve"> </w:t>
      </w:r>
    </w:p>
    <w:p w:rsidRDefault="000D4797" w:rsidP="000D4797" w:rsidR="000D4797" w:rsidRPr="00285517">
      <w:pPr>
        <w:ind w:left="5712"/>
        <w:jc w:val="both"/>
      </w:pPr>
      <w:r w:rsidRPr="00285517">
        <w:t xml:space="preserve">         Adrijana Labinjan Skok, v.r.</w:t>
      </w:r>
    </w:p>
    <w:p w:rsidRDefault="000D4797" w:rsidP="000D4797" w:rsidR="000D4797">
      <w:pPr>
        <w:jc w:val="both"/>
      </w:pPr>
    </w:p>
    <w:p w:rsidRDefault="000D4797" w:rsidP="000D4797" w:rsidR="000D4797" w:rsidRPr="00285517">
      <w:pPr>
        <w:jc w:val="both"/>
      </w:pPr>
    </w:p>
    <w:p w:rsidRDefault="000D4797" w:rsidP="000D4797" w:rsidR="000D4797">
      <w:r>
        <w:t>UPUTA O PRAVNOM LIJEKU:</w:t>
      </w:r>
    </w:p>
    <w:p w:rsidRDefault="000D4797" w:rsidP="000D4797" w:rsidR="000D4797">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0D4797" w:rsidP="000D4797" w:rsidR="000D4797" w:rsidRPr="00E70646"/>
    <w:p w:rsidRDefault="000D4797" w:rsidP="000D4797" w:rsidR="000D4797" w:rsidRPr="00E70646">
      <w:pPr>
        <w:jc w:val="both"/>
      </w:pPr>
      <w:r w:rsidRPr="00E70646">
        <w:t>DNA:</w:t>
      </w:r>
    </w:p>
    <w:p w:rsidRDefault="000D4797" w:rsidP="005E6DAF" w:rsidR="00500701">
      <w:pPr>
        <w:jc w:val="both"/>
      </w:pPr>
      <w:r w:rsidRPr="00E70646">
        <w:t>- e-Oglasna ploča s</w:t>
      </w:r>
      <w:r w:rsidRPr="0061517F">
        <w:t xml:space="preserve">uda </w:t>
      </w:r>
      <w:r>
        <w:t>2</w:t>
      </w:r>
      <w:r w:rsidR="005E6DAF">
        <w:t>9</w:t>
      </w:r>
      <w:r>
        <w:t>. kolovoza 2018</w:t>
      </w:r>
      <w:r w:rsidRPr="00E70646">
        <w:t>. (čl. 132. st. 3. SZ-a)</w:t>
      </w:r>
    </w:p>
    <w:sectPr w:rsidSect="00092984" w:rsidR="00500701">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4797" w:rsidP="000D4797" w:rsidR="000D4797">
      <w:r>
        <w:separator/>
      </w:r>
    </w:p>
  </w:endnote>
  <w:endnote w:id="0" w:type="continuationSeparator">
    <w:p w:rsidRDefault="000D4797" w:rsidP="000D4797" w:rsidR="000D4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4797" w:rsidP="000D4797" w:rsidR="000D4797">
      <w:r>
        <w:separator/>
      </w:r>
    </w:p>
  </w:footnote>
  <w:footnote w:id="0" w:type="continuationSeparator">
    <w:p w:rsidRDefault="000D4797" w:rsidP="000D4797" w:rsidR="000D4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5E6DAF" w:rsidP="00BF6EAD" w:rsidR="00BF6EAD" w:rsidRPr="00285517">
        <w:r>
          <w:tab/>
        </w:r>
        <w:r>
          <w:tab/>
        </w:r>
        <w:r>
          <w:tab/>
        </w:r>
        <w:r>
          <w:tab/>
        </w:r>
        <w:r>
          <w:tab/>
        </w:r>
        <w:r>
          <w:tab/>
        </w:r>
        <w:r>
          <w:fldChar w:fldCharType="begin"/>
        </w:r>
        <w:r>
          <w:instrText>PAGE   \* MERGEFORMAT</w:instrText>
        </w:r>
        <w:r>
          <w:fldChar w:fldCharType="separate"/>
        </w:r>
        <w:r w:rsidR="000073DE">
          <w:rPr>
            <w:noProof/>
          </w:rPr>
          <w:t>2</w:t>
        </w:r>
        <w:r>
          <w:fldChar w:fldCharType="end"/>
        </w:r>
        <w:r w:rsidR="000D4797">
          <w:tab/>
        </w:r>
        <w:r w:rsidR="000D4797">
          <w:tab/>
        </w:r>
        <w:r w:rsidR="000D4797">
          <w:tab/>
          <w:t xml:space="preserve">         </w:t>
        </w:r>
        <w:r w:rsidR="000D4797">
          <w:tab/>
          <w:t xml:space="preserve">     2 St-162</w:t>
        </w:r>
        <w:r w:rsidR="000D4797" w:rsidRPr="00285517">
          <w:t>/</w:t>
        </w:r>
        <w:r w:rsidR="000D4797">
          <w:t>20</w:t>
        </w:r>
        <w:r w:rsidR="000D4797" w:rsidRPr="0061517F">
          <w:t>1</w:t>
        </w:r>
        <w:r w:rsidR="000D4797">
          <w:t>8</w:t>
        </w:r>
        <w:r w:rsidR="000D4797" w:rsidRPr="0061517F">
          <w:t>-</w:t>
        </w:r>
        <w:r w:rsidR="000D4797">
          <w:t>11</w:t>
        </w:r>
      </w:p>
      <w:p w:rsidRDefault="000073DE" w:rsidP="00285517" w:rsidR="00DA15C9">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6DAF"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797"/>
    <w:rsid w:val="000073DE"/>
    <w:rsid w:val="000D4797"/>
    <w:rsid w:val="00554328"/>
    <w:rsid w:val="005E6DAF"/>
    <w:rsid w:val="00985388"/>
    <w:rsid w:val="00B648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797"/>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4797"/>
    <w:pPr>
      <w:tabs>
        <w:tab w:pos="4536" w:val="center"/>
        <w:tab w:pos="9072" w:val="right"/>
      </w:tabs>
    </w:pPr>
  </w:style>
  <w:style w:customStyle="true" w:styleId="ZaglavljeChar" w:type="character">
    <w:name w:val="Zaglavlje Char"/>
    <w:basedOn w:val="Zadanifontodlomka"/>
    <w:link w:val="Zaglavlje"/>
    <w:uiPriority w:val="99"/>
    <w:rsid w:val="000D479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D47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79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D4797"/>
    <w:pPr>
      <w:tabs>
        <w:tab w:pos="4536" w:val="center"/>
        <w:tab w:pos="9072" w:val="right"/>
      </w:tabs>
    </w:pPr>
  </w:style>
  <w:style w:customStyle="true" w:styleId="PodnojeChar" w:type="character">
    <w:name w:val="Podnožje Char"/>
    <w:basedOn w:val="Zadanifontodlomka"/>
    <w:link w:val="Podnoje"/>
    <w:uiPriority w:val="99"/>
    <w:rsid w:val="000D479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0073DE"/>
    <w:rPr>
      <w:color w:val="808080"/>
      <w:bdr w:space="0" w:sz="0" w:color="auto" w:val="none"/>
      <w:shd w:fill="auto" w:color="auto" w:val="clear"/>
    </w:rPr>
  </w:style>
  <w:style w:customStyle="true" w:styleId="eSPISCCParagraphDefaultFont" w:type="character">
    <w:name w:val="eSPIS_CC_Paragraph Default Font"/>
    <w:basedOn w:val="Zadanifontodlomka"/>
    <w:rsid w:val="000073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73DE"/>
    <w:rPr>
      <w:bdr w:space="0" w:sz="0" w:color="auto" w:val="none"/>
      <w:shd w:fill="FFFFCC" w:color="auto" w:val="clear"/>
      <w:lang w:val="hr-HR"/>
    </w:rPr>
  </w:style>
  <w:style w:customStyle="true" w:styleId="PozadinaSvijetloCrvena" w:type="character">
    <w:name w:val="Pozadina_SvijetloCrvena"/>
    <w:basedOn w:val="eSPISCCParagraphDefaultFont"/>
    <w:rsid w:val="000073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73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797"/>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4797"/>
    <w:pPr>
      <w:tabs>
        <w:tab w:pos="4536" w:val="center"/>
        <w:tab w:pos="9072" w:val="right"/>
      </w:tabs>
    </w:pPr>
  </w:style>
  <w:style w:customStyle="1" w:styleId="ZaglavljeChar" w:type="character">
    <w:name w:val="Zaglavlje Char"/>
    <w:basedOn w:val="Zadanifontodlomka"/>
    <w:link w:val="Zaglavlje"/>
    <w:uiPriority w:val="99"/>
    <w:rsid w:val="000D479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D4797"/>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79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D4797"/>
    <w:pPr>
      <w:tabs>
        <w:tab w:pos="4536" w:val="center"/>
        <w:tab w:pos="9072" w:val="right"/>
      </w:tabs>
    </w:pPr>
  </w:style>
  <w:style w:customStyle="1" w:styleId="PodnojeChar" w:type="character">
    <w:name w:val="Podnožje Char"/>
    <w:basedOn w:val="Zadanifontodlomka"/>
    <w:link w:val="Podnoje"/>
    <w:uiPriority w:val="99"/>
    <w:rsid w:val="000D479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0073DE"/>
    <w:rPr>
      <w:color w:val="808080"/>
      <w:bdr w:color="auto" w:space="0" w:sz="0" w:val="none"/>
      <w:shd w:color="auto" w:fill="auto" w:val="clear"/>
    </w:rPr>
  </w:style>
  <w:style w:customStyle="1" w:styleId="eSPISCCParagraphDefaultFont" w:type="character">
    <w:name w:val="eSPIS_CC_Paragraph Default Font"/>
    <w:basedOn w:val="Zadanifontodlomka"/>
    <w:rsid w:val="000073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73DE"/>
    <w:rPr>
      <w:bdr w:color="auto" w:space="0" w:sz="0" w:val="none"/>
      <w:shd w:color="auto" w:fill="FFFFCC" w:val="clear"/>
      <w:lang w:val="hr-HR"/>
    </w:rPr>
  </w:style>
  <w:style w:customStyle="1" w:styleId="PozadinaSvijetloCrvena" w:type="character">
    <w:name w:val="Pozadina_SvijetloCrvena"/>
    <w:basedOn w:val="eSPISCCParagraphDefaultFont"/>
    <w:rsid w:val="000073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73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2018.</izvorni_sadrzaj>
    <derivirana_varijabla naziv="DomainObject.Predmet.DatumOsnivanja_1">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 M. TRADE d.o.o. UMAG</izvorni_sadrzaj>
    <derivirana_varijabla naziv="DomainObject.Predmet.ProtustrankaFormated_1">  I. M. TRADE d.o.o. UMAG</derivirana_varijabla>
  </DomainObject.Predmet.ProtustrankaFormated>
  <DomainObject.Predmet.ProtustrankaFormatedOIB>
    <izvorni_sadrzaj>  I. M. TRADE d.o.o. UMAG, OIB 84756265615</izvorni_sadrzaj>
    <derivirana_varijabla naziv="DomainObject.Predmet.ProtustrankaFormatedOIB_1">  I. M. TRADE d.o.o. UMAG, OIB 84756265615</derivirana_varijabla>
  </DomainObject.Predmet.ProtustrankaFormatedOIB>
  <DomainObject.Predmet.ProtustrankaFormatedWithAdress>
    <izvorni_sadrzaj> I. M. TRADE d.o.o. UMAG, Zemljoradnička 7, 52470 Umag</izvorni_sadrzaj>
    <derivirana_varijabla naziv="DomainObject.Predmet.ProtustrankaFormatedWithAdress_1"> I. M. TRADE d.o.o. UMAG, Zemljoradnička 7, 52470 Umag</derivirana_varijabla>
  </DomainObject.Predmet.ProtustrankaFormatedWithAdress>
  <DomainObject.Predmet.ProtustrankaFormatedWithAdressOIB>
    <izvorni_sadrzaj> I. M. TRADE d.o.o. UMAG, OIB 84756265615, Zemljoradnička 7, 52470 Umag</izvorni_sadrzaj>
    <derivirana_varijabla naziv="DomainObject.Predmet.ProtustrankaFormatedWithAdressOIB_1"> I. M. TRADE d.o.o. UMAG, OIB 84756265615, Zemljoradnička 7, 52470 Umag</derivirana_varijabla>
  </DomainObject.Predmet.ProtustrankaFormatedWithAdressOIB>
  <DomainObject.Predmet.ProtustrankaWithAdress>
    <izvorni_sadrzaj>I. M. TRADE d.o.o. UMAG Zemljoradnička 7, 52470 Umag</izvorni_sadrzaj>
    <derivirana_varijabla naziv="DomainObject.Predmet.ProtustrankaWithAdress_1">I. M. TRADE d.o.o. UMAG Zemljoradnička 7, 52470 Umag</derivirana_varijabla>
  </DomainObject.Predmet.ProtustrankaWithAdress>
  <DomainObject.Predmet.ProtustrankaWithAdressOIB>
    <izvorni_sadrzaj>I. M. TRADE d.o.o. UMAG, OIB 84756265615, Zemljoradnička 7, 52470 Umag</izvorni_sadrzaj>
    <derivirana_varijabla naziv="DomainObject.Predmet.ProtustrankaWithAdressOIB_1">I. M. TRADE d.o.o. UMAG, OIB 84756265615, Zemljoradnička 7, 52470 Umag</derivirana_varijabla>
  </DomainObject.Predmet.ProtustrankaWithAdressOIB>
  <DomainObject.Predmet.ProtustrankaNazivFormated>
    <izvorni_sadrzaj>I. M. TRADE d.o.o. UMAG</izvorni_sadrzaj>
    <derivirana_varijabla naziv="DomainObject.Predmet.ProtustrankaNazivFormated_1">I. M. TRADE d.o.o. UMAG</derivirana_varijabla>
  </DomainObject.Predmet.ProtustrankaNazivFormated>
  <DomainObject.Predmet.ProtustrankaNazivFormatedOIB>
    <izvorni_sadrzaj>I. M. TRADE d.o.o. UMAG, OIB 84756265615</izvorni_sadrzaj>
    <derivirana_varijabla naziv="DomainObject.Predmet.ProtustrankaNazivFormatedOIB_1">I. M. TRADE d.o.o. UMAG, OIB 84756265615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21492.59</izvorni_sadrzaj>
    <derivirana_varijabla naziv="DomainObject.Predmet.TrenutnaVrijednost_1">21492.59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M. TRADE d.o.o. UMAG</item>
    </izvorni_sadrzaj>
    <derivirana_varijabla naziv="DomainObject.Predmet.ProtuStrankaListFormated_1">
      <item>I. M. TRADE d.o.o. UMAG</item>
    </derivirana_varijabla>
  </DomainObject.Predmet.ProtuStrankaListFormated>
  <DomainObject.Predmet.ProtuStrankaListFormatedOIB>
    <izvorni_sadrzaj>
      <item>I. M. TRADE d.o.o. UMAG, OIB 84756265615</item>
    </izvorni_sadrzaj>
    <derivirana_varijabla naziv="DomainObject.Predmet.ProtuStrankaListFormatedOIB_1">
      <item>I. M. TRADE d.o.o. UMAG, OIB 84756265615</item>
    </derivirana_varijabla>
  </DomainObject.Predmet.ProtuStrankaListFormatedOIB>
  <DomainObject.Predmet.ProtuStrankaListFormatedWithAdress>
    <izvorni_sadrzaj>
      <item>I. M. TRADE d.o.o. UMAG, Zemljoradnička 7, 52470 Umag</item>
    </izvorni_sadrzaj>
    <derivirana_varijabla naziv="DomainObject.Predmet.ProtuStrankaListFormatedWithAdress_1">
      <item>I. M. TRADE d.o.o. UMAG, Zemljoradnička 7, 52470 Umag</item>
    </derivirana_varijabla>
  </DomainObject.Predmet.ProtuStrankaListFormatedWithAdress>
  <DomainObject.Predmet.ProtuStrankaListFormatedWithAdressOIB>
    <izvorni_sadrzaj>
      <item>I. M. TRADE d.o.o. UMAG, OIB 84756265615, Zemljoradnička 7, 52470 Umag</item>
    </izvorni_sadrzaj>
    <derivirana_varijabla naziv="DomainObject.Predmet.ProtuStrankaListFormatedWithAdressOIB_1">
      <item>I. M. TRADE d.o.o. UMAG, OIB 84756265615, Zemljoradnička 7, 52470 Umag</item>
    </derivirana_varijabla>
  </DomainObject.Predmet.ProtuStrankaListFormatedWithAdressOIB>
  <DomainObject.Predmet.ProtuStrankaListNazivFormated>
    <izvorni_sadrzaj>
      <item>I. M. TRADE d.o.o. UMAG</item>
    </izvorni_sadrzaj>
    <derivirana_varijabla naziv="DomainObject.Predmet.ProtuStrankaListNazivFormated_1">
      <item>I. M. TRADE d.o.o. UMAG</item>
    </derivirana_varijabla>
  </DomainObject.Predmet.ProtuStrankaListNazivFormated>
  <DomainObject.Predmet.ProtuStrankaListNazivFormatedOIB>
    <izvorni_sadrzaj>
      <item>I. M. TRADE d.o.o. UMAG, OIB 84756265615</item>
    </izvorni_sadrzaj>
    <derivirana_varijabla naziv="DomainObject.Predmet.ProtuStrankaListNazivFormatedOIB_1">
      <item>I. M. TRADE d.o.o. UMAG, OIB 84756265615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M. TRADE d.o.o. UMAG</izvorni_sadrzaj>
    <derivirana_varijabla naziv="DomainObject.Predmet.ProtustrankaIDrugi_1">I. M. TRADE d.o.o.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I. M. TRADE d.o.o. UMAG, OIB 84756265615, Zemljoradnička 7, 52470 Umag</izvorni_sadrzaj>
    <derivirana_varijabla naziv="DomainObject.Predmet.ProtustrankaIDrugiAdressOIB_1">I. M. TRADE d.o.o. UMAG, OIB 84756265615, Zemljoradnička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M. TRADE d.o.o. UMAG</item>
    </izvorni_sadrzaj>
    <derivirana_varijabla naziv="DomainObject.Predmet.SudioniciListNaziv_1">
      <item>FINANCIJSKA AGENCIJA, RC RIJEKA, PODRUŽNICA PULA, PULA</item>
      <item>I. M. TRADE d.o.o. UMAG</item>
    </derivirana_varijabla>
  </DomainObject.Predmet.SudioniciListNaziv>
  <DomainObject.Predmet.SudioniciListAdressOIB>
    <izvorni_sadrzaj>
      <item>FINANCIJSKA AGENCIJA, RC RIJEKA, PODRUŽNICA PULA, PULA, OIB 85821130368, F. Kurelca 8,51000 Rijeka</item>
      <item>I. M. TRADE d.o.o. UMAG, OIB 84756265615, Zemljoradnička 7,52470 Umag</item>
    </izvorni_sadrzaj>
    <derivirana_varijabla naziv="DomainObject.Predmet.SudioniciListAdressOIB_1">
      <item>FINANCIJSKA AGENCIJA, RC RIJEKA, PODRUŽNICA PULA, PULA, OIB 85821130368, F. Kurelca 8,51000 Rijeka</item>
      <item>I. M. TRADE d.o.o. UMAG, OIB 84756265615, Zemljoradnička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84756265615</item>
    </izvorni_sadrzaj>
    <derivirana_varijabla naziv="DomainObject.Predmet.SudioniciListNazivOIB_1">
      <item>, OIB 85821130368</item>
      <item>, OIB 84756265615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728</properties:Words>
  <properties:Characters>3891</properties:Characters>
  <properties:Lines>85</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2018-08-29T08:01:00Z</dcterms:created>
  <dc:creator>Jasmina Matika</dc:creator>
  <cp:lastModifiedBy>Jasmina Matika</cp:lastModifiedBy>
  <dcterms:modified xmlns:xsi="http://www.w3.org/2001/XMLSchema-instance" xsi:type="dcterms:W3CDTF">2018-08-29T08:26:00Z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(St-162-18 - RJEŠENJE - POZIV VJEROVNICIMA ZA UPLATU PREDUJMA - kada je bio imenovan privr.steč.upr..docx)</vt:lpwstr>
  </prop:property>
  <prop:property name="CC_coloring" pid="4" fmtid="{D5CDD505-2E9C-101B-9397-08002B2CF9AE}">
    <vt:bool>false</vt:bool>
  </prop:property>
  <prop:property name="BrojStranica" pid="5" fmtid="{D5CDD505-2E9C-101B-9397-08002B2CF9AE}">
    <vt:i4>2</vt:i4>
  </prop:property>
</prop:Properties>
</file>