
<file path=[Content_Types].xml><?xml version="1.0" encoding="utf-8"?>
<Types xmlns="http://schemas.openxmlformats.org/package/2006/content-types">
  <Default ContentType="image/jpeg" Extension="jp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779a" w14:paraId="93e779a" w:rsidRDefault="0076714C" w:rsidR="006769AB">
      <w:pPr>
        <w:pStyle w:val="Standard"/>
        <w15:collapsed w:val="false"/>
      </w:pPr>
      <w:bookmarkStart w:name="_GoBack" w:id="0"/>
      <w:bookmarkEnd w:id="0"/>
      <w:r>
        <w:rPr>
          <w:noProof/>
          <w:lang w:bidi="ar-SA"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-923925</wp:posOffset>
            </wp:positionH>
            <wp:positionV relativeFrom="paragraph">
              <wp:posOffset>-723900</wp:posOffset>
            </wp:positionV>
            <wp:extent cy="8411210" cx="6119495"/>
            <wp:effectExtent b="8890" r="0" t="0" l="0"/>
            <wp:wrapSquare wrapText="bothSides"/>
            <wp:docPr name="Image1" id="1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y="0" x="0"/>
                      <a:ext cy="8411210" cx="6119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769AB">
      <w:pgSz w:h="16838" w:w="11906"/>
      <w:pgMar w:gutter="0" w:footer="720" w:header="720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14C" w:rsidR="00FE7F69">
      <w:r>
        <w:separator/>
      </w:r>
    </w:p>
  </w:endnote>
  <w:endnote w:id="0" w:type="continuationSeparator">
    <w:p w:rsidRDefault="0076714C" w:rsidR="00FE7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14C" w:rsidR="00FE7F69">
      <w:r>
        <w:rPr>
          <w:color w:val="000000"/>
        </w:rPr>
        <w:separator/>
      </w:r>
    </w:p>
  </w:footnote>
  <w:footnote w:id="0" w:type="continuationSeparator">
    <w:p w:rsidRDefault="0076714C" w:rsidR="00FE7F69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6769AB"/>
    <w:rsid w:val="006769AB"/>
    <w:rsid w:val="0076714C"/>
    <w:rsid w:val="008E3569"/>
    <w:rsid w:val="00FE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Mangal" w:eastAsia="Arial Unicode MS" w:hAnsi="Liberation Serif" w:ascii="Liberation Serif"/>
        <w:kern w:val="3"/>
        <w:sz w:val="24"/>
        <w:szCs w:val="24"/>
        <w:lang w:bidi="hi-IN" w:eastAsia="zh-CN" w:val="hr-HR"/>
      </w:rPr>
    </w:rPrDefault>
    <w:pPrDefault>
      <w:pPr>
        <w:suppressAutoHyphens/>
        <w:autoSpaceDN w:val="false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</w:style>
  <w:style w:customStyle="true" w:styleId="Heading" w:type="paragraph">
    <w:name w:val="Heading"/>
    <w:basedOn w:val="Standard"/>
    <w:next w:val="Textbody"/>
    <w:pPr>
      <w:keepNext/>
      <w:spacing w:after="120" w:before="240"/>
    </w:pPr>
    <w:rPr>
      <w:rFonts w:hAnsi="Liberation Sans" w:ascii="Liberation Sans"/>
      <w:sz w:val="28"/>
      <w:szCs w:val="28"/>
    </w:rPr>
  </w:style>
  <w:style w:customStyle="true" w:styleId="Textbody" w:type="paragraph">
    <w:name w:val="Text body"/>
    <w:basedOn w:val="Standard"/>
    <w:pPr>
      <w:spacing w:lineRule="auto" w:line="288" w:after="140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8E3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5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5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5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5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Liberation Serif" w:cs="Mangal" w:eastAsia="Arial Unicode MS" w:hAnsi="Liberation Serif"/>
        <w:kern w:val="3"/>
        <w:sz w:val="24"/>
        <w:szCs w:val="24"/>
        <w:lang w:bidi="hi-IN" w:eastAsia="zh-CN" w:val="hr-HR"/>
      </w:rPr>
    </w:rPrDefault>
    <w:pPrDefault>
      <w:pPr>
        <w:suppressAutoHyphens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</w:style>
  <w:style w:customStyle="1" w:styleId="Heading" w:type="paragraph">
    <w:name w:val="Heading"/>
    <w:basedOn w:val="Standard"/>
    <w:next w:val="Textbody"/>
    <w:pPr>
      <w:keepNext/>
      <w:spacing w:after="120" w:before="240"/>
    </w:pPr>
    <w:rPr>
      <w:rFonts w:ascii="Liberation Sans" w:hAnsi="Liberation Sans"/>
      <w:sz w:val="28"/>
      <w:szCs w:val="28"/>
    </w:rPr>
  </w:style>
  <w:style w:customStyle="1" w:styleId="Textbody" w:type="paragraph">
    <w:name w:val="Text body"/>
    <w:basedOn w:val="Standard"/>
    <w:pPr>
      <w:spacing w:after="140" w:line="288" w:lineRule="auto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8E3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5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5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5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5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2018-09-23T00:03:00Z</dcterms:created>
  <dc:creator>Valentina Delač</dc:creator>
  <cp:lastModifiedBy>Valentina Delač</cp:lastModifiedBy>
  <dcterms:modified xmlns:xsi="http://www.w3.org/2001/XMLSchema-instance" xsi:type="dcterms:W3CDTF">2018-09-28T09:35:00Z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St-3355/2016-71 / Podnesak - Izvješće stečajnog upravitelja (VANSOM.docx)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