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b9a17" w14:paraId="f1b9a17" w:rsidRDefault="00292619" w:rsidR="00EA5810">
      <w:pPr>
        <w15:collapsed w:val="false"/>
        <w:rPr>
          <w:rFonts w:hAnsi="Times New Roman" w:ascii="Times New Roman"/>
          <w:szCs w:val="24"/>
          <w:lang w:val="hr-HR"/>
        </w:rPr>
      </w:pPr>
      <w:bookmarkStart w:name="_GoBack" w:id="0"/>
      <w:bookmarkEnd w:id="0"/>
      <w:r w:rsidRPr="0071730B">
        <w:rPr>
          <w:rFonts w:hAnsi="Times New Roman" w:ascii="Times New Roman"/>
          <w:szCs w:val="24"/>
          <w:lang w:val="hr-HR"/>
        </w:rPr>
        <w:t xml:space="preserve">        </w:t>
      </w:r>
      <w:r w:rsidR="00E64CC5">
        <w:rPr>
          <w:rFonts w:hAnsi="Times New Roman" w:ascii="Times New Roman"/>
          <w:szCs w:val="24"/>
          <w:lang w:val="hr-HR"/>
        </w:rPr>
        <w:t xml:space="preserve">       </w:t>
      </w:r>
      <w:r w:rsidRPr="0071730B">
        <w:rPr>
          <w:rFonts w:hAnsi="Times New Roman" w:ascii="Times New Roman"/>
          <w:szCs w:val="24"/>
          <w:lang w:val="hr-HR"/>
        </w:rPr>
        <w:t xml:space="preserve"> </w:t>
      </w:r>
      <w:r w:rsidRPr="0071730B">
        <w:rPr>
          <w:noProof/>
          <w:szCs w:val="24"/>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1730B" w:rsidR="0071730B" w:rsidRPr="0071730B">
      <w:pPr>
        <w:rPr>
          <w:rFonts w:hAnsi="Times New Roman" w:ascii="Times New Roman"/>
          <w:szCs w:val="24"/>
          <w:lang w:val="hr-HR"/>
        </w:rPr>
      </w:pPr>
    </w:p>
    <w:p w:rsidRDefault="00EA5810" w:rsidR="00E64CC5">
      <w:pPr>
        <w:rPr>
          <w:rFonts w:hAnsi="Times New Roman" w:ascii="Times New Roman"/>
          <w:szCs w:val="24"/>
          <w:lang w:val="hr-HR"/>
        </w:rPr>
      </w:pPr>
      <w:r w:rsidRPr="0071730B">
        <w:rPr>
          <w:rFonts w:hAnsi="Times New Roman" w:ascii="Times New Roman"/>
          <w:szCs w:val="24"/>
          <w:lang w:val="hr-HR"/>
        </w:rPr>
        <w:t xml:space="preserve"> </w:t>
      </w:r>
      <w:r w:rsidR="008C3FB6" w:rsidRPr="0071730B">
        <w:rPr>
          <w:rFonts w:hAnsi="Times New Roman" w:ascii="Times New Roman"/>
          <w:szCs w:val="24"/>
          <w:lang w:val="hr-HR"/>
        </w:rPr>
        <w:t xml:space="preserve">     </w:t>
      </w:r>
      <w:r w:rsidR="00E64CC5">
        <w:rPr>
          <w:rFonts w:hAnsi="Times New Roman" w:ascii="Times New Roman"/>
          <w:szCs w:val="24"/>
          <w:lang w:val="hr-HR"/>
        </w:rPr>
        <w:t xml:space="preserve">   </w:t>
      </w:r>
      <w:r w:rsidRPr="0071730B">
        <w:rPr>
          <w:rFonts w:hAnsi="Times New Roman" w:ascii="Times New Roman"/>
          <w:szCs w:val="24"/>
          <w:lang w:val="hr-HR"/>
        </w:rPr>
        <w:t>R</w:t>
      </w:r>
      <w:r w:rsidR="008C3FB6" w:rsidRPr="0071730B">
        <w:rPr>
          <w:rFonts w:hAnsi="Times New Roman" w:ascii="Times New Roman"/>
          <w:szCs w:val="24"/>
          <w:lang w:val="hr-HR"/>
        </w:rPr>
        <w:t>epublika Hrvatska</w:t>
      </w:r>
    </w:p>
    <w:p w:rsidRDefault="00EA5810" w:rsidR="00EA5810" w:rsidRPr="0071730B">
      <w:pPr>
        <w:rPr>
          <w:rFonts w:hAnsi="Times New Roman" w:ascii="Times New Roman"/>
          <w:szCs w:val="24"/>
          <w:lang w:val="hr-HR"/>
        </w:rPr>
      </w:pPr>
      <w:r w:rsidRPr="0071730B">
        <w:rPr>
          <w:rFonts w:hAnsi="Times New Roman" w:ascii="Times New Roman"/>
          <w:szCs w:val="24"/>
          <w:lang w:val="hr-HR"/>
        </w:rPr>
        <w:t>TRGOVAČKI SUD U ZAGREBU</w:t>
      </w:r>
    </w:p>
    <w:p w:rsidRDefault="008C3FB6" w:rsidR="008C3FB6" w:rsidRPr="0071730B">
      <w:pPr>
        <w:rPr>
          <w:rFonts w:hAnsi="Times New Roman" w:ascii="Times New Roman"/>
          <w:szCs w:val="24"/>
          <w:lang w:val="hr-HR"/>
        </w:rPr>
      </w:pPr>
      <w:r w:rsidRPr="0071730B">
        <w:rPr>
          <w:rFonts w:hAnsi="Times New Roman" w:ascii="Times New Roman"/>
          <w:szCs w:val="24"/>
          <w:lang w:val="hr-HR"/>
        </w:rPr>
        <w:t xml:space="preserve">    Zagreb, Amruševa 2/II</w:t>
      </w:r>
    </w:p>
    <w:p w:rsidRDefault="00EA5810" w:rsidR="00EA5810">
      <w:pPr>
        <w:jc w:val="right"/>
        <w:rPr>
          <w:rFonts w:hAnsi="Times New Roman" w:ascii="Times New Roman"/>
          <w:szCs w:val="24"/>
          <w:lang w:val="hr-HR"/>
        </w:rPr>
      </w:pPr>
      <w:r w:rsidRPr="0071730B">
        <w:rPr>
          <w:rFonts w:hAnsi="Times New Roman" w:ascii="Times New Roman"/>
          <w:szCs w:val="24"/>
          <w:lang w:val="hr-HR"/>
        </w:rPr>
        <w:tab/>
      </w:r>
      <w:r w:rsidRPr="0071730B">
        <w:rPr>
          <w:rFonts w:hAnsi="Times New Roman" w:ascii="Times New Roman"/>
          <w:szCs w:val="24"/>
          <w:lang w:val="hr-HR"/>
        </w:rPr>
        <w:tab/>
      </w:r>
      <w:r w:rsidRPr="0071730B">
        <w:rPr>
          <w:rFonts w:hAnsi="Times New Roman" w:ascii="Times New Roman"/>
          <w:szCs w:val="24"/>
          <w:lang w:val="hr-HR"/>
        </w:rPr>
        <w:tab/>
      </w:r>
      <w:r w:rsidRPr="0071730B">
        <w:rPr>
          <w:rFonts w:hAnsi="Times New Roman" w:ascii="Times New Roman"/>
          <w:szCs w:val="24"/>
          <w:lang w:val="hr-HR"/>
        </w:rPr>
        <w:tab/>
        <w:t xml:space="preserve">               </w:t>
      </w:r>
      <w:r w:rsidR="00714F63" w:rsidRPr="0071730B">
        <w:rPr>
          <w:rFonts w:hAnsi="Times New Roman" w:ascii="Times New Roman"/>
          <w:szCs w:val="24"/>
          <w:lang w:val="hr-HR"/>
        </w:rPr>
        <w:t xml:space="preserve">                          </w:t>
      </w:r>
      <w:r w:rsidR="008C3FB6" w:rsidRPr="0071730B">
        <w:rPr>
          <w:rFonts w:hAnsi="Times New Roman" w:ascii="Times New Roman"/>
          <w:szCs w:val="24"/>
          <w:lang w:val="hr-HR"/>
        </w:rPr>
        <w:t>20</w:t>
      </w:r>
      <w:r w:rsidR="00714F63" w:rsidRPr="0071730B">
        <w:rPr>
          <w:rFonts w:hAnsi="Times New Roman" w:ascii="Times New Roman"/>
          <w:szCs w:val="24"/>
          <w:lang w:val="hr-HR"/>
        </w:rPr>
        <w:t xml:space="preserve"> St</w:t>
      </w:r>
      <w:r w:rsidR="001112CC" w:rsidRPr="0071730B">
        <w:rPr>
          <w:rFonts w:hAnsi="Times New Roman" w:ascii="Times New Roman"/>
          <w:szCs w:val="24"/>
          <w:lang w:val="hr-HR"/>
        </w:rPr>
        <w:t>-</w:t>
      </w:r>
      <w:r w:rsidR="00F35BC0">
        <w:rPr>
          <w:rFonts w:hAnsi="Times New Roman" w:ascii="Times New Roman"/>
          <w:szCs w:val="24"/>
          <w:lang w:val="hr-HR"/>
        </w:rPr>
        <w:t>351</w:t>
      </w:r>
      <w:r w:rsidR="001112CC" w:rsidRPr="0071730B">
        <w:rPr>
          <w:rFonts w:hAnsi="Times New Roman" w:ascii="Times New Roman"/>
          <w:szCs w:val="24"/>
          <w:lang w:val="hr-HR"/>
        </w:rPr>
        <w:t>/</w:t>
      </w:r>
      <w:r w:rsidR="00F35BC0">
        <w:rPr>
          <w:rFonts w:hAnsi="Times New Roman" w:ascii="Times New Roman"/>
          <w:szCs w:val="24"/>
          <w:lang w:val="hr-HR"/>
        </w:rPr>
        <w:t>15</w:t>
      </w:r>
    </w:p>
    <w:p w:rsidRDefault="0071730B" w:rsidR="0071730B" w:rsidRPr="0071730B">
      <w:pPr>
        <w:jc w:val="right"/>
        <w:rPr>
          <w:rFonts w:hAnsi="Times New Roman" w:ascii="Times New Roman"/>
          <w:szCs w:val="24"/>
          <w:lang w:val="hr-HR"/>
        </w:rPr>
      </w:pPr>
    </w:p>
    <w:p w:rsidRDefault="002C27DC" w:rsidP="002C27DC" w:rsidR="00EA5810">
      <w:pPr>
        <w:jc w:val="center"/>
        <w:rPr>
          <w:rFonts w:hAnsi="Times New Roman" w:ascii="Times New Roman"/>
          <w:szCs w:val="24"/>
          <w:lang w:val="hr-HR"/>
        </w:rPr>
      </w:pPr>
      <w:r w:rsidRPr="0071730B">
        <w:rPr>
          <w:rFonts w:hAnsi="Times New Roman" w:ascii="Times New Roman"/>
          <w:szCs w:val="24"/>
          <w:lang w:val="hr-HR"/>
        </w:rPr>
        <w:t>R E P U B L I K A  H R V A T S K A</w:t>
      </w:r>
    </w:p>
    <w:p w:rsidRDefault="0071730B" w:rsidP="002C27DC" w:rsidR="0071730B" w:rsidRPr="0071730B">
      <w:pPr>
        <w:jc w:val="center"/>
        <w:rPr>
          <w:rFonts w:hAnsi="Times New Roman" w:ascii="Times New Roman"/>
          <w:color w:val="FF00FF"/>
          <w:szCs w:val="24"/>
          <w:lang w:val="hr-HR"/>
        </w:rPr>
      </w:pPr>
    </w:p>
    <w:p w:rsidRDefault="008C3FB6" w:rsidR="00EA5810" w:rsidRPr="0071730B">
      <w:pPr>
        <w:jc w:val="center"/>
        <w:rPr>
          <w:rFonts w:hAnsi="Times New Roman" w:ascii="Times New Roman"/>
          <w:szCs w:val="24"/>
          <w:lang w:val="hr-HR"/>
        </w:rPr>
      </w:pPr>
      <w:r w:rsidRPr="0071730B">
        <w:rPr>
          <w:rFonts w:hAnsi="Times New Roman" w:ascii="Times New Roman"/>
          <w:szCs w:val="24"/>
          <w:lang w:val="hr-HR"/>
        </w:rPr>
        <w:t>R</w:t>
      </w:r>
      <w:r w:rsidR="00EA5810" w:rsidRPr="0071730B">
        <w:rPr>
          <w:rFonts w:hAnsi="Times New Roman" w:ascii="Times New Roman"/>
          <w:szCs w:val="24"/>
          <w:lang w:val="hr-HR"/>
        </w:rPr>
        <w:t xml:space="preserve"> J E Š E N J E</w:t>
      </w:r>
    </w:p>
    <w:p w:rsidRDefault="00EA5810" w:rsidR="00EA5810" w:rsidRPr="0071730B">
      <w:pPr>
        <w:jc w:val="center"/>
        <w:rPr>
          <w:rFonts w:hAnsi="Times New Roman" w:ascii="Times New Roman"/>
          <w:szCs w:val="24"/>
          <w:lang w:val="hr-HR"/>
        </w:rPr>
      </w:pPr>
      <w:r w:rsidRPr="0071730B">
        <w:rPr>
          <w:rFonts w:hAnsi="Times New Roman" w:ascii="Times New Roman"/>
          <w:szCs w:val="24"/>
          <w:lang w:val="hr-HR"/>
        </w:rPr>
        <w:t xml:space="preserve">  </w:t>
      </w:r>
    </w:p>
    <w:p w:rsidRDefault="00EA5810" w:rsidP="00E64CC5" w:rsidR="00EA5810" w:rsidRPr="0071730B">
      <w:pPr>
        <w:jc w:val="both"/>
        <w:rPr>
          <w:rFonts w:hAnsi="Times New Roman" w:ascii="Times New Roman"/>
          <w:szCs w:val="24"/>
          <w:lang w:val="hr-HR"/>
        </w:rPr>
      </w:pPr>
      <w:r w:rsidRPr="0071730B">
        <w:rPr>
          <w:rFonts w:hAnsi="Times New Roman" w:ascii="Times New Roman"/>
          <w:szCs w:val="24"/>
          <w:lang w:val="hr-HR"/>
        </w:rPr>
        <w:tab/>
      </w:r>
      <w:r w:rsidR="004B435F" w:rsidRPr="0071730B">
        <w:rPr>
          <w:rFonts w:hAnsi="Times New Roman" w:ascii="Times New Roman"/>
          <w:szCs w:val="24"/>
          <w:lang w:val="hr-HR"/>
        </w:rPr>
        <w:t>TRGOVAČKI SUD U ZAGREBU, po sucu</w:t>
      </w:r>
      <w:r w:rsidR="008C3FB6" w:rsidRPr="0071730B">
        <w:rPr>
          <w:rFonts w:hAnsi="Times New Roman" w:ascii="Times New Roman"/>
          <w:szCs w:val="24"/>
          <w:lang w:val="hr-HR"/>
        </w:rPr>
        <w:t xml:space="preserve"> pojedincu</w:t>
      </w:r>
      <w:r w:rsidR="004B435F" w:rsidRPr="0071730B">
        <w:rPr>
          <w:rFonts w:hAnsi="Times New Roman" w:ascii="Times New Roman"/>
          <w:szCs w:val="24"/>
          <w:lang w:val="hr-HR"/>
        </w:rPr>
        <w:t xml:space="preserve"> Luciji Butigan u stečajnom postupku nad stečajnim dužnikom</w:t>
      </w:r>
      <w:r w:rsidR="008C3FB6" w:rsidRPr="0071730B">
        <w:rPr>
          <w:rFonts w:hAnsi="Times New Roman" w:ascii="Times New Roman"/>
          <w:szCs w:val="24"/>
          <w:lang w:val="hr-HR"/>
        </w:rPr>
        <w:t xml:space="preserve"> </w:t>
      </w:r>
      <w:r w:rsidR="00F35BC0" w:rsidRPr="0096440B">
        <w:rPr>
          <w:rFonts w:hAnsi="Times New Roman" w:ascii="Times New Roman"/>
          <w:color w:val="000000"/>
          <w:szCs w:val="24"/>
        </w:rPr>
        <w:t>ZAGREBAČKI MAGAZIN d.o.o., za proizvodnju, trgovinu uvoz-izvoz, Ilica 105, Zagreb, OIB 45471262692</w:t>
      </w:r>
      <w:r w:rsidR="00F35BC0">
        <w:rPr>
          <w:rFonts w:hAnsi="Times New Roman" w:ascii="Times New Roman"/>
          <w:color w:val="000000"/>
          <w:szCs w:val="24"/>
        </w:rPr>
        <w:t xml:space="preserve"> </w:t>
      </w:r>
      <w:r w:rsidR="001112CC" w:rsidRPr="0071730B">
        <w:rPr>
          <w:rFonts w:hAnsi="Times New Roman" w:ascii="Times New Roman"/>
          <w:szCs w:val="24"/>
          <w:lang w:val="hr-HR"/>
        </w:rPr>
        <w:t xml:space="preserve">dana </w:t>
      </w:r>
      <w:r w:rsidR="00F35BC0">
        <w:rPr>
          <w:rFonts w:hAnsi="Times New Roman" w:ascii="Times New Roman"/>
          <w:szCs w:val="24"/>
          <w:lang w:val="hr-HR"/>
        </w:rPr>
        <w:t>11</w:t>
      </w:r>
      <w:r w:rsidR="00292619" w:rsidRPr="0071730B">
        <w:rPr>
          <w:rFonts w:hAnsi="Times New Roman" w:ascii="Times New Roman"/>
          <w:szCs w:val="24"/>
          <w:lang w:val="hr-HR"/>
        </w:rPr>
        <w:t xml:space="preserve">. </w:t>
      </w:r>
      <w:r w:rsidR="00F35BC0">
        <w:rPr>
          <w:rFonts w:hAnsi="Times New Roman" w:ascii="Times New Roman"/>
          <w:szCs w:val="24"/>
          <w:lang w:val="hr-HR"/>
        </w:rPr>
        <w:t>veljače</w:t>
      </w:r>
      <w:r w:rsidR="00440900">
        <w:rPr>
          <w:rFonts w:hAnsi="Times New Roman" w:ascii="Times New Roman"/>
          <w:szCs w:val="24"/>
          <w:lang w:val="hr-HR"/>
        </w:rPr>
        <w:t xml:space="preserve"> 2016</w:t>
      </w:r>
      <w:r w:rsidR="00E64CC5">
        <w:rPr>
          <w:rFonts w:hAnsi="Times New Roman" w:ascii="Times New Roman"/>
          <w:szCs w:val="24"/>
          <w:lang w:val="hr-HR"/>
        </w:rPr>
        <w:t>.</w:t>
      </w:r>
    </w:p>
    <w:p w:rsidRDefault="00EA5810" w:rsidR="00EA5810" w:rsidRPr="0071730B">
      <w:pPr>
        <w:jc w:val="both"/>
        <w:rPr>
          <w:rFonts w:hAnsi="Times New Roman" w:ascii="Times New Roman"/>
          <w:szCs w:val="24"/>
          <w:lang w:val="hr-HR"/>
        </w:rPr>
      </w:pPr>
    </w:p>
    <w:p w:rsidRDefault="001112CC" w:rsidR="00EA5810" w:rsidRPr="0071730B">
      <w:pPr>
        <w:jc w:val="center"/>
        <w:rPr>
          <w:rFonts w:hAnsi="Times New Roman" w:ascii="Times New Roman"/>
          <w:szCs w:val="24"/>
          <w:lang w:val="hr-HR"/>
        </w:rPr>
      </w:pPr>
      <w:r w:rsidRPr="0071730B">
        <w:rPr>
          <w:rFonts w:hAnsi="Times New Roman" w:ascii="Times New Roman"/>
          <w:szCs w:val="24"/>
          <w:lang w:val="hr-HR"/>
        </w:rPr>
        <w:t xml:space="preserve">r i  j e š i o </w:t>
      </w:r>
      <w:r w:rsidR="00EA5810" w:rsidRPr="0071730B">
        <w:rPr>
          <w:rFonts w:hAnsi="Times New Roman" w:ascii="Times New Roman"/>
          <w:szCs w:val="24"/>
          <w:lang w:val="hr-HR"/>
        </w:rPr>
        <w:t xml:space="preserve">    j e </w:t>
      </w:r>
    </w:p>
    <w:p w:rsidRDefault="00EA5810" w:rsidR="00EA5810" w:rsidRPr="0071730B">
      <w:pPr>
        <w:jc w:val="center"/>
        <w:rPr>
          <w:rFonts w:hAnsi="Times New Roman" w:ascii="Times New Roman"/>
          <w:szCs w:val="24"/>
          <w:lang w:val="hr-HR"/>
        </w:rPr>
      </w:pPr>
    </w:p>
    <w:p w:rsidRDefault="00EA5810" w:rsidP="00714F63" w:rsidR="00EA5810" w:rsidRPr="0071730B">
      <w:pPr>
        <w:pStyle w:val="Tijeloteksta"/>
        <w:numPr>
          <w:ilvl w:val="0"/>
          <w:numId w:val="5"/>
        </w:numPr>
        <w:jc w:val="both"/>
        <w:rPr>
          <w:rFonts w:hAnsi="Times New Roman" w:ascii="Times New Roman"/>
          <w:sz w:val="24"/>
          <w:szCs w:val="24"/>
        </w:rPr>
      </w:pPr>
      <w:r w:rsidRPr="0071730B">
        <w:rPr>
          <w:rFonts w:hAnsi="Times New Roman" w:ascii="Times New Roman"/>
          <w:sz w:val="24"/>
          <w:szCs w:val="24"/>
        </w:rPr>
        <w:t xml:space="preserve">Saziva se skupština vjerovnika u stečajnom </w:t>
      </w:r>
      <w:r w:rsidR="004C5D49" w:rsidRPr="0071730B">
        <w:rPr>
          <w:rFonts w:hAnsi="Times New Roman" w:ascii="Times New Roman"/>
          <w:sz w:val="24"/>
          <w:szCs w:val="24"/>
        </w:rPr>
        <w:t>postupku</w:t>
      </w:r>
      <w:r w:rsidRPr="0071730B">
        <w:rPr>
          <w:rFonts w:hAnsi="Times New Roman" w:ascii="Times New Roman"/>
          <w:sz w:val="24"/>
          <w:szCs w:val="24"/>
        </w:rPr>
        <w:t xml:space="preserve"> nad stečajnim dužnikom</w:t>
      </w:r>
      <w:r w:rsidR="00456395" w:rsidRPr="0071730B">
        <w:rPr>
          <w:rFonts w:hAnsi="Times New Roman" w:ascii="Times New Roman"/>
          <w:sz w:val="24"/>
          <w:szCs w:val="24"/>
        </w:rPr>
        <w:t xml:space="preserve"> </w:t>
      </w:r>
      <w:r w:rsidR="00F35BC0" w:rsidRPr="0096440B">
        <w:rPr>
          <w:rFonts w:hAnsi="Times New Roman" w:ascii="Times New Roman"/>
          <w:color w:val="000000"/>
          <w:sz w:val="24"/>
          <w:szCs w:val="24"/>
        </w:rPr>
        <w:t>ZAGREBAČKI MAGAZIN d.o.o., za proizvodnju, trgovinu uvoz-izvoz, Ilica 105, Zagreb, OIB 45471262692</w:t>
      </w:r>
      <w:r w:rsidR="004B435F" w:rsidRPr="0071730B">
        <w:rPr>
          <w:rFonts w:hAnsi="Times New Roman" w:ascii="Times New Roman"/>
          <w:sz w:val="24"/>
          <w:szCs w:val="24"/>
        </w:rPr>
        <w:t xml:space="preserve">, </w:t>
      </w:r>
      <w:r w:rsidRPr="0071730B">
        <w:rPr>
          <w:rFonts w:hAnsi="Times New Roman" w:ascii="Times New Roman"/>
          <w:sz w:val="24"/>
          <w:szCs w:val="24"/>
        </w:rPr>
        <w:t>za dan</w:t>
      </w:r>
      <w:r w:rsidR="002C27DC" w:rsidRPr="0071730B">
        <w:rPr>
          <w:rFonts w:hAnsi="Times New Roman" w:ascii="Times New Roman"/>
          <w:sz w:val="24"/>
          <w:szCs w:val="24"/>
        </w:rPr>
        <w:t xml:space="preserve"> </w:t>
      </w:r>
      <w:r w:rsidR="00F35BC0">
        <w:rPr>
          <w:rFonts w:hAnsi="Times New Roman" w:ascii="Times New Roman"/>
          <w:b/>
          <w:sz w:val="24"/>
          <w:szCs w:val="24"/>
          <w:u w:val="single"/>
        </w:rPr>
        <w:t>3</w:t>
      </w:r>
      <w:r w:rsidR="002C27DC" w:rsidRPr="0071730B">
        <w:rPr>
          <w:rFonts w:hAnsi="Times New Roman" w:ascii="Times New Roman"/>
          <w:b/>
          <w:sz w:val="24"/>
          <w:szCs w:val="24"/>
          <w:u w:val="single"/>
        </w:rPr>
        <w:t xml:space="preserve">. </w:t>
      </w:r>
      <w:r w:rsidR="00F35BC0">
        <w:rPr>
          <w:rFonts w:hAnsi="Times New Roman" w:ascii="Times New Roman"/>
          <w:b/>
          <w:sz w:val="24"/>
          <w:szCs w:val="24"/>
          <w:u w:val="single"/>
        </w:rPr>
        <w:t>ožujka</w:t>
      </w:r>
      <w:r w:rsidR="00B350FC">
        <w:rPr>
          <w:rFonts w:hAnsi="Times New Roman" w:ascii="Times New Roman"/>
          <w:b/>
          <w:sz w:val="24"/>
          <w:szCs w:val="24"/>
          <w:u w:val="single"/>
        </w:rPr>
        <w:t xml:space="preserve"> 2016</w:t>
      </w:r>
      <w:r w:rsidR="00E64CC5">
        <w:rPr>
          <w:rFonts w:hAnsi="Times New Roman" w:ascii="Times New Roman"/>
          <w:b/>
          <w:sz w:val="24"/>
          <w:szCs w:val="24"/>
          <w:u w:val="single"/>
        </w:rPr>
        <w:t xml:space="preserve">. u </w:t>
      </w:r>
      <w:r w:rsidR="00B350FC">
        <w:rPr>
          <w:rFonts w:hAnsi="Times New Roman" w:ascii="Times New Roman"/>
          <w:b/>
          <w:sz w:val="24"/>
          <w:szCs w:val="24"/>
          <w:u w:val="single"/>
        </w:rPr>
        <w:t>11</w:t>
      </w:r>
      <w:r w:rsidR="003223DA" w:rsidRPr="0071730B">
        <w:rPr>
          <w:rFonts w:hAnsi="Times New Roman" w:ascii="Times New Roman"/>
          <w:b/>
          <w:sz w:val="24"/>
          <w:szCs w:val="24"/>
          <w:u w:val="single"/>
        </w:rPr>
        <w:t>:</w:t>
      </w:r>
      <w:r w:rsidR="00F35BC0">
        <w:rPr>
          <w:rFonts w:hAnsi="Times New Roman" w:ascii="Times New Roman"/>
          <w:b/>
          <w:sz w:val="24"/>
          <w:szCs w:val="24"/>
          <w:u w:val="single"/>
        </w:rPr>
        <w:t>30</w:t>
      </w:r>
      <w:r w:rsidR="001112CC" w:rsidRPr="0071730B">
        <w:rPr>
          <w:rFonts w:hAnsi="Times New Roman" w:ascii="Times New Roman"/>
          <w:sz w:val="24"/>
          <w:szCs w:val="24"/>
        </w:rPr>
        <w:t xml:space="preserve"> sati</w:t>
      </w:r>
      <w:r w:rsidR="00456395" w:rsidRPr="0071730B">
        <w:rPr>
          <w:rFonts w:hAnsi="Times New Roman" w:ascii="Times New Roman"/>
          <w:sz w:val="24"/>
          <w:szCs w:val="24"/>
        </w:rPr>
        <w:t>, u</w:t>
      </w:r>
      <w:r w:rsidRPr="0071730B">
        <w:rPr>
          <w:rFonts w:hAnsi="Times New Roman" w:ascii="Times New Roman"/>
          <w:sz w:val="24"/>
          <w:szCs w:val="24"/>
        </w:rPr>
        <w:t xml:space="preserve"> Trgovačko</w:t>
      </w:r>
      <w:r w:rsidR="000B5D7F" w:rsidRPr="0071730B">
        <w:rPr>
          <w:rFonts w:hAnsi="Times New Roman" w:ascii="Times New Roman"/>
          <w:sz w:val="24"/>
          <w:szCs w:val="24"/>
        </w:rPr>
        <w:t>m sudu</w:t>
      </w:r>
      <w:r w:rsidRPr="0071730B">
        <w:rPr>
          <w:rFonts w:hAnsi="Times New Roman" w:ascii="Times New Roman"/>
          <w:sz w:val="24"/>
          <w:szCs w:val="24"/>
        </w:rPr>
        <w:t xml:space="preserve"> u Za</w:t>
      </w:r>
      <w:r w:rsidR="000B5D7F" w:rsidRPr="0071730B">
        <w:rPr>
          <w:rFonts w:hAnsi="Times New Roman" w:ascii="Times New Roman"/>
          <w:sz w:val="24"/>
          <w:szCs w:val="24"/>
        </w:rPr>
        <w:t xml:space="preserve">grebu, Petrinjska 8, soba br. </w:t>
      </w:r>
      <w:r w:rsidR="008C3FB6" w:rsidRPr="0071730B">
        <w:rPr>
          <w:rFonts w:hAnsi="Times New Roman" w:ascii="Times New Roman"/>
          <w:sz w:val="24"/>
          <w:szCs w:val="24"/>
        </w:rPr>
        <w:t>91</w:t>
      </w:r>
      <w:r w:rsidR="004C5D49" w:rsidRPr="0071730B">
        <w:rPr>
          <w:rFonts w:hAnsi="Times New Roman" w:ascii="Times New Roman"/>
          <w:sz w:val="24"/>
          <w:szCs w:val="24"/>
        </w:rPr>
        <w:t>/II</w:t>
      </w:r>
      <w:r w:rsidR="008C3FB6" w:rsidRPr="0071730B">
        <w:rPr>
          <w:rFonts w:hAnsi="Times New Roman" w:ascii="Times New Roman"/>
          <w:sz w:val="24"/>
          <w:szCs w:val="24"/>
        </w:rPr>
        <w:t xml:space="preserve"> (ulična zgrada)</w:t>
      </w:r>
      <w:r w:rsidRPr="0071730B">
        <w:rPr>
          <w:rFonts w:hAnsi="Times New Roman" w:ascii="Times New Roman"/>
          <w:sz w:val="24"/>
          <w:szCs w:val="24"/>
        </w:rPr>
        <w:t>, sa sljedećim dnevnim redom:</w:t>
      </w:r>
    </w:p>
    <w:p w:rsidRDefault="00EA5810" w:rsidR="00EA5810" w:rsidRPr="0071730B">
      <w:pPr>
        <w:pStyle w:val="Tijeloteksta"/>
        <w:jc w:val="both"/>
        <w:rPr>
          <w:rFonts w:hAnsi="Times New Roman" w:ascii="Times New Roman"/>
          <w:sz w:val="24"/>
          <w:szCs w:val="24"/>
        </w:rPr>
      </w:pPr>
    </w:p>
    <w:p w:rsidRDefault="00E64CC5" w:rsidP="00440900" w:rsidR="00EA5810">
      <w:pPr>
        <w:ind w:left="709"/>
        <w:jc w:val="both"/>
        <w:rPr>
          <w:rFonts w:hAnsi="Times New Roman" w:ascii="Times New Roman"/>
          <w:szCs w:val="24"/>
          <w:lang w:val="hr-HR"/>
        </w:rPr>
      </w:pPr>
      <w:r w:rsidRPr="0071730B">
        <w:rPr>
          <w:rFonts w:hAnsi="Times New Roman" w:ascii="Times New Roman"/>
          <w:szCs w:val="24"/>
          <w:lang w:val="hr-HR"/>
        </w:rPr>
        <w:t>Donošenje odluke</w:t>
      </w:r>
      <w:r>
        <w:rPr>
          <w:rFonts w:hAnsi="Times New Roman" w:ascii="Times New Roman"/>
          <w:szCs w:val="24"/>
          <w:lang w:val="hr-HR"/>
        </w:rPr>
        <w:t xml:space="preserve"> </w:t>
      </w:r>
      <w:r w:rsidR="00F35BC0">
        <w:rPr>
          <w:rFonts w:hAnsi="Times New Roman" w:ascii="Times New Roman"/>
          <w:szCs w:val="24"/>
          <w:lang w:val="hr-HR"/>
        </w:rPr>
        <w:t>u odnosu na zaprimljenu pisanu ponudu za prodaju nekretnine stečajnog dužnika u Zagrebu, ulica Vladimira Varičaka 14.</w:t>
      </w:r>
    </w:p>
    <w:p w:rsidRDefault="00E64CC5" w:rsidP="00E64CC5" w:rsidR="00E64CC5" w:rsidRPr="0071730B">
      <w:pPr>
        <w:ind w:firstLine="360" w:left="360"/>
        <w:jc w:val="both"/>
        <w:rPr>
          <w:rFonts w:hAnsi="Times New Roman" w:ascii="Times New Roman"/>
          <w:szCs w:val="24"/>
          <w:lang w:val="hr-HR"/>
        </w:rPr>
      </w:pPr>
    </w:p>
    <w:p w:rsidRDefault="003223DA" w:rsidP="00714F63" w:rsidR="00EA5810" w:rsidRPr="0071730B">
      <w:pPr>
        <w:numPr>
          <w:ilvl w:val="0"/>
          <w:numId w:val="5"/>
        </w:numPr>
        <w:jc w:val="both"/>
        <w:rPr>
          <w:rFonts w:hAnsi="Times New Roman" w:ascii="Times New Roman"/>
          <w:szCs w:val="24"/>
          <w:lang w:val="hr-HR"/>
        </w:rPr>
      </w:pPr>
      <w:r w:rsidRPr="0071730B">
        <w:rPr>
          <w:rFonts w:hAnsi="Times New Roman" w:ascii="Times New Roman"/>
          <w:szCs w:val="24"/>
          <w:lang w:val="hr-HR"/>
        </w:rPr>
        <w:t>Ovo Rješenje objavit će se</w:t>
      </w:r>
      <w:r w:rsidR="00EA5810" w:rsidRPr="0071730B">
        <w:rPr>
          <w:rFonts w:hAnsi="Times New Roman" w:ascii="Times New Roman"/>
          <w:szCs w:val="24"/>
          <w:lang w:val="hr-HR"/>
        </w:rPr>
        <w:t xml:space="preserve"> na </w:t>
      </w:r>
      <w:r w:rsidRPr="0071730B">
        <w:rPr>
          <w:rFonts w:hAnsi="Times New Roman" w:ascii="Times New Roman"/>
          <w:szCs w:val="24"/>
          <w:lang w:val="hr-HR"/>
        </w:rPr>
        <w:t>e-</w:t>
      </w:r>
      <w:r w:rsidR="00EA5810" w:rsidRPr="0071730B">
        <w:rPr>
          <w:rFonts w:hAnsi="Times New Roman" w:ascii="Times New Roman"/>
          <w:szCs w:val="24"/>
          <w:lang w:val="hr-HR"/>
        </w:rPr>
        <w:t xml:space="preserve">oglasnoj ploči </w:t>
      </w:r>
      <w:r w:rsidR="00F35BC0">
        <w:rPr>
          <w:rFonts w:hAnsi="Times New Roman" w:ascii="Times New Roman"/>
          <w:szCs w:val="24"/>
          <w:lang w:val="hr-HR"/>
        </w:rPr>
        <w:t xml:space="preserve">Trgovačkog </w:t>
      </w:r>
      <w:r w:rsidR="00EA5810" w:rsidRPr="0071730B">
        <w:rPr>
          <w:rFonts w:hAnsi="Times New Roman" w:ascii="Times New Roman"/>
          <w:szCs w:val="24"/>
          <w:lang w:val="hr-HR"/>
        </w:rPr>
        <w:t>suda</w:t>
      </w:r>
      <w:r w:rsidR="00F35BC0">
        <w:rPr>
          <w:rFonts w:hAnsi="Times New Roman" w:ascii="Times New Roman"/>
          <w:szCs w:val="24"/>
          <w:lang w:val="hr-HR"/>
        </w:rPr>
        <w:t xml:space="preserve"> u Zagrebu </w:t>
      </w:r>
      <w:r w:rsidR="00EA5810" w:rsidRPr="0071730B">
        <w:rPr>
          <w:rFonts w:hAnsi="Times New Roman" w:ascii="Times New Roman"/>
          <w:szCs w:val="24"/>
          <w:lang w:val="hr-HR"/>
        </w:rPr>
        <w:t xml:space="preserve">.  </w:t>
      </w:r>
    </w:p>
    <w:p w:rsidRDefault="00353C0A" w:rsidR="00353C0A" w:rsidRPr="0071730B">
      <w:pPr>
        <w:rPr>
          <w:rFonts w:hAnsi="Times New Roman" w:ascii="Times New Roman"/>
          <w:szCs w:val="24"/>
          <w:lang w:val="hr-HR"/>
        </w:rPr>
      </w:pPr>
    </w:p>
    <w:p w:rsidRDefault="00C63F6B" w:rsidP="00C63F6B" w:rsidR="00C63F6B" w:rsidRPr="0071730B">
      <w:pPr>
        <w:jc w:val="center"/>
        <w:rPr>
          <w:rFonts w:hAnsi="Times New Roman" w:ascii="Times New Roman"/>
          <w:szCs w:val="24"/>
          <w:lang w:val="hr-HR"/>
        </w:rPr>
      </w:pPr>
      <w:r w:rsidRPr="0071730B">
        <w:rPr>
          <w:rFonts w:hAnsi="Times New Roman" w:ascii="Times New Roman"/>
          <w:szCs w:val="24"/>
          <w:lang w:val="hr-HR"/>
        </w:rPr>
        <w:t>Obrazloženje</w:t>
      </w:r>
    </w:p>
    <w:p w:rsidRDefault="00C63F6B" w:rsidP="00C63F6B" w:rsidR="00C63F6B" w:rsidRPr="0071730B">
      <w:pPr>
        <w:jc w:val="both"/>
        <w:rPr>
          <w:rFonts w:hAnsi="Times New Roman" w:ascii="Times New Roman"/>
          <w:szCs w:val="24"/>
          <w:lang w:val="hr-HR"/>
        </w:rPr>
      </w:pPr>
    </w:p>
    <w:p w:rsidRDefault="00C63F6B" w:rsidP="00C63F6B" w:rsidR="00C63F6B" w:rsidRPr="0071730B">
      <w:pPr>
        <w:jc w:val="both"/>
        <w:rPr>
          <w:rFonts w:hAnsi="Times New Roman" w:ascii="Times New Roman"/>
          <w:szCs w:val="24"/>
          <w:lang w:val="hr-HR"/>
        </w:rPr>
      </w:pPr>
      <w:r w:rsidRPr="0071730B">
        <w:rPr>
          <w:rFonts w:hAnsi="Times New Roman" w:ascii="Times New Roman"/>
          <w:szCs w:val="24"/>
          <w:lang w:val="hr-HR"/>
        </w:rPr>
        <w:tab/>
      </w:r>
      <w:r w:rsidR="006E5637" w:rsidRPr="0071730B">
        <w:rPr>
          <w:rFonts w:hAnsi="Times New Roman" w:ascii="Times New Roman"/>
          <w:szCs w:val="24"/>
          <w:lang w:val="hr-HR"/>
        </w:rPr>
        <w:t>Nad gore nav</w:t>
      </w:r>
      <w:r w:rsidR="001677E3" w:rsidRPr="0071730B">
        <w:rPr>
          <w:rFonts w:hAnsi="Times New Roman" w:ascii="Times New Roman"/>
          <w:szCs w:val="24"/>
          <w:lang w:val="hr-HR"/>
        </w:rPr>
        <w:t>edenim stečajnim dužnikom dana</w:t>
      </w:r>
      <w:r w:rsidR="004B435F" w:rsidRPr="0071730B">
        <w:rPr>
          <w:rFonts w:hAnsi="Times New Roman" w:ascii="Times New Roman"/>
          <w:szCs w:val="24"/>
          <w:lang w:val="hr-HR"/>
        </w:rPr>
        <w:t xml:space="preserve"> </w:t>
      </w:r>
      <w:r w:rsidR="006E5637" w:rsidRPr="0071730B">
        <w:rPr>
          <w:rFonts w:hAnsi="Times New Roman" w:ascii="Times New Roman"/>
          <w:szCs w:val="24"/>
          <w:lang w:val="hr-HR"/>
        </w:rPr>
        <w:t>Rješenjem ovog suda br.</w:t>
      </w:r>
      <w:r w:rsidR="001677E3" w:rsidRPr="0071730B">
        <w:rPr>
          <w:rFonts w:hAnsi="Times New Roman" w:ascii="Times New Roman"/>
          <w:szCs w:val="24"/>
          <w:lang w:val="hr-HR"/>
        </w:rPr>
        <w:t xml:space="preserve"> </w:t>
      </w:r>
      <w:r w:rsidR="00F35BC0">
        <w:rPr>
          <w:rFonts w:hAnsi="Times New Roman" w:ascii="Times New Roman"/>
          <w:szCs w:val="24"/>
          <w:lang w:val="hr-HR"/>
        </w:rPr>
        <w:t>351</w:t>
      </w:r>
      <w:r w:rsidR="00E64CC5" w:rsidRPr="0071730B">
        <w:rPr>
          <w:rFonts w:hAnsi="Times New Roman" w:ascii="Times New Roman"/>
          <w:szCs w:val="24"/>
          <w:lang w:val="hr-HR"/>
        </w:rPr>
        <w:t>/</w:t>
      </w:r>
      <w:r w:rsidR="00F35BC0">
        <w:rPr>
          <w:rFonts w:hAnsi="Times New Roman" w:ascii="Times New Roman"/>
          <w:szCs w:val="24"/>
          <w:lang w:val="hr-HR"/>
        </w:rPr>
        <w:t>15</w:t>
      </w:r>
      <w:r w:rsidR="001112CC" w:rsidRPr="0071730B">
        <w:rPr>
          <w:rFonts w:hAnsi="Times New Roman" w:ascii="Times New Roman"/>
          <w:szCs w:val="24"/>
          <w:lang w:val="hr-HR"/>
        </w:rPr>
        <w:t xml:space="preserve"> od </w:t>
      </w:r>
      <w:r w:rsidR="00F35BC0">
        <w:rPr>
          <w:rFonts w:hAnsi="Times New Roman" w:ascii="Times New Roman"/>
          <w:szCs w:val="24"/>
          <w:lang w:val="hr-HR"/>
        </w:rPr>
        <w:t>24</w:t>
      </w:r>
      <w:r w:rsidR="001112CC" w:rsidRPr="0071730B">
        <w:rPr>
          <w:rFonts w:hAnsi="Times New Roman" w:ascii="Times New Roman"/>
          <w:szCs w:val="24"/>
          <w:lang w:val="hr-HR"/>
        </w:rPr>
        <w:t xml:space="preserve">. </w:t>
      </w:r>
      <w:r w:rsidR="00F35BC0">
        <w:rPr>
          <w:rFonts w:hAnsi="Times New Roman" w:ascii="Times New Roman"/>
          <w:szCs w:val="24"/>
          <w:lang w:val="hr-HR"/>
        </w:rPr>
        <w:t>srpnja 2015</w:t>
      </w:r>
      <w:r w:rsidR="001112CC" w:rsidRPr="0071730B">
        <w:rPr>
          <w:rFonts w:hAnsi="Times New Roman" w:ascii="Times New Roman"/>
          <w:szCs w:val="24"/>
          <w:lang w:val="hr-HR"/>
        </w:rPr>
        <w:t>.</w:t>
      </w:r>
      <w:r w:rsidR="002C1E79" w:rsidRPr="0071730B">
        <w:rPr>
          <w:rFonts w:hAnsi="Times New Roman" w:ascii="Times New Roman"/>
          <w:szCs w:val="24"/>
          <w:lang w:val="hr-HR"/>
        </w:rPr>
        <w:t xml:space="preserve"> </w:t>
      </w:r>
      <w:r w:rsidR="006E5637" w:rsidRPr="0071730B">
        <w:rPr>
          <w:rFonts w:hAnsi="Times New Roman" w:ascii="Times New Roman"/>
          <w:szCs w:val="24"/>
          <w:lang w:val="hr-HR"/>
        </w:rPr>
        <w:t>otvoren je stečajni postupak</w:t>
      </w:r>
      <w:r w:rsidR="002C1E79" w:rsidRPr="0071730B">
        <w:rPr>
          <w:rFonts w:hAnsi="Times New Roman" w:ascii="Times New Roman"/>
          <w:szCs w:val="24"/>
          <w:lang w:val="hr-HR"/>
        </w:rPr>
        <w:t>.</w:t>
      </w:r>
      <w:r w:rsidR="00353C0A" w:rsidRPr="0071730B">
        <w:rPr>
          <w:rFonts w:hAnsi="Times New Roman" w:ascii="Times New Roman"/>
          <w:szCs w:val="24"/>
          <w:lang w:val="hr-HR"/>
        </w:rPr>
        <w:t xml:space="preserve"> </w:t>
      </w:r>
    </w:p>
    <w:p w:rsidRDefault="004B435F" w:rsidP="001112CC" w:rsidR="002C1E79" w:rsidRPr="0071730B">
      <w:pPr>
        <w:jc w:val="both"/>
        <w:rPr>
          <w:rFonts w:hAnsi="Times New Roman" w:ascii="Times New Roman"/>
          <w:szCs w:val="24"/>
          <w:lang w:val="hr-HR"/>
        </w:rPr>
      </w:pPr>
      <w:r w:rsidRPr="0071730B">
        <w:rPr>
          <w:rFonts w:hAnsi="Times New Roman" w:ascii="Times New Roman"/>
          <w:szCs w:val="24"/>
          <w:lang w:val="hr-HR"/>
        </w:rPr>
        <w:tab/>
        <w:t>Sukladno odredbi članka</w:t>
      </w:r>
      <w:r w:rsidR="002C1E79" w:rsidRPr="0071730B">
        <w:rPr>
          <w:rFonts w:hAnsi="Times New Roman" w:ascii="Times New Roman"/>
          <w:szCs w:val="24"/>
          <w:lang w:val="hr-HR"/>
        </w:rPr>
        <w:t xml:space="preserve"> 38a S</w:t>
      </w:r>
      <w:r w:rsidR="006E5637" w:rsidRPr="0071730B">
        <w:rPr>
          <w:rFonts w:hAnsi="Times New Roman" w:ascii="Times New Roman"/>
          <w:szCs w:val="24"/>
          <w:lang w:val="hr-HR"/>
        </w:rPr>
        <w:t>tečajnog zakona</w:t>
      </w:r>
      <w:r w:rsidR="001112CC" w:rsidRPr="0071730B">
        <w:rPr>
          <w:rFonts w:hAnsi="Times New Roman" w:ascii="Times New Roman"/>
          <w:szCs w:val="24"/>
          <w:lang w:val="hr-HR"/>
        </w:rPr>
        <w:t xml:space="preserve"> (Narodne novine br. 44/96, 161/98, 29/99, 129/00, 123/03, 197/03, 187/04, 82/06, 116/10, 125/12, 133/12; dalje u tekstu SZ)</w:t>
      </w:r>
      <w:r w:rsidR="00E96727">
        <w:rPr>
          <w:rFonts w:hAnsi="Times New Roman" w:ascii="Times New Roman"/>
          <w:szCs w:val="24"/>
          <w:lang w:val="hr-HR"/>
        </w:rPr>
        <w:t>, a po prijedlogu stečajne upraviteljuce</w:t>
      </w:r>
      <w:r w:rsidR="002C1E79" w:rsidRPr="0071730B">
        <w:rPr>
          <w:rFonts w:hAnsi="Times New Roman" w:ascii="Times New Roman"/>
          <w:szCs w:val="24"/>
          <w:lang w:val="hr-HR"/>
        </w:rPr>
        <w:t xml:space="preserve"> sukladno članku 38b stavak 1. točka 1. S</w:t>
      </w:r>
      <w:r w:rsidR="001112CC" w:rsidRPr="0071730B">
        <w:rPr>
          <w:rFonts w:hAnsi="Times New Roman" w:ascii="Times New Roman"/>
          <w:szCs w:val="24"/>
          <w:lang w:val="hr-HR"/>
        </w:rPr>
        <w:t>Z-</w:t>
      </w:r>
      <w:r w:rsidR="002C1E79" w:rsidRPr="0071730B">
        <w:rPr>
          <w:rFonts w:hAnsi="Times New Roman" w:ascii="Times New Roman"/>
          <w:szCs w:val="24"/>
          <w:lang w:val="hr-HR"/>
        </w:rPr>
        <w:t>a</w:t>
      </w:r>
      <w:r w:rsidR="006E5637" w:rsidRPr="0071730B">
        <w:rPr>
          <w:rFonts w:hAnsi="Times New Roman" w:ascii="Times New Roman"/>
          <w:szCs w:val="24"/>
          <w:lang w:val="hr-HR"/>
        </w:rPr>
        <w:t xml:space="preserve"> sazvana je </w:t>
      </w:r>
      <w:r w:rsidR="001112CC" w:rsidRPr="0071730B">
        <w:rPr>
          <w:rFonts w:hAnsi="Times New Roman" w:ascii="Times New Roman"/>
          <w:szCs w:val="24"/>
          <w:lang w:val="hr-HR"/>
        </w:rPr>
        <w:t>skupština</w:t>
      </w:r>
      <w:r w:rsidR="006E5637" w:rsidRPr="0071730B">
        <w:rPr>
          <w:rFonts w:hAnsi="Times New Roman" w:ascii="Times New Roman"/>
          <w:szCs w:val="24"/>
          <w:lang w:val="hr-HR"/>
        </w:rPr>
        <w:t xml:space="preserve"> vjerovnika, a na kojoj će se raspravljati o</w:t>
      </w:r>
      <w:r w:rsidR="002C1E79" w:rsidRPr="0071730B">
        <w:rPr>
          <w:rFonts w:hAnsi="Times New Roman" w:ascii="Times New Roman"/>
          <w:szCs w:val="24"/>
          <w:lang w:val="hr-HR"/>
        </w:rPr>
        <w:t xml:space="preserve"> gore predloženom dnevnom redu.</w:t>
      </w:r>
    </w:p>
    <w:p w:rsidRDefault="00EA5810" w:rsidP="006E5637" w:rsidR="00EA5810" w:rsidRPr="0071730B">
      <w:pPr>
        <w:jc w:val="both"/>
        <w:rPr>
          <w:rFonts w:hAnsi="Times New Roman" w:ascii="Times New Roman"/>
          <w:szCs w:val="24"/>
          <w:lang w:val="hr-HR"/>
        </w:rPr>
      </w:pPr>
    </w:p>
    <w:p w:rsidRDefault="003223DA" w:rsidR="00EA5810" w:rsidRPr="0071730B">
      <w:pPr>
        <w:jc w:val="center"/>
        <w:rPr>
          <w:rFonts w:hAnsi="Times New Roman" w:ascii="Times New Roman"/>
          <w:szCs w:val="24"/>
          <w:lang w:val="hr-HR"/>
        </w:rPr>
      </w:pPr>
      <w:r w:rsidRPr="0071730B">
        <w:rPr>
          <w:rFonts w:hAnsi="Times New Roman" w:ascii="Times New Roman"/>
          <w:szCs w:val="24"/>
          <w:lang w:val="hr-HR"/>
        </w:rPr>
        <w:t xml:space="preserve">U Zagrebu, </w:t>
      </w:r>
      <w:r w:rsidR="00F35BC0">
        <w:rPr>
          <w:rFonts w:hAnsi="Times New Roman" w:ascii="Times New Roman"/>
          <w:szCs w:val="24"/>
          <w:lang w:val="hr-HR"/>
        </w:rPr>
        <w:t>11</w:t>
      </w:r>
      <w:r w:rsidRPr="0071730B">
        <w:rPr>
          <w:rFonts w:hAnsi="Times New Roman" w:ascii="Times New Roman"/>
          <w:szCs w:val="24"/>
          <w:lang w:val="hr-HR"/>
        </w:rPr>
        <w:t xml:space="preserve">. </w:t>
      </w:r>
      <w:r w:rsidR="00F35BC0">
        <w:rPr>
          <w:rFonts w:hAnsi="Times New Roman" w:ascii="Times New Roman"/>
          <w:szCs w:val="24"/>
          <w:lang w:val="hr-HR"/>
        </w:rPr>
        <w:t>veljače</w:t>
      </w:r>
      <w:r w:rsidR="00B350FC">
        <w:rPr>
          <w:rFonts w:hAnsi="Times New Roman" w:ascii="Times New Roman"/>
          <w:szCs w:val="24"/>
          <w:lang w:val="hr-HR"/>
        </w:rPr>
        <w:t xml:space="preserve"> 2016</w:t>
      </w:r>
      <w:r w:rsidRPr="0071730B">
        <w:rPr>
          <w:rFonts w:hAnsi="Times New Roman" w:ascii="Times New Roman"/>
          <w:szCs w:val="24"/>
          <w:lang w:val="hr-HR"/>
        </w:rPr>
        <w:t>.</w:t>
      </w:r>
    </w:p>
    <w:p w:rsidRDefault="001112CC" w:rsidR="001112CC" w:rsidRPr="0071730B">
      <w:pPr>
        <w:jc w:val="center"/>
        <w:rPr>
          <w:rFonts w:hAnsi="Times New Roman" w:ascii="Times New Roman"/>
          <w:szCs w:val="24"/>
          <w:lang w:val="hr-HR"/>
        </w:rPr>
      </w:pPr>
    </w:p>
    <w:p w:rsidRDefault="008C3FB6" w:rsidR="00EA5810">
      <w:pPr>
        <w:rPr>
          <w:rFonts w:hAnsi="Times New Roman" w:ascii="Times New Roman"/>
          <w:szCs w:val="24"/>
          <w:lang w:val="hr-HR"/>
        </w:rPr>
      </w:pPr>
      <w:r w:rsidRPr="0071730B">
        <w:rPr>
          <w:rFonts w:hAnsi="Times New Roman" w:ascii="Times New Roman"/>
          <w:szCs w:val="24"/>
          <w:lang w:val="hr-HR"/>
        </w:rPr>
        <w:tab/>
      </w:r>
      <w:r w:rsidRPr="0071730B">
        <w:rPr>
          <w:rFonts w:hAnsi="Times New Roman" w:ascii="Times New Roman"/>
          <w:szCs w:val="24"/>
          <w:lang w:val="hr-HR"/>
        </w:rPr>
        <w:tab/>
      </w:r>
      <w:r w:rsidRPr="0071730B">
        <w:rPr>
          <w:rFonts w:hAnsi="Times New Roman" w:ascii="Times New Roman"/>
          <w:szCs w:val="24"/>
          <w:lang w:val="hr-HR"/>
        </w:rPr>
        <w:tab/>
      </w:r>
      <w:r w:rsidRPr="0071730B">
        <w:rPr>
          <w:rFonts w:hAnsi="Times New Roman" w:ascii="Times New Roman"/>
          <w:szCs w:val="24"/>
          <w:lang w:val="hr-HR"/>
        </w:rPr>
        <w:tab/>
      </w:r>
      <w:r w:rsidRPr="0071730B">
        <w:rPr>
          <w:rFonts w:hAnsi="Times New Roman" w:ascii="Times New Roman"/>
          <w:szCs w:val="24"/>
          <w:lang w:val="hr-HR"/>
        </w:rPr>
        <w:tab/>
      </w:r>
      <w:r w:rsidRPr="0071730B">
        <w:rPr>
          <w:rFonts w:hAnsi="Times New Roman" w:ascii="Times New Roman"/>
          <w:szCs w:val="24"/>
          <w:lang w:val="hr-HR"/>
        </w:rPr>
        <w:tab/>
      </w:r>
      <w:r w:rsidRPr="0071730B">
        <w:rPr>
          <w:rFonts w:hAnsi="Times New Roman" w:ascii="Times New Roman"/>
          <w:szCs w:val="24"/>
          <w:lang w:val="hr-HR"/>
        </w:rPr>
        <w:tab/>
      </w:r>
      <w:r w:rsidRPr="0071730B">
        <w:rPr>
          <w:rFonts w:hAnsi="Times New Roman" w:ascii="Times New Roman"/>
          <w:szCs w:val="24"/>
          <w:lang w:val="hr-HR"/>
        </w:rPr>
        <w:tab/>
        <w:t xml:space="preserve">   </w:t>
      </w:r>
      <w:r w:rsidR="003223DA" w:rsidRPr="0071730B">
        <w:rPr>
          <w:rFonts w:hAnsi="Times New Roman" w:ascii="Times New Roman"/>
          <w:szCs w:val="24"/>
          <w:lang w:val="hr-HR"/>
        </w:rPr>
        <w:t xml:space="preserve">   </w:t>
      </w:r>
      <w:r w:rsidR="00EA5810" w:rsidRPr="0071730B">
        <w:rPr>
          <w:rFonts w:hAnsi="Times New Roman" w:ascii="Times New Roman"/>
          <w:szCs w:val="24"/>
          <w:lang w:val="hr-HR"/>
        </w:rPr>
        <w:t xml:space="preserve"> S</w:t>
      </w:r>
      <w:r w:rsidRPr="0071730B">
        <w:rPr>
          <w:rFonts w:hAnsi="Times New Roman" w:ascii="Times New Roman"/>
          <w:szCs w:val="24"/>
          <w:lang w:val="hr-HR"/>
        </w:rPr>
        <w:t xml:space="preserve"> </w:t>
      </w:r>
      <w:r w:rsidR="00EA5810" w:rsidRPr="0071730B">
        <w:rPr>
          <w:rFonts w:hAnsi="Times New Roman" w:ascii="Times New Roman"/>
          <w:szCs w:val="24"/>
          <w:lang w:val="hr-HR"/>
        </w:rPr>
        <w:t>U</w:t>
      </w:r>
      <w:r w:rsidRPr="0071730B">
        <w:rPr>
          <w:rFonts w:hAnsi="Times New Roman" w:ascii="Times New Roman"/>
          <w:szCs w:val="24"/>
          <w:lang w:val="hr-HR"/>
        </w:rPr>
        <w:t xml:space="preserve"> </w:t>
      </w:r>
      <w:r w:rsidR="00EA5810" w:rsidRPr="0071730B">
        <w:rPr>
          <w:rFonts w:hAnsi="Times New Roman" w:ascii="Times New Roman"/>
          <w:szCs w:val="24"/>
          <w:lang w:val="hr-HR"/>
        </w:rPr>
        <w:t>D</w:t>
      </w:r>
      <w:r w:rsidRPr="0071730B">
        <w:rPr>
          <w:rFonts w:hAnsi="Times New Roman" w:ascii="Times New Roman"/>
          <w:szCs w:val="24"/>
          <w:lang w:val="hr-HR"/>
        </w:rPr>
        <w:t xml:space="preserve"> </w:t>
      </w:r>
      <w:r w:rsidR="00EA5810" w:rsidRPr="0071730B">
        <w:rPr>
          <w:rFonts w:hAnsi="Times New Roman" w:ascii="Times New Roman"/>
          <w:szCs w:val="24"/>
          <w:lang w:val="hr-HR"/>
        </w:rPr>
        <w:t>A</w:t>
      </w:r>
      <w:r w:rsidRPr="0071730B">
        <w:rPr>
          <w:rFonts w:hAnsi="Times New Roman" w:ascii="Times New Roman"/>
          <w:szCs w:val="24"/>
          <w:lang w:val="hr-HR"/>
        </w:rPr>
        <w:t xml:space="preserve"> </w:t>
      </w:r>
      <w:r w:rsidR="00EA5810" w:rsidRPr="0071730B">
        <w:rPr>
          <w:rFonts w:hAnsi="Times New Roman" w:ascii="Times New Roman"/>
          <w:szCs w:val="24"/>
          <w:lang w:val="hr-HR"/>
        </w:rPr>
        <w:t>C:</w:t>
      </w:r>
    </w:p>
    <w:p w:rsidRDefault="0071730B" w:rsidR="0071730B" w:rsidRPr="0071730B">
      <w:pPr>
        <w:rPr>
          <w:rFonts w:hAnsi="Times New Roman" w:ascii="Times New Roman"/>
          <w:szCs w:val="24"/>
          <w:lang w:val="hr-HR"/>
        </w:rPr>
      </w:pPr>
    </w:p>
    <w:p w:rsidRDefault="00EA5810" w:rsidP="003223DA" w:rsidR="002C27DC" w:rsidRPr="0071730B">
      <w:pPr>
        <w:rPr>
          <w:rFonts w:hAnsi="Times New Roman" w:ascii="Times New Roman"/>
          <w:szCs w:val="24"/>
          <w:lang w:val="hr-HR"/>
        </w:rPr>
      </w:pPr>
      <w:r w:rsidRPr="0071730B">
        <w:rPr>
          <w:rFonts w:hAnsi="Times New Roman" w:ascii="Times New Roman"/>
          <w:szCs w:val="24"/>
          <w:lang w:val="hr-HR"/>
        </w:rPr>
        <w:tab/>
      </w:r>
      <w:r w:rsidRPr="0071730B">
        <w:rPr>
          <w:rFonts w:hAnsi="Times New Roman" w:ascii="Times New Roman"/>
          <w:szCs w:val="24"/>
          <w:lang w:val="hr-HR"/>
        </w:rPr>
        <w:tab/>
      </w:r>
      <w:r w:rsidRPr="0071730B">
        <w:rPr>
          <w:rFonts w:hAnsi="Times New Roman" w:ascii="Times New Roman"/>
          <w:szCs w:val="24"/>
          <w:lang w:val="hr-HR"/>
        </w:rPr>
        <w:tab/>
      </w:r>
      <w:r w:rsidRPr="0071730B">
        <w:rPr>
          <w:rFonts w:hAnsi="Times New Roman" w:ascii="Times New Roman"/>
          <w:szCs w:val="24"/>
          <w:lang w:val="hr-HR"/>
        </w:rPr>
        <w:tab/>
      </w:r>
      <w:r w:rsidRPr="0071730B">
        <w:rPr>
          <w:rFonts w:hAnsi="Times New Roman" w:ascii="Times New Roman"/>
          <w:szCs w:val="24"/>
          <w:lang w:val="hr-HR"/>
        </w:rPr>
        <w:tab/>
      </w:r>
      <w:r w:rsidRPr="0071730B">
        <w:rPr>
          <w:rFonts w:hAnsi="Times New Roman" w:ascii="Times New Roman"/>
          <w:szCs w:val="24"/>
          <w:lang w:val="hr-HR"/>
        </w:rPr>
        <w:tab/>
      </w:r>
      <w:r w:rsidRPr="0071730B">
        <w:rPr>
          <w:rFonts w:hAnsi="Times New Roman" w:ascii="Times New Roman"/>
          <w:szCs w:val="24"/>
          <w:lang w:val="hr-HR"/>
        </w:rPr>
        <w:tab/>
      </w:r>
      <w:r w:rsidRPr="0071730B">
        <w:rPr>
          <w:rFonts w:hAnsi="Times New Roman" w:ascii="Times New Roman"/>
          <w:szCs w:val="24"/>
          <w:lang w:val="hr-HR"/>
        </w:rPr>
        <w:tab/>
        <w:t xml:space="preserve"> LUCIJ</w:t>
      </w:r>
      <w:r w:rsidR="002C27DC" w:rsidRPr="0071730B">
        <w:rPr>
          <w:rFonts w:hAnsi="Times New Roman" w:ascii="Times New Roman"/>
          <w:szCs w:val="24"/>
          <w:lang w:val="hr-HR"/>
        </w:rPr>
        <w:t>A BUTIGAN</w:t>
      </w:r>
      <w:r w:rsidR="00BA1C11">
        <w:rPr>
          <w:rFonts w:hAnsi="Times New Roman" w:ascii="Times New Roman"/>
          <w:szCs w:val="24"/>
          <w:lang w:val="hr-HR"/>
        </w:rPr>
        <w:t>, v.r.</w:t>
      </w:r>
    </w:p>
    <w:p w:rsidRDefault="0071730B" w:rsidP="003223DA" w:rsidR="0071730B" w:rsidRPr="0071730B">
      <w:pPr>
        <w:rPr>
          <w:rFonts w:hAnsi="Times New Roman" w:ascii="Times New Roman"/>
          <w:szCs w:val="24"/>
          <w:lang w:val="hr-HR"/>
        </w:rPr>
      </w:pPr>
    </w:p>
    <w:p w:rsidRDefault="0071730B" w:rsidP="0071730B" w:rsidR="0071730B">
      <w:pPr>
        <w:ind w:left="2196"/>
        <w:rPr>
          <w:rFonts w:hAnsi="Times New Roman" w:ascii="Times New Roman"/>
          <w:szCs w:val="24"/>
        </w:rPr>
      </w:pPr>
      <w:r>
        <w:rPr>
          <w:rFonts w:hAnsi="Times New Roman" w:ascii="Times New Roman"/>
          <w:szCs w:val="24"/>
        </w:rPr>
        <w:t xml:space="preserve">  </w:t>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p>
    <w:p w:rsidRDefault="0071730B" w:rsidP="0071730B" w:rsidR="0071730B">
      <w:pPr>
        <w:ind w:left="2196"/>
        <w:rPr>
          <w:rFonts w:hAnsi="Times New Roman" w:ascii="Times New Roman"/>
          <w:szCs w:val="24"/>
        </w:rPr>
      </w:pPr>
    </w:p>
    <w:p w:rsidRDefault="0071730B" w:rsidR="0071730B">
      <w:pPr>
        <w:rPr>
          <w:rFonts w:hAnsi="Times New Roman" w:ascii="Times New Roman"/>
          <w:szCs w:val="24"/>
          <w:lang w:val="hr-HR"/>
        </w:rPr>
      </w:pPr>
    </w:p>
    <w:p w:rsidRDefault="00E96727" w:rsidR="00E96727">
      <w:pPr>
        <w:rPr>
          <w:rFonts w:hAnsi="Times New Roman" w:ascii="Times New Roman"/>
          <w:szCs w:val="24"/>
          <w:lang w:val="hr-HR"/>
        </w:rPr>
      </w:pPr>
    </w:p>
    <w:p w:rsidRDefault="00E96727" w:rsidR="00E96727">
      <w:pPr>
        <w:rPr>
          <w:rFonts w:hAnsi="Times New Roman" w:ascii="Times New Roman"/>
          <w:szCs w:val="24"/>
          <w:lang w:val="hr-HR"/>
        </w:rPr>
      </w:pPr>
    </w:p>
    <w:p w:rsidRDefault="002C1E79" w:rsidR="00EA5810" w:rsidRPr="0071730B">
      <w:pPr>
        <w:rPr>
          <w:rFonts w:hAnsi="Times New Roman" w:ascii="Times New Roman"/>
          <w:szCs w:val="24"/>
          <w:lang w:val="hr-HR"/>
        </w:rPr>
      </w:pPr>
      <w:r w:rsidRPr="0071730B">
        <w:rPr>
          <w:rFonts w:hAnsi="Times New Roman" w:ascii="Times New Roman"/>
          <w:szCs w:val="24"/>
          <w:lang w:val="hr-HR"/>
        </w:rPr>
        <w:t>UPUTU O PRAVNOM LIJEKU:</w:t>
      </w:r>
    </w:p>
    <w:p w:rsidRDefault="002C1E79" w:rsidP="001112CC" w:rsidR="002C1E79" w:rsidRPr="0071730B">
      <w:pPr>
        <w:jc w:val="both"/>
        <w:rPr>
          <w:rFonts w:hAnsi="Times New Roman" w:ascii="Times New Roman"/>
          <w:szCs w:val="24"/>
          <w:lang w:val="hr-HR"/>
        </w:rPr>
      </w:pPr>
      <w:r w:rsidRPr="0071730B">
        <w:rPr>
          <w:rFonts w:hAnsi="Times New Roman" w:ascii="Times New Roman"/>
          <w:szCs w:val="24"/>
          <w:lang w:val="hr-HR"/>
        </w:rPr>
        <w:t>Protiv ovo</w:t>
      </w:r>
      <w:r w:rsidR="001112CC" w:rsidRPr="0071730B">
        <w:rPr>
          <w:rFonts w:hAnsi="Times New Roman" w:ascii="Times New Roman"/>
          <w:szCs w:val="24"/>
          <w:lang w:val="hr-HR"/>
        </w:rPr>
        <w:t>g rješenja nije dopuštena žalba (članka 278. stavak 2. Zakona o parničnom postupku, a u svezi s člankom 6. Stečajnog zakona).</w:t>
      </w:r>
    </w:p>
    <w:p w:rsidRDefault="00BA1C11" w:rsidP="00BA1C11" w:rsidR="00BA1C11" w:rsidRPr="006866B6">
      <w:pPr>
        <w:ind w:left="4332"/>
        <w:rPr>
          <w:rFonts w:hAnsi="Times New Roman" w:ascii="Times New Roman"/>
        </w:rPr>
      </w:pPr>
      <w:r>
        <w:rPr>
          <w:rFonts w:hAnsi="Times New Roman" w:ascii="Times New Roman"/>
        </w:rPr>
        <w:t xml:space="preserve">           </w:t>
      </w:r>
      <w:r w:rsidRPr="006866B6">
        <w:rPr>
          <w:rFonts w:hAnsi="Times New Roman" w:ascii="Times New Roman"/>
        </w:rPr>
        <w:t>Za točnost otpravka-ovlašteni službenik:</w:t>
      </w:r>
    </w:p>
    <w:p w:rsidRDefault="00BA1C11" w:rsidR="00BA1C11" w:rsidRPr="006866B6">
      <w:pPr>
        <w:rPr>
          <w:rFonts w:hAnsi="Times New Roman" w:ascii="Times New Roman"/>
        </w:rPr>
      </w:pPr>
      <w:r w:rsidRPr="006866B6">
        <w:rPr>
          <w:rFonts w:hAnsi="Times New Roman" w:ascii="Times New Roman"/>
        </w:rPr>
        <w:t xml:space="preserve">  </w:t>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t xml:space="preserve">    </w:t>
      </w:r>
      <w:r>
        <w:rPr>
          <w:rFonts w:hAnsi="Times New Roman" w:ascii="Times New Roman"/>
        </w:rPr>
        <w:tab/>
      </w:r>
      <w:r>
        <w:rPr>
          <w:rFonts w:hAnsi="Times New Roman" w:ascii="Times New Roman"/>
        </w:rPr>
        <w:tab/>
      </w:r>
      <w:r>
        <w:rPr>
          <w:rFonts w:hAnsi="Times New Roman" w:ascii="Times New Roman"/>
        </w:rPr>
        <w:tab/>
        <w:t xml:space="preserve">     </w:t>
      </w:r>
      <w:r w:rsidRPr="006866B6">
        <w:rPr>
          <w:rFonts w:hAnsi="Times New Roman" w:ascii="Times New Roman"/>
        </w:rPr>
        <w:t xml:space="preserve"> (Valentina Kranjčić)</w:t>
      </w:r>
    </w:p>
    <w:p w:rsidRDefault="002C1E79" w:rsidR="002C1E79" w:rsidRPr="0071730B">
      <w:pPr>
        <w:rPr>
          <w:rFonts w:hAnsi="Times New Roman" w:ascii="Times New Roman"/>
          <w:szCs w:val="24"/>
          <w:lang w:val="hr-HR"/>
        </w:rPr>
      </w:pPr>
    </w:p>
    <w:p w:rsidRDefault="0071730B" w:rsidR="0071730B">
      <w:pPr>
        <w:rPr>
          <w:rFonts w:hAnsi="Times New Roman" w:ascii="Times New Roman"/>
          <w:szCs w:val="24"/>
          <w:lang w:val="hr-HR"/>
        </w:rPr>
      </w:pPr>
    </w:p>
    <w:p w:rsidRDefault="00EA5810" w:rsidR="00EA5810" w:rsidRPr="00BE299C">
      <w:pPr>
        <w:rPr>
          <w:rFonts w:hAnsi="Times New Roman" w:ascii="Times New Roman"/>
          <w:color w:val="FFFFFF"/>
          <w:szCs w:val="24"/>
          <w:lang w:val="hr-HR"/>
        </w:rPr>
      </w:pPr>
      <w:r w:rsidRPr="00BE299C">
        <w:rPr>
          <w:rFonts w:hAnsi="Times New Roman" w:ascii="Times New Roman"/>
          <w:color w:val="FFFFFF"/>
          <w:szCs w:val="24"/>
          <w:lang w:val="hr-HR"/>
        </w:rPr>
        <w:t>DNA:</w:t>
      </w:r>
    </w:p>
    <w:p w:rsidRDefault="00F35BC0" w:rsidR="00EA5810" w:rsidRPr="00BE299C">
      <w:pPr>
        <w:numPr>
          <w:ilvl w:val="0"/>
          <w:numId w:val="3"/>
        </w:numPr>
        <w:rPr>
          <w:rFonts w:hAnsi="Times New Roman" w:ascii="Times New Roman"/>
          <w:color w:val="FFFFFF"/>
          <w:szCs w:val="24"/>
          <w:lang w:val="hr-HR"/>
        </w:rPr>
      </w:pPr>
      <w:r w:rsidRPr="00BE299C">
        <w:rPr>
          <w:rFonts w:hAnsi="Times New Roman" w:ascii="Times New Roman"/>
          <w:color w:val="FFFFFF"/>
          <w:szCs w:val="24"/>
          <w:lang w:val="hr-HR"/>
        </w:rPr>
        <w:t xml:space="preserve">stečajni upravitelj Mato Čičak </w:t>
      </w:r>
    </w:p>
    <w:p w:rsidRDefault="003223DA" w:rsidR="00EA5810" w:rsidRPr="00BE299C">
      <w:pPr>
        <w:numPr>
          <w:ilvl w:val="0"/>
          <w:numId w:val="3"/>
        </w:numPr>
        <w:rPr>
          <w:rFonts w:hAnsi="Times New Roman" w:ascii="Times New Roman"/>
          <w:color w:val="FFFFFF"/>
          <w:szCs w:val="24"/>
          <w:lang w:val="hr-HR"/>
        </w:rPr>
      </w:pPr>
      <w:r w:rsidRPr="00BE299C">
        <w:rPr>
          <w:rFonts w:hAnsi="Times New Roman" w:ascii="Times New Roman"/>
          <w:color w:val="FFFFFF"/>
          <w:szCs w:val="24"/>
          <w:lang w:val="hr-HR"/>
        </w:rPr>
        <w:t>e-</w:t>
      </w:r>
      <w:r w:rsidR="00EA5810" w:rsidRPr="00BE299C">
        <w:rPr>
          <w:rFonts w:hAnsi="Times New Roman" w:ascii="Times New Roman"/>
          <w:color w:val="FFFFFF"/>
          <w:szCs w:val="24"/>
          <w:lang w:val="hr-HR"/>
        </w:rPr>
        <w:t>oglasna ploča suda</w:t>
      </w:r>
      <w:r w:rsidR="00E96727" w:rsidRPr="00BE299C">
        <w:rPr>
          <w:rFonts w:hAnsi="Times New Roman" w:ascii="Times New Roman"/>
          <w:color w:val="FFFFFF"/>
          <w:szCs w:val="24"/>
          <w:lang w:val="hr-HR"/>
        </w:rPr>
        <w:t xml:space="preserve"> </w:t>
      </w:r>
      <w:r w:rsidR="00F35BC0" w:rsidRPr="00BE299C">
        <w:rPr>
          <w:rFonts w:hAnsi="Times New Roman" w:ascii="Times New Roman"/>
          <w:color w:val="FFFFFF"/>
          <w:szCs w:val="24"/>
          <w:lang w:val="hr-HR"/>
        </w:rPr>
        <w:t>do 2.3</w:t>
      </w:r>
      <w:r w:rsidR="00B350FC" w:rsidRPr="00BE299C">
        <w:rPr>
          <w:rFonts w:hAnsi="Times New Roman" w:ascii="Times New Roman"/>
          <w:color w:val="FFFFFF"/>
          <w:szCs w:val="24"/>
          <w:lang w:val="hr-HR"/>
        </w:rPr>
        <w:t>.2016.</w:t>
      </w:r>
    </w:p>
    <w:p w:rsidRDefault="00F3599F" w:rsidP="00F35BC0" w:rsidR="00F3599F" w:rsidRPr="00BE299C">
      <w:pPr>
        <w:ind w:left="360"/>
        <w:rPr>
          <w:rFonts w:hAnsi="Times New Roman" w:ascii="Times New Roman"/>
          <w:color w:val="FFFFFF"/>
          <w:szCs w:val="24"/>
          <w:lang w:val="hr-HR"/>
        </w:rPr>
      </w:pPr>
    </w:p>
    <w:p w:rsidRDefault="002C1E79" w:rsidR="002C1E79" w:rsidRPr="0071730B">
      <w:pPr>
        <w:rPr>
          <w:rFonts w:hAnsi="Times New Roman" w:ascii="Times New Roman"/>
          <w:szCs w:val="24"/>
          <w:lang w:val="hr-HR"/>
        </w:rPr>
      </w:pPr>
    </w:p>
    <w:p w:rsidRDefault="00EA5810" w:rsidR="00EA5810" w:rsidRPr="0071730B">
      <w:pPr>
        <w:rPr>
          <w:rFonts w:hAnsi="Times New Roman" w:ascii="Times New Roman"/>
          <w:szCs w:val="24"/>
          <w:lang w:val="hr-HR"/>
        </w:rPr>
      </w:pPr>
      <w:r w:rsidRPr="0071730B">
        <w:rPr>
          <w:rFonts w:hAnsi="Times New Roman" w:ascii="Times New Roman"/>
          <w:szCs w:val="24"/>
          <w:lang w:val="hr-HR"/>
        </w:rPr>
        <w:tab/>
      </w:r>
      <w:r w:rsidRPr="0071730B">
        <w:rPr>
          <w:rFonts w:hAnsi="Times New Roman" w:ascii="Times New Roman"/>
          <w:szCs w:val="24"/>
          <w:lang w:val="hr-HR"/>
        </w:rPr>
        <w:tab/>
      </w:r>
    </w:p>
    <w:sectPr w:rsidSect="00F3599F" w:rsidR="00EA5810" w:rsidRPr="0071730B">
      <w:headerReference w:type="default" r:id="rId10"/>
      <w:pgSz w:code="9" w:h="16840" w:w="11907"/>
      <w:pgMar w:gutter="0" w:footer="720" w:header="720" w:left="1701" w:bottom="1560" w:right="1275" w:top="1813"/>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599F" w:rsidP="00F3599F" w:rsidR="00F3599F">
      <w:r>
        <w:separator/>
      </w:r>
    </w:p>
  </w:endnote>
  <w:endnote w:id="0" w:type="continuationSeparator">
    <w:p w:rsidRDefault="00F3599F" w:rsidP="00F3599F" w:rsidR="00F359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599F" w:rsidP="00F3599F" w:rsidR="00F3599F">
      <w:r>
        <w:separator/>
      </w:r>
    </w:p>
  </w:footnote>
  <w:footnote w:id="0" w:type="continuationSeparator">
    <w:p w:rsidRDefault="00F3599F" w:rsidP="00F3599F" w:rsidR="00F359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317514"/>
      <w:docPartObj>
        <w:docPartGallery w:val="Page Numbers (Top of Page)"/>
        <w:docPartUnique/>
      </w:docPartObj>
    </w:sdtPr>
    <w:sdtEndPr/>
    <w:sdtContent>
      <w:p w:rsidRDefault="00F3599F" w:rsidR="00F3599F">
        <w:pPr>
          <w:pStyle w:val="Zaglavlje"/>
          <w:jc w:val="center"/>
        </w:pPr>
        <w:r>
          <w:fldChar w:fldCharType="begin"/>
        </w:r>
        <w:r>
          <w:instrText>PAGE   \* MERGEFORMAT</w:instrText>
        </w:r>
        <w:r>
          <w:fldChar w:fldCharType="separate"/>
        </w:r>
        <w:r w:rsidR="00BE299C" w:rsidRPr="00BE299C">
          <w:rPr>
            <w:noProof/>
            <w:lang w:val="hr-HR"/>
          </w:rPr>
          <w:t>2</w:t>
        </w:r>
        <w:r>
          <w:fldChar w:fldCharType="end"/>
        </w:r>
        <w:r>
          <w:t xml:space="preserve"> </w:t>
        </w:r>
      </w:p>
    </w:sdtContent>
  </w:sdt>
  <w:p w:rsidRDefault="00F3599F" w:rsidP="00F3599F" w:rsidR="00F3599F">
    <w:pPr>
      <w:pStyle w:val="Zaglavlje"/>
      <w:jc w:val="right"/>
    </w:pPr>
    <w:r w:rsidRPr="0071730B">
      <w:rPr>
        <w:rFonts w:hAnsi="Times New Roman" w:ascii="Times New Roman"/>
        <w:szCs w:val="24"/>
        <w:lang w:val="hr-HR"/>
      </w:rPr>
      <w:t>20 St-</w:t>
    </w:r>
    <w:r w:rsidR="00F35BC0">
      <w:rPr>
        <w:rFonts w:hAnsi="Times New Roman" w:ascii="Times New Roman"/>
        <w:szCs w:val="24"/>
        <w:lang w:val="hr-HR"/>
      </w:rPr>
      <w:t>351</w:t>
    </w:r>
    <w:r w:rsidRPr="0071730B">
      <w:rPr>
        <w:rFonts w:hAnsi="Times New Roman" w:ascii="Times New Roman"/>
        <w:szCs w:val="24"/>
        <w:lang w:val="hr-HR"/>
      </w:rPr>
      <w:t>/1</w:t>
    </w:r>
    <w:r w:rsidR="00F35BC0">
      <w:rPr>
        <w:rFonts w:hAnsi="Times New Roman" w:ascii="Times New Roman"/>
        <w:szCs w:val="24"/>
        <w:lang w:val="hr-HR"/>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A6334"/>
    <w:multiLevelType w:val="hybridMultilevel"/>
    <w:tmpl w:val="9614EAB6"/>
    <w:lvl w:tplc="2FAADD90" w:ilvl="0">
      <w:start w:val="5"/>
      <w:numFmt w:val="upperRoman"/>
      <w:lvlText w:val="%1."/>
      <w:lvlJc w:val="left"/>
      <w:pPr>
        <w:tabs>
          <w:tab w:pos="1140" w:val="num"/>
        </w:tabs>
        <w:ind w:hanging="720" w:left="1140"/>
      </w:pPr>
      <w:rPr>
        <w:rFonts w:hint="default"/>
      </w:rPr>
    </w:lvl>
    <w:lvl w:tentative="true" w:tplc="041A0019" w:ilvl="1">
      <w:start w:val="1"/>
      <w:numFmt w:val="lowerLetter"/>
      <w:lvlText w:val="%2."/>
      <w:lvlJc w:val="left"/>
      <w:pPr>
        <w:tabs>
          <w:tab w:pos="1500" w:val="num"/>
        </w:tabs>
        <w:ind w:hanging="360" w:left="1500"/>
      </w:p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
    <w:nsid w:val="267B740C"/>
    <w:multiLevelType w:val="hybridMultilevel"/>
    <w:tmpl w:val="219CAAB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1CE7925"/>
    <w:multiLevelType w:val="hybridMultilevel"/>
    <w:tmpl w:val="1EFAE746"/>
    <w:lvl w:tplc="4B4E5666"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
    <w:nsid w:val="571F08AB"/>
    <w:multiLevelType w:val="hybridMultilevel"/>
    <w:tmpl w:val="6354147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3CE66DD"/>
    <w:multiLevelType w:val="hybridMultilevel"/>
    <w:tmpl w:val="1D56C402"/>
    <w:lvl w:tplc="041A000F" w:ilvl="0">
      <w:start w:val="1"/>
      <w:numFmt w:val="decimal"/>
      <w:lvlText w:val="%1."/>
      <w:lvlJc w:val="left"/>
      <w:pPr>
        <w:tabs>
          <w:tab w:pos="720" w:val="num"/>
        </w:tabs>
        <w:ind w:hanging="360" w:left="720"/>
      </w:pPr>
      <w:rPr>
        <w:rFonts w:hint="default"/>
      </w:rPr>
    </w:lvl>
    <w:lvl w:tplc="4B4E5666" w:ilvl="1">
      <w:start w:val="1"/>
      <w:numFmt w:val="upperRoman"/>
      <w:lvlText w:val="%2."/>
      <w:lvlJc w:val="left"/>
      <w:pPr>
        <w:tabs>
          <w:tab w:pos="1800" w:val="num"/>
        </w:tabs>
        <w:ind w:hanging="720" w:left="180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1079"/>
    <w:rsid w:val="000947F2"/>
    <w:rsid w:val="000B5D7F"/>
    <w:rsid w:val="001112CC"/>
    <w:rsid w:val="00112376"/>
    <w:rsid w:val="001677E3"/>
    <w:rsid w:val="001F22A0"/>
    <w:rsid w:val="00292619"/>
    <w:rsid w:val="002C1E79"/>
    <w:rsid w:val="002C27DC"/>
    <w:rsid w:val="003223DA"/>
    <w:rsid w:val="00353C0A"/>
    <w:rsid w:val="00414547"/>
    <w:rsid w:val="00440900"/>
    <w:rsid w:val="00455B8A"/>
    <w:rsid w:val="00456395"/>
    <w:rsid w:val="004B435F"/>
    <w:rsid w:val="004C5D49"/>
    <w:rsid w:val="005F06A1"/>
    <w:rsid w:val="006E5637"/>
    <w:rsid w:val="00714F63"/>
    <w:rsid w:val="0071730B"/>
    <w:rsid w:val="007A3CE4"/>
    <w:rsid w:val="008B6D7E"/>
    <w:rsid w:val="008C3FB6"/>
    <w:rsid w:val="009A0787"/>
    <w:rsid w:val="009D6AA6"/>
    <w:rsid w:val="009F41C2"/>
    <w:rsid w:val="00B350FC"/>
    <w:rsid w:val="00BA1C11"/>
    <w:rsid w:val="00BC699E"/>
    <w:rsid w:val="00BE299C"/>
    <w:rsid w:val="00C207C8"/>
    <w:rsid w:val="00C5118F"/>
    <w:rsid w:val="00C63F6B"/>
    <w:rsid w:val="00C77246"/>
    <w:rsid w:val="00E05F5E"/>
    <w:rsid w:val="00E36F8D"/>
    <w:rsid w:val="00E64CC5"/>
    <w:rsid w:val="00E96727"/>
    <w:rsid w:val="00EA5810"/>
    <w:rsid w:val="00EB5507"/>
    <w:rsid w:val="00EC1079"/>
    <w:rsid w:val="00F3599F"/>
    <w:rsid w:val="00F35BC0"/>
    <w:rsid w:val="00FC6F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lang w:val="en-GB"/>
    </w:rPr>
  </w:style>
  <w:style w:styleId="Naslov1" w:type="paragraph">
    <w:name w:val="heading 1"/>
    <w:basedOn w:val="Normal"/>
    <w:next w:val="Normal"/>
    <w:qFormat/>
    <w:pPr>
      <w:keepNext/>
      <w:jc w:val="center"/>
      <w:outlineLvl w:val="0"/>
    </w:pPr>
    <w:rPr>
      <w:b/>
      <w:bCs/>
      <w:sz w:val="22"/>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center"/>
    </w:pPr>
    <w:rPr>
      <w:sz w:val="22"/>
      <w:lang w:val="hr-HR"/>
    </w:rPr>
  </w:style>
  <w:style w:styleId="Tekstbalonia" w:type="paragraph">
    <w:name w:val="Balloon Text"/>
    <w:basedOn w:val="Normal"/>
    <w:semiHidden/>
    <w:rsid w:val="002C1E79"/>
    <w:rPr>
      <w:rFonts w:cs="Tahoma" w:hAnsi="Tahoma" w:ascii="Tahoma"/>
      <w:sz w:val="16"/>
      <w:szCs w:val="16"/>
    </w:rPr>
  </w:style>
  <w:style w:styleId="Zaglavlje" w:type="paragraph">
    <w:name w:val="header"/>
    <w:basedOn w:val="Normal"/>
    <w:link w:val="ZaglavljeChar"/>
    <w:uiPriority w:val="99"/>
    <w:rsid w:val="00F3599F"/>
    <w:pPr>
      <w:tabs>
        <w:tab w:pos="4536" w:val="center"/>
        <w:tab w:pos="9072" w:val="right"/>
      </w:tabs>
    </w:pPr>
  </w:style>
  <w:style w:customStyle="true" w:styleId="ZaglavljeChar" w:type="character">
    <w:name w:val="Zaglavlje Char"/>
    <w:basedOn w:val="Zadanifontodlomka"/>
    <w:link w:val="Zaglavlje"/>
    <w:uiPriority w:val="99"/>
    <w:rsid w:val="00F3599F"/>
    <w:rPr>
      <w:rFonts w:hAnsi="Arial" w:ascii="Arial"/>
      <w:sz w:val="24"/>
      <w:lang w:val="en-GB"/>
    </w:rPr>
  </w:style>
  <w:style w:styleId="Podnoje" w:type="paragraph">
    <w:name w:val="footer"/>
    <w:basedOn w:val="Normal"/>
    <w:link w:val="PodnojeChar"/>
    <w:rsid w:val="00F3599F"/>
    <w:pPr>
      <w:tabs>
        <w:tab w:pos="4536" w:val="center"/>
        <w:tab w:pos="9072" w:val="right"/>
      </w:tabs>
    </w:pPr>
  </w:style>
  <w:style w:customStyle="true" w:styleId="PodnojeChar" w:type="character">
    <w:name w:val="Podnožje Char"/>
    <w:basedOn w:val="Zadanifontodlomka"/>
    <w:link w:val="Podnoje"/>
    <w:rsid w:val="00F3599F"/>
    <w:rPr>
      <w:rFonts w:hAnsi="Arial" w:ascii="Arial"/>
      <w:sz w:val="24"/>
      <w:lang w:val="en-GB"/>
    </w:rPr>
  </w:style>
  <w:style w:styleId="Tekstrezerviranogmjesta" w:type="character">
    <w:name w:val="Placeholder Text"/>
    <w:basedOn w:val="Zadanifontodlomka"/>
    <w:uiPriority w:val="99"/>
    <w:semiHidden/>
    <w:rsid w:val="00BE299C"/>
    <w:rPr>
      <w:color w:val="808080"/>
      <w:bdr w:space="0" w:sz="0" w:color="auto" w:val="none"/>
      <w:shd w:fill="auto" w:color="auto" w:val="clear"/>
    </w:rPr>
  </w:style>
  <w:style w:customStyle="true" w:styleId="eSPISCCParagraphDefaultFont" w:type="character">
    <w:name w:val="eSPIS_CC_Paragraph Default Font"/>
    <w:basedOn w:val="Zadanifontodlomka"/>
    <w:rsid w:val="00BE299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E299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E299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E299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lang w:val="en-GB"/>
    </w:rPr>
  </w:style>
  <w:style w:styleId="Naslov1" w:type="paragraph">
    <w:name w:val="heading 1"/>
    <w:basedOn w:val="Normal"/>
    <w:next w:val="Normal"/>
    <w:qFormat/>
    <w:pPr>
      <w:keepNext/>
      <w:jc w:val="center"/>
      <w:outlineLvl w:val="0"/>
    </w:pPr>
    <w:rPr>
      <w:b/>
      <w:bCs/>
      <w:sz w:val="22"/>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center"/>
    </w:pPr>
    <w:rPr>
      <w:sz w:val="22"/>
      <w:lang w:val="hr-HR"/>
    </w:rPr>
  </w:style>
  <w:style w:styleId="Tekstbalonia" w:type="paragraph">
    <w:name w:val="Balloon Text"/>
    <w:basedOn w:val="Normal"/>
    <w:semiHidden/>
    <w:rsid w:val="002C1E79"/>
    <w:rPr>
      <w:rFonts w:ascii="Tahoma" w:cs="Tahoma" w:hAnsi="Tahoma"/>
      <w:sz w:val="16"/>
      <w:szCs w:val="16"/>
    </w:rPr>
  </w:style>
  <w:style w:styleId="Zaglavlje" w:type="paragraph">
    <w:name w:val="header"/>
    <w:basedOn w:val="Normal"/>
    <w:link w:val="ZaglavljeChar"/>
    <w:uiPriority w:val="99"/>
    <w:rsid w:val="00F3599F"/>
    <w:pPr>
      <w:tabs>
        <w:tab w:pos="4536" w:val="center"/>
        <w:tab w:pos="9072" w:val="right"/>
      </w:tabs>
    </w:pPr>
  </w:style>
  <w:style w:customStyle="1" w:styleId="ZaglavljeChar" w:type="character">
    <w:name w:val="Zaglavlje Char"/>
    <w:basedOn w:val="Zadanifontodlomka"/>
    <w:link w:val="Zaglavlje"/>
    <w:uiPriority w:val="99"/>
    <w:rsid w:val="00F3599F"/>
    <w:rPr>
      <w:rFonts w:ascii="Arial" w:hAnsi="Arial"/>
      <w:sz w:val="24"/>
      <w:lang w:val="en-GB"/>
    </w:rPr>
  </w:style>
  <w:style w:styleId="Podnoje" w:type="paragraph">
    <w:name w:val="footer"/>
    <w:basedOn w:val="Normal"/>
    <w:link w:val="PodnojeChar"/>
    <w:rsid w:val="00F3599F"/>
    <w:pPr>
      <w:tabs>
        <w:tab w:pos="4536" w:val="center"/>
        <w:tab w:pos="9072" w:val="right"/>
      </w:tabs>
    </w:pPr>
  </w:style>
  <w:style w:customStyle="1" w:styleId="PodnojeChar" w:type="character">
    <w:name w:val="Podnožje Char"/>
    <w:basedOn w:val="Zadanifontodlomka"/>
    <w:link w:val="Podnoje"/>
    <w:rsid w:val="00F3599F"/>
    <w:rPr>
      <w:rFonts w:ascii="Arial" w:hAnsi="Arial"/>
      <w:sz w:val="24"/>
      <w:lang w:val="en-GB"/>
    </w:rPr>
  </w:style>
  <w:style w:styleId="Tekstrezerviranogmjesta" w:type="character">
    <w:name w:val="Placeholder Text"/>
    <w:basedOn w:val="Zadanifontodlomka"/>
    <w:uiPriority w:val="99"/>
    <w:semiHidden/>
    <w:rsid w:val="00BE299C"/>
    <w:rPr>
      <w:color w:val="808080"/>
      <w:bdr w:color="auto" w:space="0" w:sz="0" w:val="none"/>
      <w:shd w:color="auto" w:fill="auto" w:val="clear"/>
    </w:rPr>
  </w:style>
  <w:style w:customStyle="1" w:styleId="eSPISCCParagraphDefaultFont" w:type="character">
    <w:name w:val="eSPIS_CC_Paragraph Default Font"/>
    <w:basedOn w:val="Zadanifontodlomka"/>
    <w:rsid w:val="00BE299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E299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E299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E299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veljače 2016.</izvorni_sadrzaj>
    <derivirana_varijabla naziv="DomainObject.DatumDonosenjaOdluke_1">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ČL.38</izvorni_sadrzaj>
    <derivirana_varijabla naziv="DomainObject.Primjedba_1">ČL.38</derivirana_varijabla>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351</izvorni_sadrzaj>
    <derivirana_varijabla naziv="DomainObject.Predmet.Broj_1">351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2015.</izvorni_sadrzaj>
    <derivirana_varijabla naziv="DomainObject.Predmet.DatumOsnivanja_1">18.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St-351/2015</izvorni_sadrzaj>
    <derivirana_varijabla naziv="DomainObject.Predmet.OznakaBroj_1">St-351/2015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ZAGREBAČKI MAGAZIN d.o.o. za proizvodnju trgovinu uvoz-izvoz</izvorni_sadrzaj>
    <derivirana_varijabla naziv="DomainObject.Predmet.ProtustrankaFormated_1">  ZAGREBAČKI MAGAZIN d.o.o. za proizvodnju trgovinu uvoz-izvoz</derivirana_varijabla>
  </DomainObject.Predmet.ProtustrankaFormated>
  <DomainObject.Predmet.ProtustrankaFormatedOIB>
    <izvorni_sadrzaj>  ZAGREBAČKI MAGAZIN d.o.o. za proizvodnju trgovinu uvoz-izvoz, OIB 45471262692</izvorni_sadrzaj>
    <derivirana_varijabla naziv="DomainObject.Predmet.ProtustrankaFormatedOIB_1">  ZAGREBAČKI MAGAZIN d.o.o. za proizvodnju trgovinu uvoz-izvoz, OIB 45471262692</derivirana_varijabla>
  </DomainObject.Predmet.ProtustrankaFormatedOIB>
  <DomainObject.Predmet.ProtustrankaFormatedWithAdress>
    <izvorni_sadrzaj> ZAGREBAČKI MAGAZIN d.o.o. za proizvodnju trgovinu uvoz-izvoz, Ilica 105, 10000 Zagreb</izvorni_sadrzaj>
    <derivirana_varijabla naziv="DomainObject.Predmet.ProtustrankaFormatedWithAdress_1"> ZAGREBAČKI MAGAZIN d.o.o. za proizvodnju trgovinu uvoz-izvoz, Ilica 105, 10000 Zagreb</derivirana_varijabla>
  </DomainObject.Predmet.ProtustrankaFormatedWithAdress>
  <DomainObject.Predmet.ProtustrankaFormatedWithAdressOIB>
    <izvorni_sadrzaj> ZAGREBAČKI MAGAZIN d.o.o. za proizvodnju trgovinu uvoz-izvoz, OIB 45471262692, Ilica 105, 10000 Zagreb</izvorni_sadrzaj>
    <derivirana_varijabla naziv="DomainObject.Predmet.ProtustrankaFormatedWithAdressOIB_1"> ZAGREBAČKI MAGAZIN d.o.o. za proizvodnju trgovinu uvoz-izvoz, OIB 45471262692, Ilica 105, 10000 Zagreb</derivirana_varijabla>
  </DomainObject.Predmet.ProtustrankaFormatedWithAdressOIB>
  <DomainObject.Predmet.ProtustrankaWithAdress>
    <izvorni_sadrzaj>ZAGREBAČKI MAGAZIN d.o.o. za proizvodnju trgovinu uvoz-izvoz Ilica 105, 10000 Zagreb</izvorni_sadrzaj>
    <derivirana_varijabla naziv="DomainObject.Predmet.ProtustrankaWithAdress_1">ZAGREBAČKI MAGAZIN d.o.o. za proizvodnju trgovinu uvoz-izvoz Ilica 105, 10000 Zagreb</derivirana_varijabla>
  </DomainObject.Predmet.ProtustrankaWithAdress>
  <DomainObject.Predmet.ProtustrankaWithAdressOIB>
    <izvorni_sadrzaj>ZAGREBAČKI MAGAZIN d.o.o. za proizvodnju trgovinu uvoz-izvoz, OIB 45471262692, Ilica 105, 10000 Zagreb</izvorni_sadrzaj>
    <derivirana_varijabla naziv="DomainObject.Predmet.ProtustrankaWithAdressOIB_1">ZAGREBAČKI MAGAZIN d.o.o. za proizvodnju trgovinu uvoz-izvoz, OIB 45471262692, Ilica 105, 10000 Zagreb</derivirana_varijabla>
  </DomainObject.Predmet.ProtustrankaWithAdressOIB>
  <DomainObject.Predmet.ProtustrankaNazivFormated>
    <izvorni_sadrzaj>ZAGREBAČKI MAGAZIN d.o.o. za proizvodnju trgovinu uvoz-izvoz</izvorni_sadrzaj>
    <derivirana_varijabla naziv="DomainObject.Predmet.ProtustrankaNazivFormated_1">ZAGREBAČKI MAGAZIN d.o.o. za proizvodnju trgovinu uvoz-izvoz</derivirana_varijabla>
  </DomainObject.Predmet.ProtustrankaNazivFormated>
  <DomainObject.Predmet.ProtustrankaNazivFormatedOIB>
    <izvorni_sadrzaj>ZAGREBAČKI MAGAZIN d.o.o. za proizvodnju trgovinu uvoz-izvoz, OIB 45471262692</izvorni_sadrzaj>
    <derivirana_varijabla naziv="DomainObject.Predmet.ProtustrankaNazivFormatedOIB_1">ZAGREBAČKI MAGAZIN d.o.o. za proizvodnju trgovinu uvoz-izvoz, OIB 45471262692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Đurđica Pavetić zastupanog po punomoćniku Vinka Burundula Tadić; Ivanka Sruk zastupanog po punomoćniku Vinka Burundula Tadić; Nada Šokac zastupanog po punomoćniku Vinka Burundula Tadić; Margareta Novak zastupanog po punomoćniku Vinka Burundula Tadić; Sanja Đumlija zastupanog po punomoćniku Vinka Burundula Tadić; Dragica Jakin zastupanog po punomoćniku Vinka Burundula Tadić; Antonija Koludrović zastupanog po punomoćniku Vinka Burundula Tadić; Tomislav Penezić zastupanog po punomoćniku Vinka Burundula Tadić; Vesna Hlad zastupanog po punomoćniku Vinka Burundula Tadić; Lidija Grujić zastupanog po punomoćniku Vinka Burundula Tadić; Alma Marković zastupanog po punomoćniku Vinka Burundula Tadić; Vesna Lukaček zastupanog po punomoćniku Vinka Burundula Tadić</izvorni_sadrzaj>
    <derivirana_varijabla naziv="DomainObject.Predmet.StrankaFormated_1">  Đurđica Pavetić zastupanog po punomoćniku Vinka Burundula Tadić; Ivanka Sruk zastupanog po punomoćniku Vinka Burundula Tadić; Nada Šokac zastupanog po punomoćniku Vinka Burundula Tadić; Margareta Novak zastupanog po punomoćniku Vinka Burundula Tadić; Sanja Đumlija zastupanog po punomoćniku Vinka Burundula Tadić; Dragica Jakin zastupanog po punomoćniku Vinka Burundula Tadić; Antonija Koludrović zastupanog po punomoćniku Vinka Burundula Tadić; Tomislav Penezić zastupanog po punomoćniku Vinka Burundula Tadić; Vesna Hlad zastupanog po punomoćniku Vinka Burundula Tadić; Lidija Grujić zastupanog po punomoćniku Vinka Burundula Tadić; Alma Marković zastupanog po punomoćniku Vinka Burundula Tadić; Vesna Lukaček zastupanog po punomoćniku Vinka Burundula Tadić</derivirana_varijabla>
  </DomainObject.Predmet.StrankaFormated>
  <DomainObject.Predmet.StrankaFormatedOIB>
    <izvorni_sadrzaj>  Đurđica Pavetić, OIB 26494412918 zastupanog po punomoćniku Vinka Burundula Tadić; Ivanka Sruk, OIB 70055869594 zastupanog po punomoćniku Vinka Burundula Tadić; Nada Šokac, OIB 73305285253 zastupanog po punomoćniku Vinka Burundula Tadić; Margareta Novak, OIB  zastupanog po punomoćniku Vinka Burundula Tadić; Sanja Đumlija, OIB 86718192970 zastupanog po punomoćniku Vinka Burundula Tadić; Dragica Jakin, OIB 53593314075 zastupanog po punomoćniku Vinka Burundula Tadić; Antonija Koludrović, OIB 51598911567 zastupanog po punomoćniku Vinka Burundula Tadić; Tomislav Penezić, OIB 05783244536 zastupanog po punomoćniku Vinka Burundula Tadić; Vesna Hlad, OIB 85953772388 zastupanog po punomoćniku Vinka Burundula Tadić; Lidija Grujić, OIB 63665969379 zastupanog po punomoćniku Vinka Burundula Tadić; Alma Marković, OIB 70212130038 zastupanog po punomoćniku Vinka Burundula Tadić; Vesna Lukaček, OIB 53884704784 zastupanog po punomoćniku Vinka Burundula Tadić</izvorni_sadrzaj>
    <derivirana_varijabla naziv="DomainObject.Predmet.StrankaFormatedOIB_1">  Đurđica Pavetić, OIB 26494412918 zastupanog po punomoćniku Vinka Burundula Tadić; Ivanka Sruk, OIB 70055869594 zastupanog po punomoćniku Vinka Burundula Tadić; Nada Šokac, OIB 73305285253 zastupanog po punomoćniku Vinka Burundula Tadić; Margareta Novak, OIB  zastupanog po punomoćniku Vinka Burundula Tadić; Sanja Đumlija, OIB 86718192970 zastupanog po punomoćniku Vinka Burundula Tadić; Dragica Jakin, OIB 53593314075 zastupanog po punomoćniku Vinka Burundula Tadić; Antonija Koludrović, OIB 51598911567 zastupanog po punomoćniku Vinka Burundula Tadić; Tomislav Penezić, OIB 05783244536 zastupanog po punomoćniku Vinka Burundula Tadić; Vesna Hlad, OIB 85953772388 zastupanog po punomoćniku Vinka Burundula Tadić; Lidija Grujić, OIB 63665969379 zastupanog po punomoćniku Vinka Burundula Tadić; Alma Marković, OIB 70212130038 zastupanog po punomoćniku Vinka Burundula Tadić; Vesna Lukaček, OIB 53884704784 zastupanog po punomoćniku Vinka Burundula Tadić</derivirana_varijabla>
  </DomainObject.Predmet.StrankaFormatedOIB>
  <DomainObject.Predmet.StrankaFormatedWithAdress>
    <izvorni_sadrzaj> Đurđica Pavetić, Treščak 19, 10000 Zagreb zastupanog po punomoćniku Vinka Burundula Tadić; Ivanka Sruk, Sruki 81, 10000 Zagreb zastupanog po punomoćniku Vinka Burundula Tadić; Nada Šokac, Utinjska 25, 10000 Zagreb zastupanog po punomoćniku Vinka Burundula Tadić; Margareta Novak, Drage Gervaisa 6, 10000 Zagreb zastupanog po punomoćniku Vinka Burundula Tadić; Sanja Đumlija, Novačka Cesta 41, 10431 Novaki zastupanog po punomoćniku Vinka Burundula Tadić; Dragica Jakin, Rastočka 26, 10000 Zagreb zastupanog po punomoćniku Vinka Burundula Tadić; Antonija Koludrović, Jarun 43, 10000 Zagreb zastupanog po punomoćniku Vinka Burundula Tadić; Tomislav Penezić, Ilica 92, 10000 Zagreb zastupanog po punomoćniku Vinka Burundula Tadić; Vesna Hlad, Primišljanska 11, 10000 Zagreb zastupanog po punomoćniku Vinka Burundula Tadić; Lidija Grujić, Vranička 18, 10000 Zagreb zastupanog po punomoćniku Vinka Burundula Tadić; Alma Marković, Vii.ravnice 15, 10000 Zagreb zastupanog po punomoćniku Vinka Burundula Tadić; Vesna Lukaček, Slavka Kolara 80, 10370 Obedišće Ježevsko zastupanog po punomoćniku Vinka Burundula Tadić</izvorni_sadrzaj>
    <derivirana_varijabla naziv="DomainObject.Predmet.StrankaFormatedWithAdress_1"> Đurđica Pavetić, Treščak 19, 10000 Zagreb zastupanog po punomoćniku Vinka Burundula Tadić; Ivanka Sruk, Sruki 81, 10000 Zagreb zastupanog po punomoćniku Vinka Burundula Tadić; Nada Šokac, Utinjska 25, 10000 Zagreb zastupanog po punomoćniku Vinka Burundula Tadić; Margareta Novak, Drage Gervaisa 6, 10000 Zagreb zastupanog po punomoćniku Vinka Burundula Tadić; Sanja Đumlija, Novačka Cesta 41, 10431 Novaki zastupanog po punomoćniku Vinka Burundula Tadić; Dragica Jakin, Rastočka 26, 10000 Zagreb zastupanog po punomoćniku Vinka Burundula Tadić; Antonija Koludrović, Jarun 43, 10000 Zagreb zastupanog po punomoćniku Vinka Burundula Tadić; Tomislav Penezić, Ilica 92, 10000 Zagreb zastupanog po punomoćniku Vinka Burundula Tadić; Vesna Hlad, Primišljanska 11, 10000 Zagreb zastupanog po punomoćniku Vinka Burundula Tadić; Lidija Grujić, Vranička 18, 10000 Zagreb zastupanog po punomoćniku Vinka Burundula Tadić; Alma Marković, Vii.ravnice 15, 10000 Zagreb zastupanog po punomoćniku Vinka Burundula Tadić; Vesna Lukaček, Slavka Kolara 80, 10370 Obedišće Ježevsko zastupanog po punomoćniku Vinka Burundula Tadić</derivirana_varijabla>
  </DomainObject.Predmet.StrankaFormatedWithAdress>
  <DomainObject.Predmet.StrankaFormatedWithAdressOIB>
    <izvorni_sadrzaj> Đurđica Pavetić, OIB 26494412918, Treščak 19, 10000 Zagreb zastupanog po punomoćniku Vinka Burundula Tadić; Ivanka Sruk, OIB 70055869594, Sruki 81, 10000 Zagreb zastupanog po punomoćniku Vinka Burundula Tadić; Nada Šokac, OIB 73305285253, Utinjska 25, 10000 Zagreb zastupanog po punomoćniku Vinka Burundula Tadić; Margareta Novak, OIB , Drage Gervaisa 6, 10000 Zagreb zastupanog po punomoćniku Vinka Burundula Tadić; Sanja Đumlija, OIB 86718192970, Novačka Cesta 41, 10431 Novaki zastupanog po punomoćniku Vinka Burundula Tadić; Dragica Jakin, OIB 53593314075, Rastočka 26, 10000 Zagreb zastupanog po punomoćniku Vinka Burundula Tadić; Antonija Koludrović, OIB 51598911567, Jarun 43, 10000 Zagreb zastupanog po punomoćniku Vinka Burundula Tadić; Tomislav Penezić, OIB 05783244536, Ilica 92, 10000 Zagreb zastupanog po punomoćniku Vinka Burundula Tadić; Vesna Hlad, OIB 85953772388, Primišljanska 11, 10000 Zagreb zastupanog po punomoćniku Vinka Burundula Tadić; Lidija Grujić, OIB 63665969379, Vranička 18, 10000 Zagreb zastupanog po punomoćniku Vinka Burundula Tadić; Alma Marković, OIB 70212130038, Vii.ravnice 15, 10000 Zagreb zastupanog po punomoćniku Vinka Burundula Tadić; Vesna Lukaček, OIB 53884704784, Slavka Kolara 80, 10370 Obedišće Ježevsko zastupanog po punomoćniku Vinka Burundula Tadić</izvorni_sadrzaj>
    <derivirana_varijabla naziv="DomainObject.Predmet.StrankaFormatedWithAdressOIB_1"> Đurđica Pavetić, OIB 26494412918, Treščak 19, 10000 Zagreb zastupanog po punomoćniku Vinka Burundula Tadić; Ivanka Sruk, OIB 70055869594, Sruki 81, 10000 Zagreb zastupanog po punomoćniku Vinka Burundula Tadić; Nada Šokac, OIB 73305285253, Utinjska 25, 10000 Zagreb zastupanog po punomoćniku Vinka Burundula Tadić; Margareta Novak, OIB , Drage Gervaisa 6, 10000 Zagreb zastupanog po punomoćniku Vinka Burundula Tadić; Sanja Đumlija, OIB 86718192970, Novačka Cesta 41, 10431 Novaki zastupanog po punomoćniku Vinka Burundula Tadić; Dragica Jakin, OIB 53593314075, Rastočka 26, 10000 Zagreb zastupanog po punomoćniku Vinka Burundula Tadić; Antonija Koludrović, OIB 51598911567, Jarun 43, 10000 Zagreb zastupanog po punomoćniku Vinka Burundula Tadić; Tomislav Penezić, OIB 05783244536, Ilica 92, 10000 Zagreb zastupanog po punomoćniku Vinka Burundula Tadić; Vesna Hlad, OIB 85953772388, Primišljanska 11, 10000 Zagreb zastupanog po punomoćniku Vinka Burundula Tadić; Lidija Grujić, OIB 63665969379, Vranička 18, 10000 Zagreb zastupanog po punomoćniku Vinka Burundula Tadić; Alma Marković, OIB 70212130038, Vii.ravnice 15, 10000 Zagreb zastupanog po punomoćniku Vinka Burundula Tadić; Vesna Lukaček, OIB 53884704784, Slavka Kolara 80, 10370 Obedišće Ježevsko zastupanog po punomoćniku Vinka Burundula Tadić</derivirana_varijabla>
  </DomainObject.Predmet.StrankaFormatedWithAdressOIB>
  <DomainObject.Predmet.StrankaWithAdress>
    <izvorni_sadrzaj>Đurđica Pavetić Treščak 19,10000 Zagreb,Ivanka Sruk Sruki 81,10000 Zagreb,Nada Šokac Utinjska 25,10000 Zagreb,Margareta Novak Drage Gervaisa 6,10000 Zagreb,Sanja Đumlija Novačka Cesta 41,10431 Novaki,Dragica Jakin Rastočka 26,10000 Zagreb,Antonija Koludrović Jarun 43,10000 Zagreb,Tomislav Penezić Ilica 92,10000 Zagreb,Vesna Hlad Primišljanska 11,10000 Zagreb,Lidija Grujić Vranička 18,10000 Zagreb,Alma Marković Vii.ravnice 15,10000 Zagreb,Vesna Lukaček Slavka Kolara 80,10370 Obedišće Ježevsko</izvorni_sadrzaj>
    <derivirana_varijabla naziv="DomainObject.Predmet.StrankaWithAdress_1">Đurđica Pavetić Treščak 19,10000 Zagreb,Ivanka Sruk Sruki 81,10000 Zagreb,Nada Šokac Utinjska 25,10000 Zagreb,Margareta Novak Drage Gervaisa 6,10000 Zagreb,Sanja Đumlija Novačka Cesta 41,10431 Novaki,Dragica Jakin Rastočka 26,10000 Zagreb,Antonija Koludrović Jarun 43,10000 Zagreb,Tomislav Penezić Ilica 92,10000 Zagreb,Vesna Hlad Primišljanska 11,10000 Zagreb,Lidija Grujić Vranička 18,10000 Zagreb,Alma Marković Vii.ravnice 15,10000 Zagreb,Vesna Lukaček Slavka Kolara 80,10370 Obedišće Ježevsko</derivirana_varijabla>
  </DomainObject.Predmet.StrankaWithAdress>
  <DomainObject.Predmet.StrankaWithAdressOIB>
    <izvorni_sadrzaj>Đurđica Pavetić, OIB 26494412918, Treščak 19,10000 Zagreb,Ivanka Sruk, OIB 70055869594, Sruki 81,10000 Zagreb,Nada Šokac, OIB 73305285253, Utinjska 25,10000 Zagreb,Margareta Novak, OIB , Drage Gervaisa 6,10000 Zagreb,Sanja Đumlija, OIB 86718192970, Novačka Cesta 41,10431 Novaki,Dragica Jakin, OIB 53593314075, Rastočka 26,10000 Zagreb,Antonija Koludrović, OIB 51598911567, Jarun 43,10000 Zagreb,Tomislav Penezić, OIB 05783244536, Ilica 92,10000 Zagreb,Vesna Hlad, OIB 85953772388, Primišljanska 11,10000 Zagreb,Lidija Grujić, OIB 63665969379, Vranička 18,10000 Zagreb,Alma Marković, OIB 70212130038, Vii.ravnice 15,10000 Zagreb,Vesna Lukaček, OIB 53884704784, Slavka Kolara 80,10370 Obedišće Ježevsko</izvorni_sadrzaj>
    <derivirana_varijabla naziv="DomainObject.Predmet.StrankaWithAdressOIB_1">Đurđica Pavetić, OIB 26494412918, Treščak 19,10000 Zagreb,Ivanka Sruk, OIB 70055869594, Sruki 81,10000 Zagreb,Nada Šokac, OIB 73305285253, Utinjska 25,10000 Zagreb,Margareta Novak, OIB , Drage Gervaisa 6,10000 Zagreb,Sanja Đumlija, OIB 86718192970, Novačka Cesta 41,10431 Novaki,Dragica Jakin, OIB 53593314075, Rastočka 26,10000 Zagreb,Antonija Koludrović, OIB 51598911567, Jarun 43,10000 Zagreb,Tomislav Penezić, OIB 05783244536, Ilica 92,10000 Zagreb,Vesna Hlad, OIB 85953772388, Primišljanska 11,10000 Zagreb,Lidija Grujić, OIB 63665969379, Vranička 18,10000 Zagreb,Alma Marković, OIB 70212130038, Vii.ravnice 15,10000 Zagreb,Vesna Lukaček, OIB 53884704784, Slavka Kolara 80,10370 Obedišće Ježevsko</derivirana_varijabla>
  </DomainObject.Predmet.StrankaWithAdressOIB>
  <DomainObject.Predmet.StrankaNazivFormated>
    <izvorni_sadrzaj>Đurđica Pavetić,Ivanka Sruk,Nada Šokac,Margareta Novak,Sanja Đumlija,Dragica Jakin,Antonija Koludrović,Tomislav Penezić,Vesna Hlad,Lidija Grujić,Alma Marković,Vesna Lukaček</izvorni_sadrzaj>
    <derivirana_varijabla naziv="DomainObject.Predmet.StrankaNazivFormated_1">Đurđica Pavetić,Ivanka Sruk,Nada Šokac,Margareta Novak,Sanja Đumlija,Dragica Jakin,Antonija Koludrović,Tomislav Penezić,Vesna Hlad,Lidija Grujić,Alma Marković,Vesna Lukaček</derivirana_varijabla>
  </DomainObject.Predmet.StrankaNazivFormated>
  <DomainObject.Predmet.StrankaNazivFormatedOIB>
    <izvorni_sadrzaj>Đurđica Pavetić, OIB 26494412918,Ivanka Sruk, OIB 70055869594,Nada Šokac, OIB 73305285253,Margareta Novak, OIB ,Sanja Đumlija, OIB 86718192970,Dragica Jakin, OIB 53593314075,Antonija Koludrović, OIB 51598911567,Tomislav Penezić, OIB 05783244536,Vesna Hlad, OIB 85953772388,Lidija Grujić, OIB 63665969379,Alma Marković, OIB 70212130038,Vesna Lukaček, OIB 53884704784</izvorni_sadrzaj>
    <derivirana_varijabla naziv="DomainObject.Predmet.StrankaNazivFormatedOIB_1">Đurđica Pavetić, OIB 26494412918,Ivanka Sruk, OIB 70055869594,Nada Šokac, OIB 73305285253,Margareta Novak, OIB ,Sanja Đumlija, OIB 86718192970,Dragica Jakin, OIB 53593314075,Antonija Koludrović, OIB 51598911567,Tomislav Penezić, OIB 05783244536,Vesna Hlad, OIB 85953772388,Lidija Grujić, OIB 63665969379,Alma Marković, OIB 70212130038,Vesna Lukaček, OIB 53884704784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Đurđica Pavetić zastupanog po punomoćniku Vinka Burundula Tadić</item>
      <item>Ivanka Sruk zastupanog po punomoćniku Vinka Burundula Tadić</item>
      <item>Nada Šokac zastupanog po punomoćniku Vinka Burundula Tadić</item>
      <item>Margareta Novak zastupanog po punomoćniku Vinka Burundula Tadić</item>
      <item>Sanja Đumlija zastupanog po punomoćniku Vinka Burundula Tadić</item>
      <item>Dragica Jakin zastupanog po punomoćniku Vinka Burundula Tadić</item>
      <item>Antonija Koludrović zastupanog po punomoćniku Vinka Burundula Tadić</item>
      <item>Tomislav Penezić zastupanog po punomoćniku Vinka Burundula Tadić</item>
      <item>Vesna Hlad zastupanog po punomoćniku Vinka Burundula Tadić</item>
      <item>Lidija Grujić zastupanog po punomoćniku Vinka Burundula Tadić</item>
      <item>Alma Marković zastupanog po punomoćniku Vinka Burundula Tadić</item>
      <item>Vesna Lukaček zastupanog po punomoćniku Vinka Burundula Tadić</item>
    </izvorni_sadrzaj>
    <derivirana_varijabla naziv="DomainObject.Predmet.StrankaListFormated_1">
      <item>Đurđica Pavetić zastupanog po punomoćniku Vinka Burundula Tadić</item>
      <item>Ivanka Sruk zastupanog po punomoćniku Vinka Burundula Tadić</item>
      <item>Nada Šokac zastupanog po punomoćniku Vinka Burundula Tadić</item>
      <item>Margareta Novak zastupanog po punomoćniku Vinka Burundula Tadić</item>
      <item>Sanja Đumlija zastupanog po punomoćniku Vinka Burundula Tadić</item>
      <item>Dragica Jakin zastupanog po punomoćniku Vinka Burundula Tadić</item>
      <item>Antonija Koludrović zastupanog po punomoćniku Vinka Burundula Tadić</item>
      <item>Tomislav Penezić zastupanog po punomoćniku Vinka Burundula Tadić</item>
      <item>Vesna Hlad zastupanog po punomoćniku Vinka Burundula Tadić</item>
      <item>Lidija Grujić zastupanog po punomoćniku Vinka Burundula Tadić</item>
      <item>Alma Marković zastupanog po punomoćniku Vinka Burundula Tadić</item>
      <item>Vesna Lukaček zastupanog po punomoćniku Vinka Burundula Tadić</item>
    </derivirana_varijabla>
  </DomainObject.Predmet.StrankaListFormated>
  <DomainObject.Predmet.StrankaListFormatedOIB>
    <izvorni_sadrzaj>
      <item>Đurđica Pavetić, OIB 26494412918 zastupanog po punomoćniku Vinka Burundula Tadić</item>
      <item>Ivanka Sruk, OIB 70055869594 zastupanog po punomoćniku Vinka Burundula Tadić</item>
      <item>Nada Šokac, OIB 73305285253 zastupanog po punomoćniku Vinka Burundula Tadić</item>
      <item>Margareta Novak, OIB  zastupanog po punomoćniku Vinka Burundula Tadić</item>
      <item>Sanja Đumlija, OIB 86718192970 zastupanog po punomoćniku Vinka Burundula Tadić</item>
      <item>Dragica Jakin, OIB 53593314075 zastupanog po punomoćniku Vinka Burundula Tadić</item>
      <item>Antonija Koludrović, OIB 51598911567 zastupanog po punomoćniku Vinka Burundula Tadić</item>
      <item>Tomislav Penezić, OIB 05783244536 zastupanog po punomoćniku Vinka Burundula Tadić</item>
      <item>Vesna Hlad, OIB 85953772388 zastupanog po punomoćniku Vinka Burundula Tadić</item>
      <item>Lidija Grujić, OIB 63665969379 zastupanog po punomoćniku Vinka Burundula Tadić</item>
      <item>Alma Marković, OIB 70212130038 zastupanog po punomoćniku Vinka Burundula Tadić</item>
      <item>Vesna Lukaček, OIB 53884704784 zastupanog po punomoćniku Vinka Burundula Tadić</item>
    </izvorni_sadrzaj>
    <derivirana_varijabla naziv="DomainObject.Predmet.StrankaListFormatedOIB_1">
      <item>Đurđica Pavetić, OIB 26494412918 zastupanog po punomoćniku Vinka Burundula Tadić</item>
      <item>Ivanka Sruk, OIB 70055869594 zastupanog po punomoćniku Vinka Burundula Tadić</item>
      <item>Nada Šokac, OIB 73305285253 zastupanog po punomoćniku Vinka Burundula Tadić</item>
      <item>Margareta Novak, OIB  zastupanog po punomoćniku Vinka Burundula Tadić</item>
      <item>Sanja Đumlija, OIB 86718192970 zastupanog po punomoćniku Vinka Burundula Tadić</item>
      <item>Dragica Jakin, OIB 53593314075 zastupanog po punomoćniku Vinka Burundula Tadić</item>
      <item>Antonija Koludrović, OIB 51598911567 zastupanog po punomoćniku Vinka Burundula Tadić</item>
      <item>Tomislav Penezić, OIB 05783244536 zastupanog po punomoćniku Vinka Burundula Tadić</item>
      <item>Vesna Hlad, OIB 85953772388 zastupanog po punomoćniku Vinka Burundula Tadić</item>
      <item>Lidija Grujić, OIB 63665969379 zastupanog po punomoćniku Vinka Burundula Tadić</item>
      <item>Alma Marković, OIB 70212130038 zastupanog po punomoćniku Vinka Burundula Tadić</item>
      <item>Vesna Lukaček, OIB 53884704784 zastupanog po punomoćniku Vinka Burundula Tadić</item>
    </derivirana_varijabla>
  </DomainObject.Predmet.StrankaListFormatedOIB>
  <DomainObject.Predmet.StrankaListFormatedWithAdress>
    <izvorni_sadrzaj>
      <item>Đurđica Pavetić, Treščak 19, 10000 Zagreb zastupanog po punomoćniku Vinka Burundula Tadić</item>
      <item>Ivanka Sruk, Sruki 81, 10000 Zagreb zastupanog po punomoćniku Vinka Burundula Tadić</item>
      <item>Nada Šokac, Utinjska 25, 10000 Zagreb zastupanog po punomoćniku Vinka Burundula Tadić</item>
      <item>Margareta Novak, Drage Gervaisa 6, 10000 Zagreb zastupanog po punomoćniku Vinka Burundula Tadić</item>
      <item>Sanja Đumlija, Novačka Cesta 41, 10431 Novaki zastupanog po punomoćniku Vinka Burundula Tadić</item>
      <item>Dragica Jakin, Rastočka 26, 10000 Zagreb zastupanog po punomoćniku Vinka Burundula Tadić</item>
      <item>Antonija Koludrović, Jarun 43, 10000 Zagreb zastupanog po punomoćniku Vinka Burundula Tadić</item>
      <item>Tomislav Penezić, Ilica 92, 10000 Zagreb zastupanog po punomoćniku Vinka Burundula Tadić</item>
      <item>Vesna Hlad, Primišljanska 11, 10000 Zagreb zastupanog po punomoćniku Vinka Burundula Tadić</item>
      <item>Lidija Grujić, Vranička 18, 10000 Zagreb zastupanog po punomoćniku Vinka Burundula Tadić</item>
      <item>Alma Marković, Vii.ravnice 15, 10000 Zagreb zastupanog po punomoćniku Vinka Burundula Tadić</item>
      <item>Vesna Lukaček, Slavka Kolara 80, 10370 Obedišće Ježevsko zastupanog po punomoćniku Vinka Burundula Tadić</item>
    </izvorni_sadrzaj>
    <derivirana_varijabla naziv="DomainObject.Predmet.StrankaListFormatedWithAdress_1">
      <item>Đurđica Pavetić, Treščak 19, 10000 Zagreb zastupanog po punomoćniku Vinka Burundula Tadić</item>
      <item>Ivanka Sruk, Sruki 81, 10000 Zagreb zastupanog po punomoćniku Vinka Burundula Tadić</item>
      <item>Nada Šokac, Utinjska 25, 10000 Zagreb zastupanog po punomoćniku Vinka Burundula Tadić</item>
      <item>Margareta Novak, Drage Gervaisa 6, 10000 Zagreb zastupanog po punomoćniku Vinka Burundula Tadić</item>
      <item>Sanja Đumlija, Novačka Cesta 41, 10431 Novaki zastupanog po punomoćniku Vinka Burundula Tadić</item>
      <item>Dragica Jakin, Rastočka 26, 10000 Zagreb zastupanog po punomoćniku Vinka Burundula Tadić</item>
      <item>Antonija Koludrović, Jarun 43, 10000 Zagreb zastupanog po punomoćniku Vinka Burundula Tadić</item>
      <item>Tomislav Penezić, Ilica 92, 10000 Zagreb zastupanog po punomoćniku Vinka Burundula Tadić</item>
      <item>Vesna Hlad, Primišljanska 11, 10000 Zagreb zastupanog po punomoćniku Vinka Burundula Tadić</item>
      <item>Lidija Grujić, Vranička 18, 10000 Zagreb zastupanog po punomoćniku Vinka Burundula Tadić</item>
      <item>Alma Marković, Vii.ravnice 15, 10000 Zagreb zastupanog po punomoćniku Vinka Burundula Tadić</item>
      <item>Vesna Lukaček, Slavka Kolara 80, 10370 Obedišće Ježevsko zastupanog po punomoćniku Vinka Burundula Tadić</item>
    </derivirana_varijabla>
  </DomainObject.Predmet.StrankaListFormatedWithAdress>
  <DomainObject.Predmet.StrankaListFormatedWithAdressOIB>
    <izvorni_sadrzaj>
      <item>Đurđica Pavetić, OIB 26494412918, Treščak 19, 10000 Zagreb zastupanog po punomoćniku Vinka Burundula Tadić</item>
      <item>Ivanka Sruk, OIB 70055869594, Sruki 81, 10000 Zagreb zastupanog po punomoćniku Vinka Burundula Tadić</item>
      <item>Nada Šokac, OIB 73305285253, Utinjska 25, 10000 Zagreb zastupanog po punomoćniku Vinka Burundula Tadić</item>
      <item>Margareta Novak, OIB , Drage Gervaisa 6, 10000 Zagreb zastupanog po punomoćniku Vinka Burundula Tadić</item>
      <item>Sanja Đumlija, OIB 86718192970, Novačka Cesta 41, 10431 Novaki zastupanog po punomoćniku Vinka Burundula Tadić</item>
      <item>Dragica Jakin, OIB 53593314075, Rastočka 26, 10000 Zagreb zastupanog po punomoćniku Vinka Burundula Tadić</item>
      <item>Antonija Koludrović, OIB 51598911567, Jarun 43, 10000 Zagreb zastupanog po punomoćniku Vinka Burundula Tadić</item>
      <item>Tomislav Penezić, OIB 05783244536, Ilica 92, 10000 Zagreb zastupanog po punomoćniku Vinka Burundula Tadić</item>
      <item>Vesna Hlad, OIB 85953772388, Primišljanska 11, 10000 Zagreb zastupanog po punomoćniku Vinka Burundula Tadić</item>
      <item>Lidija Grujić, OIB 63665969379, Vranička 18, 10000 Zagreb zastupanog po punomoćniku Vinka Burundula Tadić</item>
      <item>Alma Marković, OIB 70212130038, Vii.ravnice 15, 10000 Zagreb zastupanog po punomoćniku Vinka Burundula Tadić</item>
      <item>Vesna Lukaček, OIB 53884704784, Slavka Kolara 80, 10370 Obedišće Ježevsko zastupanog po punomoćniku Vinka Burundula Tadić</item>
    </izvorni_sadrzaj>
    <derivirana_varijabla naziv="DomainObject.Predmet.StrankaListFormatedWithAdressOIB_1">
      <item>Đurđica Pavetić, OIB 26494412918, Treščak 19, 10000 Zagreb zastupanog po punomoćniku Vinka Burundula Tadić</item>
      <item>Ivanka Sruk, OIB 70055869594, Sruki 81, 10000 Zagreb zastupanog po punomoćniku Vinka Burundula Tadić</item>
      <item>Nada Šokac, OIB 73305285253, Utinjska 25, 10000 Zagreb zastupanog po punomoćniku Vinka Burundula Tadić</item>
      <item>Margareta Novak, OIB , Drage Gervaisa 6, 10000 Zagreb zastupanog po punomoćniku Vinka Burundula Tadić</item>
      <item>Sanja Đumlija, OIB 86718192970, Novačka Cesta 41, 10431 Novaki zastupanog po punomoćniku Vinka Burundula Tadić</item>
      <item>Dragica Jakin, OIB 53593314075, Rastočka 26, 10000 Zagreb zastupanog po punomoćniku Vinka Burundula Tadić</item>
      <item>Antonija Koludrović, OIB 51598911567, Jarun 43, 10000 Zagreb zastupanog po punomoćniku Vinka Burundula Tadić</item>
      <item>Tomislav Penezić, OIB 05783244536, Ilica 92, 10000 Zagreb zastupanog po punomoćniku Vinka Burundula Tadić</item>
      <item>Vesna Hlad, OIB 85953772388, Primišljanska 11, 10000 Zagreb zastupanog po punomoćniku Vinka Burundula Tadić</item>
      <item>Lidija Grujić, OIB 63665969379, Vranička 18, 10000 Zagreb zastupanog po punomoćniku Vinka Burundula Tadić</item>
      <item>Alma Marković, OIB 70212130038, Vii.ravnice 15, 10000 Zagreb zastupanog po punomoćniku Vinka Burundula Tadić</item>
      <item>Vesna Lukaček, OIB 53884704784, Slavka Kolara 80, 10370 Obedišće Ježevsko zastupanog po punomoćniku Vinka Burundula Tadić</item>
    </derivirana_varijabla>
  </DomainObject.Predmet.StrankaListFormatedWithAdressOIB>
  <DomainObject.Predmet.StrankaListNazivFormated>
    <izvorni_sadrzaj>
      <item>Đurđica Pavetić</item>
      <item>Ivanka Sruk</item>
      <item>Nada Šokac</item>
      <item>Margareta Novak</item>
      <item>Sanja Đumlija</item>
      <item>Dragica Jakin</item>
      <item>Antonija Koludrović</item>
      <item>Tomislav Penezić</item>
      <item>Vesna Hlad</item>
      <item>Lidija Grujić</item>
      <item>Alma Marković</item>
      <item>Vesna Lukaček</item>
    </izvorni_sadrzaj>
    <derivirana_varijabla naziv="DomainObject.Predmet.StrankaListNazivFormated_1">
      <item>Đurđica Pavetić</item>
      <item>Ivanka Sruk</item>
      <item>Nada Šokac</item>
      <item>Margareta Novak</item>
      <item>Sanja Đumlija</item>
      <item>Dragica Jakin</item>
      <item>Antonija Koludrović</item>
      <item>Tomislav Penezić</item>
      <item>Vesna Hlad</item>
      <item>Lidija Grujić</item>
      <item>Alma Marković</item>
      <item>Vesna Lukaček</item>
    </derivirana_varijabla>
  </DomainObject.Predmet.StrankaListNazivFormated>
  <DomainObject.Predmet.StrankaListNazivFormatedOIB>
    <izvorni_sadrzaj>
      <item>Đurđica Pavetić, OIB 26494412918</item>
      <item>Ivanka Sruk, OIB 70055869594</item>
      <item>Nada Šokac, OIB 73305285253</item>
      <item>Margareta Novak, OIB </item>
      <item>Sanja Đumlija, OIB 86718192970</item>
      <item>Dragica Jakin, OIB 53593314075</item>
      <item>Antonija Koludrović, OIB 51598911567</item>
      <item>Tomislav Penezić, OIB 05783244536</item>
      <item>Vesna Hlad, OIB 85953772388</item>
      <item>Lidija Grujić, OIB 63665969379</item>
      <item>Alma Marković, OIB 70212130038</item>
      <item>Vesna Lukaček, OIB 53884704784</item>
    </izvorni_sadrzaj>
    <derivirana_varijabla naziv="DomainObject.Predmet.StrankaListNazivFormatedOIB_1">
      <item>Đurđica Pavetić, OIB 26494412918</item>
      <item>Ivanka Sruk, OIB 70055869594</item>
      <item>Nada Šokac, OIB 73305285253</item>
      <item>Margareta Novak, OIB </item>
      <item>Sanja Đumlija, OIB 86718192970</item>
      <item>Dragica Jakin, OIB 53593314075</item>
      <item>Antonija Koludrović, OIB 51598911567</item>
      <item>Tomislav Penezić, OIB 05783244536</item>
      <item>Vesna Hlad, OIB 85953772388</item>
      <item>Lidija Grujić, OIB 63665969379</item>
      <item>Alma Marković, OIB 70212130038</item>
      <item>Vesna Lukaček, OIB 53884704784</item>
    </derivirana_varijabla>
  </DomainObject.Predmet.StrankaListNazivFormatedOIB>
  <DomainObject.Predmet.ProtuStrankaListFormated>
    <izvorni_sadrzaj>
      <item>ZAGREBAČKI MAGAZIN d.o.o. za proizvodnju trgovinu uvoz-izvoz</item>
    </izvorni_sadrzaj>
    <derivirana_varijabla naziv="DomainObject.Predmet.ProtuStrankaListFormated_1">
      <item>ZAGREBAČKI MAGAZIN d.o.o. za proizvodnju trgovinu uvoz-izvoz</item>
    </derivirana_varijabla>
  </DomainObject.Predmet.ProtuStrankaListFormated>
  <DomainObject.Predmet.ProtuStrankaListFormatedOIB>
    <izvorni_sadrzaj>
      <item>ZAGREBAČKI MAGAZIN d.o.o. za proizvodnju trgovinu uvoz-izvoz, OIB 45471262692</item>
    </izvorni_sadrzaj>
    <derivirana_varijabla naziv="DomainObject.Predmet.ProtuStrankaListFormatedOIB_1">
      <item>ZAGREBAČKI MAGAZIN d.o.o. za proizvodnju trgovinu uvoz-izvoz, OIB 45471262692</item>
    </derivirana_varijabla>
  </DomainObject.Predmet.ProtuStrankaListFormatedOIB>
  <DomainObject.Predmet.ProtuStrankaListFormatedWithAdress>
    <izvorni_sadrzaj>
      <item>ZAGREBAČKI MAGAZIN d.o.o. za proizvodnju trgovinu uvoz-izvoz, Ilica 105, 10000 Zagreb</item>
    </izvorni_sadrzaj>
    <derivirana_varijabla naziv="DomainObject.Predmet.ProtuStrankaListFormatedWithAdress_1">
      <item>ZAGREBAČKI MAGAZIN d.o.o. za proizvodnju trgovinu uvoz-izvoz, Ilica 105, 10000 Zagreb</item>
    </derivirana_varijabla>
  </DomainObject.Predmet.ProtuStrankaListFormatedWithAdress>
  <DomainObject.Predmet.ProtuStrankaListFormatedWithAdressOIB>
    <izvorni_sadrzaj>
      <item>ZAGREBAČKI MAGAZIN d.o.o. za proizvodnju trgovinu uvoz-izvoz, OIB 45471262692, Ilica 105, 10000 Zagreb</item>
    </izvorni_sadrzaj>
    <derivirana_varijabla naziv="DomainObject.Predmet.ProtuStrankaListFormatedWithAdressOIB_1">
      <item>ZAGREBAČKI MAGAZIN d.o.o. za proizvodnju trgovinu uvoz-izvoz, OIB 45471262692, Ilica 105, 10000 Zagreb</item>
    </derivirana_varijabla>
  </DomainObject.Predmet.ProtuStrankaListFormatedWithAdressOIB>
  <DomainObject.Predmet.ProtuStrankaListNazivFormated>
    <izvorni_sadrzaj>
      <item>ZAGREBAČKI MAGAZIN d.o.o. za proizvodnju trgovinu uvoz-izvoz</item>
    </izvorni_sadrzaj>
    <derivirana_varijabla naziv="DomainObject.Predmet.ProtuStrankaListNazivFormated_1">
      <item>ZAGREBAČKI MAGAZIN d.o.o. za proizvodnju trgovinu uvoz-izvoz</item>
    </derivirana_varijabla>
  </DomainObject.Predmet.ProtuStrankaListNazivFormated>
  <DomainObject.Predmet.ProtuStrankaListNazivFormatedOIB>
    <izvorni_sadrzaj>
      <item>ZAGREBAČKI MAGAZIN d.o.o. za proizvodnju trgovinu uvoz-izvoz, OIB 45471262692</item>
    </izvorni_sadrzaj>
    <derivirana_varijabla naziv="DomainObject.Predmet.ProtuStrankaListNazivFormatedOIB_1">
      <item>ZAGREBAČKI MAGAZIN d.o.o. za proizvodnju trgovinu uvoz-izvoz, OIB 45471262692</item>
    </derivirana_varijabla>
  </DomainObject.Predmet.ProtuStrankaListNazivFormatedOIB>
  <DomainObject.Predmet.OstaliListFormated>
    <izvorni_sadrzaj>
      <item>Vinka Burundula Tadić punomoćnik sudionika u postupku Margareta Novak; Antonija Koludrović; Ivanka Sruk; Lidija Grujić; Đurđica Pavetić; Alma Marković; Vesna Lukaček; Nada Šokac; Vesna Hlad; Dragica Jakin; Sanja Đumlija; Tomislav Penezić</item>
      <item>MARIO BREZAK</item>
      <item>Mato Čičak</item>
    </izvorni_sadrzaj>
    <derivirana_varijabla naziv="DomainObject.Predmet.OstaliListFormated_1">
      <item>Vinka Burundula Tadić punomoćnik sudionika u postupku Margareta Novak; Antonija Koludrović; Ivanka Sruk; Lidija Grujić; Đurđica Pavetić; Alma Marković; Vesna Lukaček; Nada Šokac; Vesna Hlad; Dragica Jakin; Sanja Đumlija; Tomislav Penezić</item>
      <item>MARIO BREZAK</item>
      <item>Mato Čičak</item>
    </derivirana_varijabla>
  </DomainObject.Predmet.OstaliListFormated>
  <DomainObject.Predmet.OstaliListFormatedOIB>
    <izvorni_sadrzaj>
      <item>Vinka Burundula Tadić punomoćnik sudionika u postupku Margareta Novak; Antonija Koludrović; Ivanka Sruk; Lidija Grujić; Đurđica Pavetić; Alma Marković; Vesna Lukaček; Nada Šokac; Vesna Hlad; Dragica Jakin; Sanja Đumlija; Tomislav Penezić</item>
      <item>MARIO BREZAK, OIB 36585235019</item>
      <item>Mato Čičak, OIB 63670108668</item>
    </izvorni_sadrzaj>
    <derivirana_varijabla naziv="DomainObject.Predmet.OstaliListFormatedOIB_1">
      <item>Vinka Burundula Tadić punomoćnik sudionika u postupku Margareta Novak; Antonija Koludrović; Ivanka Sruk; Lidija Grujić; Đurđica Pavetić; Alma Marković; Vesna Lukaček; Nada Šokac; Vesna Hlad; Dragica Jakin; Sanja Đumlija; Tomislav Penezić</item>
      <item>MARIO BREZAK, OIB 36585235019</item>
      <item>Mato Čičak, OIB 63670108668</item>
    </derivirana_varijabla>
  </DomainObject.Predmet.OstaliListFormatedOIB>
  <DomainObject.Predmet.OstaliListFormatedWithAdress>
    <izvorni_sadrzaj>
      <item>Vinka Burundula Tadić, Ozaljska 67/1, 10000 Zagreb punomoćnik sudionika u postupku Margareta Novak; Antonija Koludrović; Ivanka Sruk; Lidija Grujić; Đurđica Pavetić; Alma Marković; Vesna Lukaček; Nada Šokac; Vesna Hlad; Dragica Jakin; Sanja Đumlija; Tomislav Penezić</item>
      <item>MARIO BREZAK, Dr. Ante Šercera 45, 10000 Zagreb</item>
      <item>Mato Čičak, Ii Deverićev Odvojak 5, 10412 Donja Lomnica</item>
    </izvorni_sadrzaj>
    <derivirana_varijabla naziv="DomainObject.Predmet.OstaliListFormatedWithAdress_1">
      <item>Vinka Burundula Tadić, Ozaljska 67/1, 10000 Zagreb punomoćnik sudionika u postupku Margareta Novak; Antonija Koludrović; Ivanka Sruk; Lidija Grujić; Đurđica Pavetić; Alma Marković; Vesna Lukaček; Nada Šokac; Vesna Hlad; Dragica Jakin; Sanja Đumlija; Tomislav Penezić</item>
      <item>MARIO BREZAK, Dr. Ante Šercera 45, 10000 Zagreb</item>
      <item>Mato Čičak, Ii Deverićev Odvojak 5, 10412 Donja Lomnica</item>
    </derivirana_varijabla>
  </DomainObject.Predmet.OstaliListFormatedWithAdress>
  <DomainObject.Predmet.OstaliListFormatedWithAdressOIB>
    <izvorni_sadrzaj>
      <item>Vinka Burundula Tadić, Ozaljska 67/1, 10000 Zagreb punomoćnik sudionika u postupku Margareta Novak; Antonija Koludrović; Ivanka Sruk; Lidija Grujić; Đurđica Pavetić; Alma Marković; Vesna Lukaček; Nada Šokac; Vesna Hlad; Dragica Jakin; Sanja Đumlija; Tomislav Penezić</item>
      <item>MARIO BREZAK, OIB 36585235019, Dr. Ante Šercera 45, 10000 Zagreb</item>
      <item>Mato Čičak, OIB 63670108668, Ii Deverićev Odvojak 5, 10412 Donja Lomnica</item>
    </izvorni_sadrzaj>
    <derivirana_varijabla naziv="DomainObject.Predmet.OstaliListFormatedWithAdressOIB_1">
      <item>Vinka Burundula Tadić, Ozaljska 67/1, 10000 Zagreb punomoćnik sudionika u postupku Margareta Novak; Antonija Koludrović; Ivanka Sruk; Lidija Grujić; Đurđica Pavetić; Alma Marković; Vesna Lukaček; Nada Šokac; Vesna Hlad; Dragica Jakin; Sanja Đumlija; Tomislav Penezić</item>
      <item>MARIO BREZAK, OIB 36585235019, Dr. Ante Šercera 45, 10000 Zagreb</item>
      <item>Mato Čičak, OIB 63670108668, Ii Deverićev Odvojak 5, 10412 Donja Lomnica</item>
    </derivirana_varijabla>
  </DomainObject.Predmet.OstaliListFormatedWithAdressOIB>
  <DomainObject.Predmet.OstaliListNazivFormated>
    <izvorni_sadrzaj>
      <item>Vinka Burundula Tadić</item>
      <item>MARIO BREZAK</item>
      <item>Mato Čičak</item>
    </izvorni_sadrzaj>
    <derivirana_varijabla naziv="DomainObject.Predmet.OstaliListNazivFormated_1">
      <item>Vinka Burundula Tadić</item>
      <item>MARIO BREZAK</item>
      <item>Mato Čičak</item>
    </derivirana_varijabla>
  </DomainObject.Predmet.OstaliListNazivFormated>
  <DomainObject.Predmet.OstaliListNazivFormatedOIB>
    <izvorni_sadrzaj>
      <item>Vinka Burundula Tadić</item>
      <item>MARIO BREZAK, OIB 36585235019</item>
      <item>Mato Čičak, OIB 63670108668</item>
    </izvorni_sadrzaj>
    <derivirana_varijabla naziv="DomainObject.Predmet.OstaliListNazivFormatedOIB_1">
      <item>Vinka Burundula Tadić</item>
      <item>MARIO BREZAK, OIB 36585235019</item>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2016.</izvorni_sadrzaj>
    <derivirana_varijabla naziv="DomainObject.Datum_1">11. veljače 2016.</derivirana_varijabla>
  </DomainObject.Datum>
  <DomainObject.PoslovniBrojDokumenta>
    <izvorni_sadrzaj/>
    <derivirana_varijabla naziv="DomainObject.PoslovniBrojDokumenta_1"/>
  </DomainObject.PoslovniBrojDokumenta>
  <DomainObject.Predmet.StrankaIDrugi>
    <izvorni_sadrzaj>Đurđica Pavetić i dr.</izvorni_sadrzaj>
    <derivirana_varijabla naziv="DomainObject.Predmet.StrankaIDrugi_1">Đurđica Pavetić i dr.</derivirana_varijabla>
  </DomainObject.Predmet.StrankaIDrugi>
  <DomainObject.Predmet.ProtustrankaIDrugi>
    <izvorni_sadrzaj>ZAGREBAČKI MAGAZIN d.o.o. za proizvodnju trgovinu uvoz-izvoz</izvorni_sadrzaj>
    <derivirana_varijabla naziv="DomainObject.Predmet.ProtustrankaIDrugi_1">ZAGREBAČKI MAGAZIN d.o.o. za proizvodnju trgovinu uvoz-izvoz</derivirana_varijabla>
  </DomainObject.Predmet.ProtustrankaIDrugi>
  <DomainObject.Predmet.StrankaIDrugiAdressOIB>
    <izvorni_sadrzaj>Đurđica Pavetić, OIB 26494412918, Treščak 19, 10000 Zagreb i dr.</izvorni_sadrzaj>
    <derivirana_varijabla naziv="DomainObject.Predmet.StrankaIDrugiAdressOIB_1">Đurđica Pavetić, OIB 26494412918, Treščak 19, 10000 Zagreb i dr.</derivirana_varijabla>
  </DomainObject.Predmet.StrankaIDrugiAdressOIB>
  <DomainObject.Predmet.ProtustrankaIDrugiAdressOIB>
    <izvorni_sadrzaj>ZAGREBAČKI MAGAZIN d.o.o. za proizvodnju trgovinu uvoz-izvoz, OIB 45471262692, Ilica 105, 10000 Zagreb</izvorni_sadrzaj>
    <derivirana_varijabla naziv="DomainObject.Predmet.ProtustrankaIDrugiAdressOIB_1">ZAGREBAČKI MAGAZIN d.o.o. za proizvodnju trgovinu uvoz-izvoz, OIB 45471262692, Ilica 105,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Đurđica Pavetić</item>
      <item>Ivanka Sruk</item>
      <item>Nada Šokac</item>
      <item>Margareta Novak</item>
      <item>Sanja Đumlija</item>
      <item>Dragica Jakin</item>
      <item>Antonija Koludrović</item>
      <item>Tomislav Penezić</item>
      <item>Vesna Hlad</item>
      <item>Lidija Grujić</item>
      <item>Alma Marković</item>
      <item>Vesna Lukaček</item>
      <item>ZAGREBAČKI MAGAZIN d.o.o. za proizvodnju trgovinu uvoz-izvoz</item>
      <item>Vinka Burundula Tadić</item>
      <item>MARIO BREZAK</item>
      <item>Mato Čičak</item>
    </izvorni_sadrzaj>
    <derivirana_varijabla naziv="DomainObject.Predmet.SudioniciListNaziv_1">
      <item>Đurđica Pavetić</item>
      <item>Ivanka Sruk</item>
      <item>Nada Šokac</item>
      <item>Margareta Novak</item>
      <item>Sanja Đumlija</item>
      <item>Dragica Jakin</item>
      <item>Antonija Koludrović</item>
      <item>Tomislav Penezić</item>
      <item>Vesna Hlad</item>
      <item>Lidija Grujić</item>
      <item>Alma Marković</item>
      <item>Vesna Lukaček</item>
      <item>ZAGREBAČKI MAGAZIN d.o.o. za proizvodnju trgovinu uvoz-izvoz</item>
      <item>Vinka Burundula Tadić</item>
      <item>MARIO BREZAK</item>
      <item>Mato Čičak</item>
    </derivirana_varijabla>
  </DomainObject.Predmet.SudioniciListNaziv>
  <DomainObject.Predmet.SudioniciListAdressOIB>
    <izvorni_sadrzaj>
      <item>Đurđica Pavetić, OIB 26494412918, Treščak 19,10000 Zagreb</item>
      <item>Ivanka Sruk, OIB 70055869594, Sruki 81,10000 Zagreb</item>
      <item>Nada Šokac, OIB 73305285253, Utinjska 25,10000 Zagreb</item>
      <item>Margareta Novak, OIB , Drage Gervaisa 6,10000 Zagreb</item>
      <item>Sanja Đumlija, OIB 86718192970, Novačka Cesta 41,10431 Novaki</item>
      <item>Dragica Jakin, OIB 53593314075, Rastočka 26,10000 Zagreb</item>
      <item>Antonija Koludrović, OIB 51598911567, Jarun 43,10000 Zagreb</item>
      <item>Tomislav Penezić, OIB 05783244536, Ilica 92,10000 Zagreb</item>
      <item>Vesna Hlad, OIB 85953772388, Primišljanska 11,10000 Zagreb</item>
      <item>Lidija Grujić, OIB 63665969379, Vranička 18,10000 Zagreb</item>
      <item>Alma Marković, OIB 70212130038, Vii.ravnice 15,10000 Zagreb</item>
      <item>Vesna Lukaček, OIB 53884704784, Slavka Kolara 80,10370 Obedišće Ježevsko</item>
      <item>ZAGREBAČKI MAGAZIN d.o.o. za proizvodnju trgovinu uvoz-izvoz, OIB 45471262692, Ilica 105,10000 Zagreb</item>
      <item>Vinka Burundula Tadić, Ozaljska 67/1,10000 Zagreb</item>
      <item>MARIO BREZAK, OIB 36585235019, Dr. Ante Šercera 45,10000 Zagreb</item>
      <item>Mato Čičak, OIB 63670108668, Ii Deverićev Odvojak 5,10412 Donja Lomnica</item>
    </izvorni_sadrzaj>
    <derivirana_varijabla naziv="DomainObject.Predmet.SudioniciListAdressOIB_1">
      <item>Đurđica Pavetić, OIB 26494412918, Treščak 19,10000 Zagreb</item>
      <item>Ivanka Sruk, OIB 70055869594, Sruki 81,10000 Zagreb</item>
      <item>Nada Šokac, OIB 73305285253, Utinjska 25,10000 Zagreb</item>
      <item>Margareta Novak, OIB , Drage Gervaisa 6,10000 Zagreb</item>
      <item>Sanja Đumlija, OIB 86718192970, Novačka Cesta 41,10431 Novaki</item>
      <item>Dragica Jakin, OIB 53593314075, Rastočka 26,10000 Zagreb</item>
      <item>Antonija Koludrović, OIB 51598911567, Jarun 43,10000 Zagreb</item>
      <item>Tomislav Penezić, OIB 05783244536, Ilica 92,10000 Zagreb</item>
      <item>Vesna Hlad, OIB 85953772388, Primišljanska 11,10000 Zagreb</item>
      <item>Lidija Grujić, OIB 63665969379, Vranička 18,10000 Zagreb</item>
      <item>Alma Marković, OIB 70212130038, Vii.ravnice 15,10000 Zagreb</item>
      <item>Vesna Lukaček, OIB 53884704784, Slavka Kolara 80,10370 Obedišće Ježevsko</item>
      <item>ZAGREBAČKI MAGAZIN d.o.o. za proizvodnju trgovinu uvoz-izvoz, OIB 45471262692, Ilica 105,10000 Zagreb</item>
      <item>Vinka Burundula Tadić, Ozaljska 67/1,10000 Zagreb</item>
      <item>MARIO BREZAK, OIB 36585235019, Dr. Ante Šercera 45,10000 Zagreb</item>
      <item>Mato Čičak, OIB 63670108668, Ii Deverićev Odvojak 5,10412 Donja Lomnica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26494412918</item>
      <item>, OIB 70055869594</item>
      <item>, OIB 73305285253</item>
      <item>, OIB </item>
      <item>, OIB 86718192970</item>
      <item>, OIB 53593314075</item>
      <item>, OIB 51598911567</item>
      <item>, OIB 05783244536</item>
      <item>, OIB 85953772388</item>
      <item>, OIB 63665969379</item>
      <item>, OIB 70212130038</item>
      <item>, OIB 53884704784</item>
      <item>, OIB 45471262692</item>
      <item>, OIB null</item>
      <item>, OIB 36585235019</item>
      <item>, OIB 63670108668</item>
    </izvorni_sadrzaj>
    <derivirana_varijabla naziv="DomainObject.Predmet.SudioniciListNazivOIB_1">
      <item>, OIB 26494412918</item>
      <item>, OIB 70055869594</item>
      <item>, OIB 73305285253</item>
      <item>, OIB </item>
      <item>, OIB 86718192970</item>
      <item>, OIB 53593314075</item>
      <item>, OIB 51598911567</item>
      <item>, OIB 05783244536</item>
      <item>, OIB 85953772388</item>
      <item>, OIB 63665969379</item>
      <item>, OIB 70212130038</item>
      <item>, OIB 53884704784</item>
      <item>, OIB 45471262692</item>
      <item>, OIB null</item>
      <item>, OIB 36585235019</item>
      <item>, OIB 63670108668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285</properties:Words>
  <properties:Characters>1462</properties:Characters>
  <properties:Lines>60</properties:Lines>
  <properties:Paragraphs>24</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2016-02-11T13:26:00Z</dcterms:created>
  <dc:creator>Sudsko vijeće</dc:creator>
  <cp:lastModifiedBy>Valentina Kranjčić</cp:lastModifiedBy>
  <cp:lastPrinted>2016-02-11T13:33:00Z</cp:lastPrinted>
  <dcterms:modified xmlns:xsi="http://www.w3.org/2001/XMLSchema-instance" xsi:type="dcterms:W3CDTF">2016-02-11T13:33:00Z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